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721fc" w14:paraId="67721fc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>Zagreb, Amruševa 2/II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790BAE">
        <w:t>658</w:t>
      </w:r>
      <w:r w:rsidR="00E602E5">
        <w:t>/18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E602E5">
        <w:t>11. svibnja</w:t>
      </w:r>
      <w:r w:rsidR="00F67997">
        <w:t xml:space="preserve"> </w:t>
      </w:r>
      <w:r w:rsidR="001D4418">
        <w:t>2018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790BAE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93392">
        <w:t xml:space="preserve"> </w:t>
      </w:r>
      <w:r w:rsidR="00A84C69">
        <w:t xml:space="preserve"> </w:t>
      </w:r>
      <w:r w:rsidR="00790BAE">
        <w:t xml:space="preserve">VOĆNI VRT d.o.o., OIB </w:t>
      </w:r>
      <w:r w:rsidR="00790BAE" w:rsidRPr="00790BAE">
        <w:t>43365110112</w:t>
      </w:r>
      <w:r w:rsidR="00790BAE">
        <w:t>, Heinzelova 47 A, Zagreb</w:t>
      </w:r>
      <w:r w:rsidR="009E72A5">
        <w:t>.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790BAE">
        <w:t>10.750,81</w:t>
      </w:r>
      <w:r w:rsidR="00B73EDD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552FD" w:rsidR="00325398">
      <w:pPr>
        <w:jc w:val="center"/>
      </w:pPr>
      <w:r>
        <w:t>Zagreb,</w:t>
      </w:r>
      <w:r w:rsidR="00590AEF">
        <w:t xml:space="preserve"> </w:t>
      </w:r>
      <w:r w:rsidR="00E602E5">
        <w:t>11. svibnja 20</w:t>
      </w:r>
      <w:r w:rsidR="00590AEF">
        <w:t>1</w:t>
      </w:r>
      <w:r w:rsidR="001D4418">
        <w:t>8</w:t>
      </w:r>
      <w:r w:rsidR="00590AEF">
        <w:t>.</w:t>
      </w:r>
      <w:r w:rsidR="00E5092D">
        <w:t xml:space="preserve"> godine</w:t>
      </w:r>
    </w:p>
    <w:p w:rsidRDefault="00404E04" w:rsidP="00997C6E" w:rsidR="00404E04" w:rsidRPr="0051786A">
      <w:pPr>
        <w:tabs>
          <w:tab w:pos="7200" w:val="center"/>
        </w:tabs>
        <w:jc w:val="right"/>
        <w:rPr>
          <w:bCs/>
        </w:rPr>
      </w:pPr>
      <w:r>
        <w:t xml:space="preserve">                                                                                                           </w:t>
      </w:r>
      <w:r>
        <w:rPr>
          <w:bCs/>
        </w:rPr>
        <w:t>Sudac</w:t>
      </w:r>
      <w:r w:rsidRPr="0051786A">
        <w:rPr>
          <w:bCs/>
        </w:rPr>
        <w:t>:</w:t>
      </w:r>
    </w:p>
    <w:p w:rsidRDefault="00404E04" w:rsidP="00997C6E" w:rsidR="00404E04">
      <w:pPr>
        <w:pStyle w:val="Tijeloteksta"/>
        <w:tabs>
          <w:tab w:pos="7080" w:val="center"/>
        </w:tabs>
        <w:spacing w:after="0"/>
        <w:jc w:val="right"/>
      </w:pPr>
      <w:r w:rsidRPr="0051786A">
        <w:tab/>
      </w:r>
      <w:r>
        <w:t xml:space="preserve">     </w:t>
      </w:r>
      <w:r w:rsidR="00997C6E">
        <w:t xml:space="preserve">           Sanda Jeromela</w:t>
      </w:r>
      <w:r w:rsidR="009552FD">
        <w:t>,v.r.</w:t>
      </w:r>
      <w:r w:rsidR="00997C6E">
        <w:t xml:space="preserve"> 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9552FD" w:rsidP="007D25E4" w:rsidR="009552FD" w:rsidRPr="0087660A">
      <w:pPr>
        <w:jc w:val="right"/>
        <w:rPr>
          <w:szCs w:val="20"/>
        </w:rPr>
      </w:pPr>
      <w:r w:rsidRPr="0087660A">
        <w:rPr>
          <w:szCs w:val="20"/>
        </w:rPr>
        <w:t>za točnost otpravka-ovlašteni službenik</w:t>
      </w:r>
    </w:p>
    <w:p w:rsidRDefault="009552FD" w:rsidP="007D25E4" w:rsidR="009552FD" w:rsidRPr="0087660A">
      <w:pPr>
        <w:jc w:val="right"/>
        <w:rPr>
          <w:szCs w:val="20"/>
        </w:rPr>
      </w:pPr>
      <w:r w:rsidRPr="0087660A">
        <w:rPr>
          <w:szCs w:val="20"/>
        </w:rPr>
        <w:t>Višnja Svečak</w:t>
      </w:r>
    </w:p>
    <w:p w:rsidRDefault="009552FD" w:rsidP="00404E04" w:rsidR="009552FD">
      <w:pPr>
        <w:pStyle w:val="Tijeloteksta"/>
        <w:tabs>
          <w:tab w:pos="7080" w:val="center"/>
        </w:tabs>
        <w:spacing w:after="0"/>
      </w:pPr>
    </w:p>
    <w:sectPr w:rsidSect="00CB0338" w:rsidR="009552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056B"/>
    <w:rsid w:val="000902AB"/>
    <w:rsid w:val="000D387C"/>
    <w:rsid w:val="00111057"/>
    <w:rsid w:val="00114EAD"/>
    <w:rsid w:val="00185571"/>
    <w:rsid w:val="00186AF0"/>
    <w:rsid w:val="001D4418"/>
    <w:rsid w:val="001E50FB"/>
    <w:rsid w:val="001F6933"/>
    <w:rsid w:val="00230A63"/>
    <w:rsid w:val="00263D6D"/>
    <w:rsid w:val="00264D19"/>
    <w:rsid w:val="00297E94"/>
    <w:rsid w:val="002A51C3"/>
    <w:rsid w:val="00325398"/>
    <w:rsid w:val="00371DD2"/>
    <w:rsid w:val="0038246E"/>
    <w:rsid w:val="003D35F9"/>
    <w:rsid w:val="003E3A15"/>
    <w:rsid w:val="00404E04"/>
    <w:rsid w:val="00413F4C"/>
    <w:rsid w:val="004B337A"/>
    <w:rsid w:val="004D7C50"/>
    <w:rsid w:val="004F3962"/>
    <w:rsid w:val="0053446F"/>
    <w:rsid w:val="00572798"/>
    <w:rsid w:val="00577E3A"/>
    <w:rsid w:val="00590AEF"/>
    <w:rsid w:val="00591994"/>
    <w:rsid w:val="005A0039"/>
    <w:rsid w:val="005A7327"/>
    <w:rsid w:val="005D476D"/>
    <w:rsid w:val="005E4AB8"/>
    <w:rsid w:val="005F0073"/>
    <w:rsid w:val="005F4627"/>
    <w:rsid w:val="00627F6A"/>
    <w:rsid w:val="00657B8E"/>
    <w:rsid w:val="00693392"/>
    <w:rsid w:val="0073619E"/>
    <w:rsid w:val="007574B5"/>
    <w:rsid w:val="00790BAE"/>
    <w:rsid w:val="007B5AFD"/>
    <w:rsid w:val="007D5A5D"/>
    <w:rsid w:val="007F12D4"/>
    <w:rsid w:val="008155EE"/>
    <w:rsid w:val="008613BD"/>
    <w:rsid w:val="00863025"/>
    <w:rsid w:val="00871F01"/>
    <w:rsid w:val="00910A89"/>
    <w:rsid w:val="00920CA0"/>
    <w:rsid w:val="009218D2"/>
    <w:rsid w:val="009419D8"/>
    <w:rsid w:val="00946FC6"/>
    <w:rsid w:val="009552FD"/>
    <w:rsid w:val="00997C6E"/>
    <w:rsid w:val="009D34BE"/>
    <w:rsid w:val="009E72A5"/>
    <w:rsid w:val="00A71431"/>
    <w:rsid w:val="00A84C69"/>
    <w:rsid w:val="00AC4528"/>
    <w:rsid w:val="00AD027A"/>
    <w:rsid w:val="00B73EDD"/>
    <w:rsid w:val="00B8209B"/>
    <w:rsid w:val="00B82F18"/>
    <w:rsid w:val="00BF240D"/>
    <w:rsid w:val="00C25912"/>
    <w:rsid w:val="00C73B1E"/>
    <w:rsid w:val="00C836B9"/>
    <w:rsid w:val="00C958E9"/>
    <w:rsid w:val="00CB0338"/>
    <w:rsid w:val="00CE7362"/>
    <w:rsid w:val="00D01B78"/>
    <w:rsid w:val="00D66226"/>
    <w:rsid w:val="00E26BFC"/>
    <w:rsid w:val="00E5092D"/>
    <w:rsid w:val="00E602E5"/>
    <w:rsid w:val="00EC3302"/>
    <w:rsid w:val="00ED6AA8"/>
    <w:rsid w:val="00F034D3"/>
    <w:rsid w:val="00F67997"/>
    <w:rsid w:val="00F87D8F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552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52F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52F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52F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52F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552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52F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52F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52F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52F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svibnja 2018.</izvorni_sadrzaj>
    <derivirana_varijabla naziv="DomainObject.DatumDonosenjaOdluke_1">11.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</izvorni_sadrzaj>
    <derivirana_varijabla naziv="DomainObject.DonositeljOdluke.Ime_1">Sanda</derivirana_varijabla>
  </DomainObject.DonositeljOdluke.Ime>
  <DomainObject.DonositeljOdluke.Prezime>
    <izvorni_sadrzaj>Jeromela</izvorni_sadrzaj>
    <derivirana_varijabla naziv="DomainObject.DonositeljOdluke.Prezime_1">Jeromela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658</izvorni_sadrzaj>
    <derivirana_varijabla naziv="DomainObject.Predmet.Broj_1">658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2018.</izvorni_sadrzaj>
    <derivirana_varijabla naziv="DomainObject.Predmet.DatumOsnivanja_1">9.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St-658/2018</izvorni_sadrzaj>
    <derivirana_varijabla naziv="DomainObject.Predmet.OznakaBroj_1">St-658/2018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VOĆNI VRT d.o.o. zastupanog po punomoćniku Jacob Segev</izvorni_sadrzaj>
    <derivirana_varijabla naziv="DomainObject.Predmet.ProtustrankaFormated_1">  VOĆNI VRT d.o.o. zastupanog po punomoćniku Jacob Segev</derivirana_varijabla>
  </DomainObject.Predmet.ProtustrankaFormated>
  <DomainObject.Predmet.ProtustrankaFormatedOIB>
    <izvorni_sadrzaj>  VOĆNI VRT d.o.o., OIB 43365110112 zastupanog po punomoćniku Jacob Segev</izvorni_sadrzaj>
    <derivirana_varijabla naziv="DomainObject.Predmet.ProtustrankaFormatedOIB_1">  VOĆNI VRT d.o.o., OIB 43365110112 zastupanog po punomoćniku Jacob Segev</derivirana_varijabla>
  </DomainObject.Predmet.ProtustrankaFormatedOIB>
  <DomainObject.Predmet.ProtustrankaFormatedWithAdress>
    <izvorni_sadrzaj> VOĆNI VRT d.o.o., Heinzelova 47/A, 10000 Zagreb zastupanog po punomoćniku Jacob Segev</izvorni_sadrzaj>
    <derivirana_varijabla naziv="DomainObject.Predmet.ProtustrankaFormatedWithAdress_1"> VOĆNI VRT d.o.o., Heinzelova 47/A, 10000 Zagreb zastupanog po punomoćniku Jacob Segev</derivirana_varijabla>
  </DomainObject.Predmet.ProtustrankaFormatedWithAdress>
  <DomainObject.Predmet.ProtustrankaFormatedWithAdressOIB>
    <izvorni_sadrzaj> VOĆNI VRT d.o.o., OIB 43365110112, Heinzelova 47/A, 10000 Zagreb zastupanog po punomoćniku Jacob Segev</izvorni_sadrzaj>
    <derivirana_varijabla naziv="DomainObject.Predmet.ProtustrankaFormatedWithAdressOIB_1"> VOĆNI VRT d.o.o., OIB 43365110112, Heinzelova 47/A, 10000 Zagreb zastupanog po punomoćniku Jacob Segev</derivirana_varijabla>
  </DomainObject.Predmet.ProtustrankaFormatedWithAdressOIB>
  <DomainObject.Predmet.ProtustrankaWithAdress>
    <izvorni_sadrzaj>VOĆNI VRT d.o.o. Heinzelova 47/A, 10000 Zagreb</izvorni_sadrzaj>
    <derivirana_varijabla naziv="DomainObject.Predmet.ProtustrankaWithAdress_1">VOĆNI VRT d.o.o. Heinzelova 47/A, 10000 Zagreb</derivirana_varijabla>
  </DomainObject.Predmet.ProtustrankaWithAdress>
  <DomainObject.Predmet.ProtustrankaWithAdressOIB>
    <izvorni_sadrzaj>VOĆNI VRT d.o.o., OIB 43365110112, Heinzelova 47/A, 10000 Zagreb</izvorni_sadrzaj>
    <derivirana_varijabla naziv="DomainObject.Predmet.ProtustrankaWithAdressOIB_1">VOĆNI VRT d.o.o., OIB 43365110112, Heinzelova 47/A, 10000 Zagreb</derivirana_varijabla>
  </DomainObject.Predmet.ProtustrankaWithAdressOIB>
  <DomainObject.Predmet.ProtustrankaNazivFormated>
    <izvorni_sadrzaj>VOĆNI VRT d.o.o.</izvorni_sadrzaj>
    <derivirana_varijabla naziv="DomainObject.Predmet.ProtustrankaNazivFormated_1">VOĆNI VRT d.o.o.</derivirana_varijabla>
  </DomainObject.Predmet.ProtustrankaNazivFormated>
  <DomainObject.Predmet.ProtustrankaNazivFormatedOIB>
    <izvorni_sadrzaj>VOĆNI VRT d.o.o., OIB 43365110112</izvorni_sadrzaj>
    <derivirana_varijabla naziv="DomainObject.Predmet.ProtustrankaNazivFormatedOIB_1">VOĆNI VRT d.o.o., OIB 43365110112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 - S. Jeromela</izvorni_sadrzaj>
    <derivirana_varijabla naziv="DomainObject.Predmet.Referada.Naziv_1">75. - S. Jeromela</derivirana_varijabla>
  </DomainObject.Predmet.Referada.Naziv>
  <DomainObject.Predmet.Referada.Oznaka>
    <izvorni_sadrzaj>75. </izvorni_sadrzaj>
    <derivirana_varijabla naziv="DomainObject.Predmet.Referada.Oznaka_1">75. 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Jeromela</izvorni_sadrzaj>
    <derivirana_varijabla naziv="DomainObject.Predmet.Referada.Sudac_1">Sanda Jeromela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VOĆNI VRT d.o.o. zastupanog po punomoćniku Jacob Segev</item>
    </izvorni_sadrzaj>
    <derivirana_varijabla naziv="DomainObject.Predmet.ProtuStrankaListFormated_1">
      <item>VOĆNI VRT d.o.o. zastupanog po punomoćniku Jacob Segev</item>
    </derivirana_varijabla>
  </DomainObject.Predmet.ProtuStrankaListFormated>
  <DomainObject.Predmet.ProtuStrankaListFormatedOIB>
    <izvorni_sadrzaj>
      <item>VOĆNI VRT d.o.o., OIB 43365110112 zastupanog po punomoćniku Jacob Segev</item>
    </izvorni_sadrzaj>
    <derivirana_varijabla naziv="DomainObject.Predmet.ProtuStrankaListFormatedOIB_1">
      <item>VOĆNI VRT d.o.o., OIB 43365110112 zastupanog po punomoćniku Jacob Segev</item>
    </derivirana_varijabla>
  </DomainObject.Predmet.ProtuStrankaListFormatedOIB>
  <DomainObject.Predmet.ProtuStrankaListFormatedWithAdress>
    <izvorni_sadrzaj>
      <item>VOĆNI VRT d.o.o., Heinzelova 47/A, 10000 Zagreb zastupanog po punomoćniku Jacob Segev</item>
    </izvorni_sadrzaj>
    <derivirana_varijabla naziv="DomainObject.Predmet.ProtuStrankaListFormatedWithAdress_1">
      <item>VOĆNI VRT d.o.o., Heinzelova 47/A, 10000 Zagreb zastupanog po punomoćniku Jacob Segev</item>
    </derivirana_varijabla>
  </DomainObject.Predmet.ProtuStrankaListFormatedWithAdress>
  <DomainObject.Predmet.ProtuStrankaListFormatedWithAdressOIB>
    <izvorni_sadrzaj>
      <item>VOĆNI VRT d.o.o., OIB 43365110112, Heinzelova 47/A, 10000 Zagreb zastupanog po punomoćniku Jacob Segev</item>
    </izvorni_sadrzaj>
    <derivirana_varijabla naziv="DomainObject.Predmet.ProtuStrankaListFormatedWithAdressOIB_1">
      <item>VOĆNI VRT d.o.o., OIB 43365110112, Heinzelova 47/A, 10000 Zagreb zastupanog po punomoćniku Jacob Segev</item>
    </derivirana_varijabla>
  </DomainObject.Predmet.ProtuStrankaListFormatedWithAdressOIB>
  <DomainObject.Predmet.ProtuStrankaListNazivFormated>
    <izvorni_sadrzaj>
      <item>VOĆNI VRT d.o.o.</item>
    </izvorni_sadrzaj>
    <derivirana_varijabla naziv="DomainObject.Predmet.ProtuStrankaListNazivFormated_1">
      <item>VOĆNI VRT d.o.o.</item>
    </derivirana_varijabla>
  </DomainObject.Predmet.ProtuStrankaListNazivFormated>
  <DomainObject.Predmet.ProtuStrankaListNazivFormatedOIB>
    <izvorni_sadrzaj>
      <item>VOĆNI VRT d.o.o., OIB 43365110112</item>
    </izvorni_sadrzaj>
    <derivirana_varijabla naziv="DomainObject.Predmet.ProtuStrankaListNazivFormatedOIB_1">
      <item>VOĆNI VRT d.o.o., OIB 43365110112</item>
    </derivirana_varijabla>
  </DomainObject.Predmet.ProtuStrankaListNazivFormatedOIB>
  <DomainObject.Predmet.OstaliListFormated>
    <izvorni_sadrzaj>
      <item>Jacob Segev punomoćnik sudionika u postupku VOĆNI VRT d.o.o.</item>
    </izvorni_sadrzaj>
    <derivirana_varijabla naziv="DomainObject.Predmet.OstaliListFormated_1">
      <item>Jacob Segev punomoćnik sudionika u postupku VOĆNI VRT d.o.o.</item>
    </derivirana_varijabla>
  </DomainObject.Predmet.OstaliListFormated>
  <DomainObject.Predmet.OstaliListFormatedOIB>
    <izvorni_sadrzaj>
      <item>Jacob Segev, OIB 82343867957 punomoćnik sudionika u postupku VOĆNI VRT d.o.o.</item>
    </izvorni_sadrzaj>
    <derivirana_varijabla naziv="DomainObject.Predmet.OstaliListFormatedOIB_1">
      <item>Jacob Segev, OIB 82343867957 punomoćnik sudionika u postupku VOĆNI VRT d.o.o.</item>
    </derivirana_varijabla>
  </DomainObject.Predmet.OstaliListFormatedOIB>
  <DomainObject.Predmet.OstaliListFormatedWithAdress>
    <izvorni_sadrzaj>
      <item>Jacob Segev, Echad  Haan 18, Raanana punomoćnik sudionika u postupku VOĆNI VRT d.o.o.</item>
    </izvorni_sadrzaj>
    <derivirana_varijabla naziv="DomainObject.Predmet.OstaliListFormatedWithAdress_1">
      <item>Jacob Segev, Echad  Haan 18, Raanana punomoćnik sudionika u postupku VOĆNI VRT d.o.o.</item>
    </derivirana_varijabla>
  </DomainObject.Predmet.OstaliListFormatedWithAdress>
  <DomainObject.Predmet.OstaliListFormatedWithAdressOIB>
    <izvorni_sadrzaj>
      <item>Jacob Segev, OIB 82343867957, Echad  Haan 18, Raanana punomoćnik sudionika u postupku VOĆNI VRT d.o.o.</item>
    </izvorni_sadrzaj>
    <derivirana_varijabla naziv="DomainObject.Predmet.OstaliListFormatedWithAdressOIB_1">
      <item>Jacob Segev, OIB 82343867957, Echad  Haan 18, Raanana punomoćnik sudionika u postupku VOĆNI VRT d.o.o.</item>
    </derivirana_varijabla>
  </DomainObject.Predmet.OstaliListFormatedWithAdressOIB>
  <DomainObject.Predmet.OstaliListNazivFormated>
    <izvorni_sadrzaj>
      <item>Jacob Segev</item>
    </izvorni_sadrzaj>
    <derivirana_varijabla naziv="DomainObject.Predmet.OstaliListNazivFormated_1">
      <item>Jacob Segev</item>
    </derivirana_varijabla>
  </DomainObject.Predmet.OstaliListNazivFormated>
  <DomainObject.Predmet.OstaliListNazivFormatedOIB>
    <izvorni_sadrzaj>
      <item>Jacob Segev, OIB 82343867957</item>
    </izvorni_sadrzaj>
    <derivirana_varijabla naziv="DomainObject.Predmet.OstaliListNazivFormatedOIB_1">
      <item>Jacob Segev, OIB 82343867957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2018.</izvorni_sadrzaj>
    <derivirana_varijabla naziv="DomainObject.Datum_1">11.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VOĆNI VRT d.o.o.</izvorni_sadrzaj>
    <derivirana_varijabla naziv="DomainObject.Predmet.ProtustrankaIDrugi_1">VOĆNI VRT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VOĆNI VRT d.o.o., OIB 43365110112, Heinzelova 47/A, 10000 Zagreb</izvorni_sadrzaj>
    <derivirana_varijabla naziv="DomainObject.Predmet.ProtustrankaIDrugiAdressOIB_1">VOĆNI VRT d.o.o., OIB 43365110112, Heinzelova 47/A,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VOĆNI VRT d.o.o.</item>
      <item>Jacob Segev</item>
    </izvorni_sadrzaj>
    <derivirana_varijabla naziv="DomainObject.Predmet.SudioniciListNaziv_1">
      <item>FINA Regionalni centar Zagreb</item>
      <item>VOĆNI VRT d.o.o.</item>
      <item>Jacob Segev</item>
    </derivirana_varijabla>
  </DomainObject.Predmet.SudioniciListNaziv>
  <DomainObject.Predmet.SudioniciListAdressOIB>
    <izvorni_sadrzaj>
      <item>FINA Regionalni centar Zagreb, OIB 85821130368, Trg svibanjskih žrtava 1995.1,10000 Zagreb</item>
      <item>VOĆNI VRT d.o.o., OIB 43365110112, Heinzelova 47/A,10000 Zagreb</item>
      <item>Jacob Segev, OIB 82343867957, Echad  Haan 18,Raanana</item>
    </izvorni_sadrzaj>
    <derivirana_varijabla naziv="DomainObject.Predmet.SudioniciListAdressOIB_1">
      <item>FINA Regionalni centar Zagreb, OIB 85821130368, Trg svibanjskih žrtava 1995.1,10000 Zagreb</item>
      <item>VOĆNI VRT d.o.o., OIB 43365110112, Heinzelova 47/A,10000 Zagreb</item>
      <item>Jacob Segev, OIB 82343867957, Echad  Haan 18,Raanana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43365110112</item>
      <item>, OIB 82343867957</item>
    </izvorni_sadrzaj>
    <derivirana_varijabla naziv="DomainObject.Predmet.SudioniciListNazivOIB_1">
      <item>, OIB 85821130368</item>
      <item>, OIB 43365110112</item>
      <item>, OIB 82343867957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238</properties:Words>
  <properties:Characters>1321</properties:Characters>
  <properties:Lines>43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2018-05-11T09:33:00Z</dcterms:created>
  <dc:creator>ilukac</dc:creator>
  <cp:lastModifiedBy>Višnja Svečak</cp:lastModifiedBy>
  <cp:lastPrinted>2018-05-11T09:33:00Z</cp:lastPrinted>
  <dcterms:modified xmlns:xsi="http://www.w3.org/2001/XMLSchema-instance" xsi:type="dcterms:W3CDTF">2018-05-11T09:35:00Z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 658 ogl.docx)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