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4e3e" w14:paraId="f494e3e" w:rsidRDefault="004A3868" w:rsidP="004A3868" w:rsidR="004A3868">
      <w:pPr>
        <w:jc w:val="right"/>
        <w15:collapsed w:val="false"/>
      </w:pPr>
      <w:r>
        <w:t>Broj: 6 St-</w:t>
      </w:r>
      <w:r w:rsidR="00866FC8">
        <w:t>1514</w:t>
      </w:r>
      <w:r w:rsidR="000D0712">
        <w:t>/17-</w:t>
      </w:r>
      <w:r w:rsidR="00866FC8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D36B3D">
        <w:t xml:space="preserve"> </w:t>
      </w:r>
      <w:r>
        <w:t>I</w:t>
      </w:r>
      <w:r w:rsidR="00D36B3D">
        <w:t xml:space="preserve"> </w:t>
      </w:r>
      <w:r>
        <w:t>M</w:t>
      </w:r>
      <w:r w:rsidR="00D36B3D">
        <w:t xml:space="preserve"> </w:t>
      </w:r>
      <w:r>
        <w:t>E</w:t>
      </w:r>
      <w:r w:rsidR="00D36B3D">
        <w:t xml:space="preserve"> </w:t>
      </w:r>
      <w:r>
        <w:t xml:space="preserve"> R</w:t>
      </w:r>
      <w:r w:rsidR="00D36B3D">
        <w:t xml:space="preserve"> </w:t>
      </w:r>
      <w:r>
        <w:t>E</w:t>
      </w:r>
      <w:r w:rsidR="00D36B3D">
        <w:t xml:space="preserve"> </w:t>
      </w:r>
      <w:r>
        <w:t>P</w:t>
      </w:r>
      <w:r w:rsidR="00D36B3D">
        <w:t xml:space="preserve"> </w:t>
      </w:r>
      <w:r>
        <w:t>U</w:t>
      </w:r>
      <w:r w:rsidR="00D36B3D">
        <w:t xml:space="preserve"> </w:t>
      </w:r>
      <w:r>
        <w:t>B</w:t>
      </w:r>
      <w:r w:rsidR="00D36B3D">
        <w:t xml:space="preserve"> </w:t>
      </w:r>
      <w:r>
        <w:t>L</w:t>
      </w:r>
      <w:r w:rsidR="00D36B3D">
        <w:t xml:space="preserve"> </w:t>
      </w:r>
      <w:r>
        <w:t>I</w:t>
      </w:r>
      <w:r w:rsidR="00D36B3D">
        <w:t xml:space="preserve"> </w:t>
      </w:r>
      <w:r>
        <w:t>K</w:t>
      </w:r>
      <w:r w:rsidR="00D36B3D">
        <w:t xml:space="preserve"> </w:t>
      </w:r>
      <w:r>
        <w:t xml:space="preserve">E </w:t>
      </w:r>
      <w:r w:rsidR="00D36B3D">
        <w:t xml:space="preserve"> </w:t>
      </w:r>
      <w:r>
        <w:t>H</w:t>
      </w:r>
      <w:r w:rsidR="00D36B3D">
        <w:t xml:space="preserve"> </w:t>
      </w:r>
      <w:r>
        <w:t>R</w:t>
      </w:r>
      <w:r w:rsidR="00D36B3D">
        <w:t xml:space="preserve"> </w:t>
      </w:r>
      <w:r>
        <w:t>V</w:t>
      </w:r>
      <w:r w:rsidR="00D36B3D">
        <w:t xml:space="preserve"> </w:t>
      </w:r>
      <w:r>
        <w:t>A</w:t>
      </w:r>
      <w:r w:rsidR="00D36B3D">
        <w:t xml:space="preserve"> </w:t>
      </w:r>
      <w:r>
        <w:t>T</w:t>
      </w:r>
      <w:r w:rsidR="00D36B3D">
        <w:t xml:space="preserve"> </w:t>
      </w:r>
      <w:r>
        <w:t>S</w:t>
      </w:r>
      <w:r w:rsidR="00D36B3D">
        <w:t xml:space="preserve"> </w:t>
      </w:r>
      <w:r>
        <w:t>K</w:t>
      </w:r>
      <w:r w:rsidR="00D36B3D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B40144" w:rsidRPr="00B40144">
        <w:rPr>
          <w:b/>
        </w:rPr>
        <w:t>GEZA-TRADE j.d.o.o. za trgovinu i usluge, Briješće, Vrtna 35, MBS: 030158661, OIB: 79269693230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B40144">
        <w:t>14</w:t>
      </w:r>
      <w:r w:rsidR="000D0712">
        <w:t>. studenog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D36B3D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B40144" w:rsidRPr="00B40144">
        <w:rPr>
          <w:b/>
        </w:rPr>
        <w:t>GEZA-TRADE j.d.o.o. za trgovinu i usluge, Briješće, Vrtna 35, MBS: 030158661, OIB: 79269693230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40144">
        <w:t>25. listopada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 xml:space="preserve">FINE RC Osijek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B40144">
        <w:t>6. studenog</w:t>
      </w:r>
      <w:r w:rsidR="00CA0AA3">
        <w:t xml:space="preserve"> 2017. g.</w:t>
      </w:r>
      <w:r>
        <w:t xml:space="preserve"> oglas od </w:t>
      </w:r>
      <w:r w:rsidR="00B40144">
        <w:t>6. studenog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B40144">
        <w:t>13. 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B40144">
        <w:t>1.357,67</w:t>
      </w:r>
      <w:r w:rsidR="00D36B3D">
        <w:t xml:space="preserve"> </w:t>
      </w:r>
      <w:r w:rsidR="00B176DA">
        <w:t xml:space="preserve">kn temeljem </w:t>
      </w:r>
      <w:r w:rsidR="000D0712">
        <w:t xml:space="preserve">neplaćenih obveza poreza, doprinosa i drugih javnih davanja </w:t>
      </w:r>
      <w:r w:rsidR="00B176DA">
        <w:t xml:space="preserve">te da postoji stečajni razlog zato što u Očevidniku redoslijeda osnova za plaćanje koje vodi FINA dužnik ima evidentirane neizvršene osnove za plaćanje u razdoblju dužem od </w:t>
      </w:r>
      <w:r w:rsidR="00B40144">
        <w:t>135</w:t>
      </w:r>
      <w:r w:rsidR="00B176DA">
        <w:t xml:space="preserve"> dana</w:t>
      </w:r>
      <w:r w:rsidR="00B40144">
        <w:t xml:space="preserve"> u ukupnom iznosu od 6.270,75 kn</w:t>
      </w:r>
      <w:r w:rsidR="00D36B3D">
        <w:t>.</w:t>
      </w:r>
    </w:p>
    <w:p w:rsidRDefault="00BC2DD2" w:rsidP="008041DE" w:rsidR="00BC2DD2">
      <w:pPr>
        <w:ind w:firstLine="720"/>
        <w:jc w:val="both"/>
      </w:pPr>
    </w:p>
    <w:p w:rsidRDefault="00B40144" w:rsidP="00B40144" w:rsidR="00B40144">
      <w:pPr>
        <w:jc w:val="right"/>
      </w:pPr>
      <w:r>
        <w:t>Broj: 6 St-1514/17-5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40144">
        <w:rPr>
          <w:bCs/>
        </w:rPr>
        <w:t>14</w:t>
      </w:r>
      <w:r w:rsidR="000D0712">
        <w:rPr>
          <w:bCs/>
        </w:rPr>
        <w:t>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B40144">
        <w:t>13.11.</w:t>
      </w:r>
      <w:r w:rsidR="00BC2DD2">
        <w:t xml:space="preserve">2017. g. (str. </w:t>
      </w:r>
      <w:r w:rsidR="00B40144">
        <w:t>6-8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B40144">
        <w:t xml:space="preserve"> 14</w:t>
      </w:r>
      <w:r w:rsidR="000D0712">
        <w:t>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7479EA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4A9" w:rsidP="004A3868" w:rsidR="005A04A9">
      <w:r>
        <w:separator/>
      </w:r>
    </w:p>
  </w:endnote>
  <w:endnote w:id="0" w:type="continuationSeparator">
    <w:p w:rsidRDefault="005A04A9" w:rsidP="004A3868" w:rsidR="005A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4A9" w:rsidP="004A3868" w:rsidR="005A04A9">
      <w:r>
        <w:separator/>
      </w:r>
    </w:p>
  </w:footnote>
  <w:footnote w:id="0" w:type="continuationSeparator">
    <w:p w:rsidRDefault="005A04A9" w:rsidP="004A3868" w:rsidR="005A0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79EA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01AA"/>
    <w:rsid w:val="000D0712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5219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56B5E"/>
    <w:rsid w:val="004636D6"/>
    <w:rsid w:val="00480041"/>
    <w:rsid w:val="0048779D"/>
    <w:rsid w:val="004903F7"/>
    <w:rsid w:val="004A3868"/>
    <w:rsid w:val="004E65BC"/>
    <w:rsid w:val="005012E6"/>
    <w:rsid w:val="005200AB"/>
    <w:rsid w:val="005560F4"/>
    <w:rsid w:val="00571630"/>
    <w:rsid w:val="00583AE6"/>
    <w:rsid w:val="00595793"/>
    <w:rsid w:val="005A04A9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479EA"/>
    <w:rsid w:val="00752B41"/>
    <w:rsid w:val="00782257"/>
    <w:rsid w:val="007C1C95"/>
    <w:rsid w:val="007C2112"/>
    <w:rsid w:val="007F551F"/>
    <w:rsid w:val="008041DE"/>
    <w:rsid w:val="00816035"/>
    <w:rsid w:val="00833986"/>
    <w:rsid w:val="0085567C"/>
    <w:rsid w:val="00866FC8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40144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3020"/>
    <w:rsid w:val="00CC0A9D"/>
    <w:rsid w:val="00CC2E2A"/>
    <w:rsid w:val="00CC3B98"/>
    <w:rsid w:val="00CC5FC7"/>
    <w:rsid w:val="00CD1FE7"/>
    <w:rsid w:val="00CE2A4F"/>
    <w:rsid w:val="00CE4A24"/>
    <w:rsid w:val="00D03A3D"/>
    <w:rsid w:val="00D36B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7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7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7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7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St-1514/2017</izvorni_sadrzaj>
    <derivirana_varijabla naziv="DomainObject.Predmet.OznakaBroj_1">St-1514/2017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GEZA-TRADE jednostavno društvo s ograničenom odgovornošću za trgovinu i usluge</izvorni_sadrzaj>
    <derivirana_varijabla naziv="DomainObject.Predmet.ProtustrankaFormated_1">  GEZA-TRADE jednostavno društvo s ograničenom odgovornošću za trgovinu i usluge</derivirana_varijabla>
  </DomainObject.Predmet.ProtustrankaFormated>
  <DomainObject.Predmet.ProtustrankaFormatedOIB>
    <izvorni_sadrzaj>  GEZA-TRADE jednostavno društvo s ograničenom odgovornošću za trgovinu i usluge, OIB 79269693230</izvorni_sadrzaj>
    <derivirana_varijabla naziv="DomainObject.Predmet.ProtustrankaFormatedOIB_1">  GEZA-TRADE jednostavno društvo s ograničenom odgovornošću za trgovinu i usluge, OIB 79269693230</derivirana_varijabla>
  </DomainObject.Predmet.ProtustrankaFormatedOIB>
  <DomainObject.Predmet.ProtustrankaFormatedWithAdress>
    <izvorni_sadrzaj> GEZA-TRADE jednostavno društvo s ograničenom odgovornošću za trgovinu i usluge, Vrtna 35, 31000 Briješće</izvorni_sadrzaj>
    <derivirana_varijabla naziv="DomainObject.Predmet.ProtustrankaFormatedWithAdress_1"> GEZA-TRADE jednostavno društvo s ograničenom odgovornošću za trgovinu i usluge, Vrtna 35, 31000 Briješće</derivirana_varijabla>
  </DomainObject.Predmet.ProtustrankaFormatedWithAdress>
  <DomainObject.Predmet.ProtustrankaFormatedWithAdressOIB>
    <izvorni_sadrzaj> GEZA-TRADE jednostavno društvo s ograničenom odgovornošću za trgovinu i usluge, OIB 79269693230, Vrtna 35, 31000 Briješće</izvorni_sadrzaj>
    <derivirana_varijabla naziv="DomainObject.Predmet.ProtustrankaFormatedWithAdressOIB_1"> GEZA-TRADE jednostavno društvo s ograničenom odgovornošću za trgovinu i usluge, OIB 79269693230, Vrtna 35, 31000 Briješće</derivirana_varijabla>
  </DomainObject.Predmet.ProtustrankaFormatedWithAdressOIB>
  <DomainObject.Predmet.ProtustrankaWithAdress>
    <izvorni_sadrzaj>GEZA-TRADE jednostavno društvo s ograničenom odgovornošću za trgovinu i usluge Vrtna 35, 31000 Briješće</izvorni_sadrzaj>
    <derivirana_varijabla naziv="DomainObject.Predmet.ProtustrankaWithAdress_1">GEZA-TRADE jednostavno društvo s ograničenom odgovornošću za trgovinu i usluge Vrtna 35, 31000 Briješće</derivirana_varijabla>
  </DomainObject.Predmet.ProtustrankaWithAdress>
  <DomainObject.Predmet.ProtustrankaWithAdressOIB>
    <izvorni_sadrzaj>GEZA-TRADE jednostavno društvo s ograničenom odgovornošću za trgovinu i usluge, OIB 79269693230, Vrtna 35, 31000 Briješće</izvorni_sadrzaj>
    <derivirana_varijabla naziv="DomainObject.Predmet.ProtustrankaWithAdressOIB_1">GEZA-TRADE jednostavno društvo s ograničenom odgovornošću za trgovinu i usluge, OIB 79269693230, Vrtna 35, 31000 Briješće</derivirana_varijabla>
  </DomainObject.Predmet.ProtustrankaWithAdressOIB>
  <DomainObject.Predmet.ProtustrankaNazivFormated>
    <izvorni_sadrzaj>GEZA-TRADE jednostavno društvo s ograničenom odgovornošću za trgovinu i usluge</izvorni_sadrzaj>
    <derivirana_varijabla naziv="DomainObject.Predmet.ProtustrankaNazivFormated_1">GEZA-TRADE jednostavno društvo s ograničenom odgovornošću za trgovinu i usluge</derivirana_varijabla>
  </DomainObject.Predmet.ProtustrankaNazivFormated>
  <DomainObject.Predmet.ProtustrankaNazivFormatedOIB>
    <izvorni_sadrzaj>GEZA-TRADE jednostavno društvo s ograničenom odgovornošću za trgovinu i usluge, OIB 79269693230</izvorni_sadrzaj>
    <derivirana_varijabla naziv="DomainObject.Predmet.ProtustrankaNazivFormatedOIB_1">GEZA-TRADE jednostavno društvo s ograničenom odgovornošću za trgovinu i usluge, OIB 79269693230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GEZA-TRADE jednostavno društvo s ograničenom odgovornošću za trgovinu i usluge</item>
    </izvorni_sadrzaj>
    <derivirana_varijabla naziv="DomainObject.Predmet.ProtuStrankaListFormated_1">
      <item>GEZA-TRADE jednostavno društvo s ograničenom odgovornošću za trgovinu i usluge</item>
    </derivirana_varijabla>
  </DomainObject.Predmet.ProtuStrankaListFormated>
  <DomainObject.Predmet.ProtuStrankaListFormatedOIB>
    <izvorni_sadrzaj>
      <item>GEZA-TRADE jednostavno društvo s ograničenom odgovornošću za trgovinu i usluge, OIB 79269693230</item>
    </izvorni_sadrzaj>
    <derivirana_varijabla naziv="DomainObject.Predmet.ProtuStrankaListFormatedOIB_1">
      <item>GEZA-TRADE jednostavno društvo s ograničenom odgovornošću za trgovinu i usluge, OIB 79269693230</item>
    </derivirana_varijabla>
  </DomainObject.Predmet.ProtuStrankaListFormatedOIB>
  <DomainObject.Predmet.ProtuStrankaListFormatedWithAdress>
    <izvorni_sadrzaj>
      <item>GEZA-TRADE jednostavno društvo s ograničenom odgovornošću za trgovinu i usluge, Vrtna 35, 31000 Briješće</item>
    </izvorni_sadrzaj>
    <derivirana_varijabla naziv="DomainObject.Predmet.ProtuStrankaListFormatedWithAdress_1">
      <item>GEZA-TRADE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GEZA-TRADE jednostavno društvo s ograničenom odgovornošću za trgovinu i usluge, OIB 79269693230, Vrtna 35, 31000 Briješće</item>
    </izvorni_sadrzaj>
    <derivirana_varijabla naziv="DomainObject.Predmet.ProtuStrankaListFormatedWithAdressOIB_1">
      <item>GEZA-TRADE jednostavno društvo s ograničenom odgovornošću za trgovinu i usluge, OIB 79269693230, Vrtna 35, 31000 Briješće</item>
    </derivirana_varijabla>
  </DomainObject.Predmet.ProtuStrankaListFormatedWithAdressOIB>
  <DomainObject.Predmet.ProtuStrankaListNazivFormated>
    <izvorni_sadrzaj>
      <item>GEZA-TRADE jednostavno društvo s ograničenom odgovornošću za trgovinu i usluge</item>
    </izvorni_sadrzaj>
    <derivirana_varijabla naziv="DomainObject.Predmet.ProtuStrankaListNazivFormated_1">
      <item>GEZA-TRADE jednostavno društvo s ograničenom odgovornošću za trgovinu i usluge</item>
    </derivirana_varijabla>
  </DomainObject.Predmet.ProtuStrankaListNazivFormated>
  <DomainObject.Predmet.ProtuStrankaListNazivFormatedOIB>
    <izvorni_sadrzaj>
      <item>GEZA-TRADE jednostavno društvo s ograničenom odgovornošću za trgovinu i usluge, OIB 79269693230</item>
    </izvorni_sadrzaj>
    <derivirana_varijabla naziv="DomainObject.Predmet.ProtuStrankaListNazivFormatedOIB_1">
      <item>GEZA-TRADE jednostavno društvo s ograničenom odgovornošću za trgovinu i usluge, OIB 79269693230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GEZA-TRADE jednostavno društvo s ograničenom odgovornošću za trgovinu i usluge</izvorni_sadrzaj>
    <derivirana_varijabla naziv="DomainObject.Predmet.ProtustrankaIDrugi_1">GEZA-TRADE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GEZA-TRADE jednostavno društvo s ograničenom odgovornošću za trgovinu i usluge, OIB 79269693230, Vrtna 35, 31000 Briješće</izvorni_sadrzaj>
    <derivirana_varijabla naziv="DomainObject.Predmet.ProtustrankaIDrugiAdressOIB_1">GEZA-TRADE jednostavno društvo s ograničenom odgovornošću za trgovinu i usluge, OIB 79269693230,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GEZA-TRADE jednostavno društvo s ograničenom odgovornošću za trgovinu i usluge</item>
    </izvorni_sadrzaj>
    <derivirana_varijabla naziv="DomainObject.Predmet.SudioniciListNaziv_1">
      <item>FINA RC OSIJEK</item>
      <item>GEZA-TRADE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GEZA-TRADE jednostavno društvo s ograničenom odgovornošću za trgovinu i usluge, OIB 79269693230, Vrtna 35,31000 Briješće</item>
    </izvorni_sadrzaj>
    <derivirana_varijabla naziv="DomainObject.Predmet.SudioniciListAdressOIB_1">
      <item>FINA RC OSIJEK, OIB 85821130368</item>
      <item>GEZA-TRADE jednostavno društvo s ograničenom odgovornošću za trgovinu i usluge, OIB 79269693230, Vrtna 35,31000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79269693230</item>
    </izvorni_sadrzaj>
    <derivirana_varijabla naziv="DomainObject.Predmet.SudioniciListNazivOIB_1">
      <item>, OIB 85821130368</item>
      <item>, OIB 79269693230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D8F30-E214-45F1-A221-8231679F7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1765</properties:Characters>
  <properties:Lines>101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2017-11-14T12:35:00Z</cp:lastPrinted>
  <dcterms:modified xmlns:xsi="http://www.w3.org/2001/XMLSchema-instance" xsi:type="dcterms:W3CDTF">2017-11-14T12:36:00Z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