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16530" w14:paraId="0016530" w:rsidRDefault="00650B90" w:rsidP="005078C7" w:rsidR="005078C7" w:rsidRPr="001842AB">
      <w:pPr>
        <w15:collapsed w:val="false"/>
      </w:pPr>
      <w:bookmarkStart w:name="_GoBack" w:id="0"/>
      <w:bookmarkEnd w:id="0"/>
      <w:r>
        <w:t xml:space="preserve"> </w:t>
      </w:r>
    </w:p>
    <w:p w:rsidRDefault="00650B90" w:rsidP="00B542FA" w:rsidR="00650B90">
      <w:pPr>
        <w:jc w:val="both"/>
      </w:pPr>
    </w:p>
    <w:p w:rsidRDefault="00650B90" w:rsidP="00B542FA" w:rsidR="00650B90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8C7" w:rsidP="005078C7" w:rsidR="005078C7" w:rsidRPr="001842AB"/>
    <w:p w:rsidRDefault="005078C7" w:rsidP="005078C7" w:rsidR="005078C7" w:rsidRPr="001842AB"/>
    <w:p w:rsidRDefault="00044A96" w:rsidP="00044A96" w:rsidR="00044A96" w:rsidRPr="001842AB">
      <w:r w:rsidRPr="001842AB">
        <w:t>Republika Hrvatska</w:t>
      </w:r>
    </w:p>
    <w:p w:rsidRDefault="00044A96" w:rsidP="00044A96" w:rsidR="00044A96" w:rsidRPr="001842AB">
      <w:r w:rsidRPr="001842AB">
        <w:t>Trgovački sud u Zagrebu</w:t>
      </w:r>
    </w:p>
    <w:p w:rsidRDefault="00044A96" w:rsidP="00044A96" w:rsidR="00044A96" w:rsidRPr="001842AB">
      <w:r w:rsidRPr="001842AB">
        <w:t xml:space="preserve">Zagreb, </w:t>
      </w:r>
      <w:proofErr w:type="spellStart"/>
      <w:r w:rsidRPr="001842AB">
        <w:t>Amruševa</w:t>
      </w:r>
      <w:proofErr w:type="spellEnd"/>
      <w:r w:rsidRPr="001842AB">
        <w:t xml:space="preserve"> 2/II                                                                          </w:t>
      </w:r>
      <w:r w:rsidR="00F13F9D">
        <w:t xml:space="preserve">    67. St-15/</w:t>
      </w:r>
      <w:proofErr w:type="spellStart"/>
      <w:r w:rsidR="00F13F9D">
        <w:t>15</w:t>
      </w:r>
      <w:proofErr w:type="spellEnd"/>
      <w:r w:rsidRPr="001842AB">
        <w:t xml:space="preserve"> </w:t>
      </w:r>
      <w:r w:rsidR="00650B90">
        <w:t>-53</w:t>
      </w:r>
      <w:r w:rsidRPr="001842AB">
        <w:t xml:space="preserve">                                                              </w:t>
      </w:r>
    </w:p>
    <w:p w:rsidRDefault="00044A96" w:rsidP="00044A96" w:rsidR="00044A96" w:rsidRPr="001842AB">
      <w:pPr>
        <w:jc w:val="center"/>
      </w:pPr>
    </w:p>
    <w:p w:rsidRDefault="009B7657" w:rsidP="00044A96" w:rsidR="00044A96" w:rsidRPr="001842AB">
      <w:pPr>
        <w:jc w:val="center"/>
      </w:pPr>
      <w:r>
        <w:t xml:space="preserve">R E P U B L I K A   H R V A T S K A </w:t>
      </w:r>
    </w:p>
    <w:p w:rsidRDefault="009B7657" w:rsidP="00044A96" w:rsidR="009B7657">
      <w:pPr>
        <w:jc w:val="center"/>
      </w:pPr>
    </w:p>
    <w:p w:rsidRDefault="00044A96" w:rsidP="00044A96" w:rsidR="00044A96" w:rsidRPr="009B7657">
      <w:pPr>
        <w:jc w:val="center"/>
      </w:pPr>
      <w:r w:rsidRPr="009B7657">
        <w:t>R J E Š E NJ E</w:t>
      </w:r>
    </w:p>
    <w:p w:rsidRDefault="00044A96" w:rsidP="00044A96" w:rsidR="00044A96" w:rsidRPr="001842AB">
      <w:pPr>
        <w:jc w:val="center"/>
      </w:pPr>
    </w:p>
    <w:p w:rsidRDefault="001842AB" w:rsidP="001842AB" w:rsidR="001842AB" w:rsidRPr="001842AB">
      <w:pPr>
        <w:ind w:firstLine="720"/>
        <w:jc w:val="both"/>
      </w:pPr>
      <w:r w:rsidRPr="001842AB">
        <w:rPr>
          <w:lang w:val="pt-BR"/>
        </w:rPr>
        <w:t>Trgovački sud u Zagrebu, po suc</w:t>
      </w:r>
      <w:r w:rsidR="00F13F9D">
        <w:rPr>
          <w:lang w:val="pt-BR"/>
        </w:rPr>
        <w:t>u Gordanu Zubaku, u stečajnom postupku</w:t>
      </w:r>
      <w:r w:rsidRPr="001842AB">
        <w:rPr>
          <w:lang w:val="pt-BR"/>
        </w:rPr>
        <w:t xml:space="preserve"> nad stečajnim dužnikom </w:t>
      </w:r>
      <w:r w:rsidR="00F13F9D" w:rsidRPr="00F13F9D">
        <w:rPr>
          <w:bCs/>
        </w:rPr>
        <w:t xml:space="preserve">COLOR SISTEMI d.o.o. u stečaju, Zagreb, </w:t>
      </w:r>
      <w:proofErr w:type="spellStart"/>
      <w:r w:rsidR="00F13F9D" w:rsidRPr="00F13F9D">
        <w:rPr>
          <w:bCs/>
        </w:rPr>
        <w:t>Čulinečka</w:t>
      </w:r>
      <w:proofErr w:type="spellEnd"/>
      <w:r w:rsidR="00F13F9D" w:rsidRPr="00F13F9D">
        <w:rPr>
          <w:bCs/>
        </w:rPr>
        <w:t xml:space="preserve"> cesta 221/d, OIB: 27530054908</w:t>
      </w:r>
      <w:r w:rsidRPr="001842AB">
        <w:t xml:space="preserve">, </w:t>
      </w:r>
      <w:r w:rsidR="00F13F9D">
        <w:t>27. rujna</w:t>
      </w:r>
      <w:r w:rsidR="009B7657">
        <w:t xml:space="preserve"> 2016</w:t>
      </w:r>
      <w:r w:rsidRPr="001842AB">
        <w:t xml:space="preserve">.,  </w:t>
      </w:r>
    </w:p>
    <w:p w:rsidRDefault="007F4354" w:rsidP="000C4A2B" w:rsidR="007F4354" w:rsidRPr="001842AB">
      <w:pPr>
        <w:jc w:val="both"/>
      </w:pPr>
    </w:p>
    <w:p w:rsidRDefault="007F4354" w:rsidP="009B7657" w:rsidR="007F4354" w:rsidRPr="001842AB">
      <w:pPr>
        <w:jc w:val="center"/>
      </w:pPr>
      <w:r w:rsidRPr="001842AB">
        <w:t>r i j e š i o    j e</w:t>
      </w:r>
    </w:p>
    <w:p w:rsidRDefault="007F4354" w:rsidP="000C4A2B" w:rsidR="007F4354" w:rsidRPr="001842AB">
      <w:pPr>
        <w:jc w:val="both"/>
      </w:pPr>
    </w:p>
    <w:p w:rsidRDefault="007F4354" w:rsidP="001842AB" w:rsidR="007F4354" w:rsidRPr="001842AB">
      <w:pPr>
        <w:ind w:firstLine="708"/>
        <w:jc w:val="both"/>
      </w:pPr>
      <w:r w:rsidRPr="001842AB">
        <w:t xml:space="preserve">Daje se suglasnost za </w:t>
      </w:r>
      <w:r w:rsidR="00044A96" w:rsidRPr="001842AB">
        <w:t>djelomičnu</w:t>
      </w:r>
      <w:r w:rsidR="00957E1D" w:rsidRPr="001842AB">
        <w:t xml:space="preserve"> diobu radi</w:t>
      </w:r>
      <w:r w:rsidR="00044A96" w:rsidRPr="001842AB">
        <w:t xml:space="preserve"> djelomično</w:t>
      </w:r>
      <w:r w:rsidR="00957E1D" w:rsidRPr="001842AB">
        <w:t>g</w:t>
      </w:r>
      <w:r w:rsidRPr="001842AB">
        <w:t xml:space="preserve"> n</w:t>
      </w:r>
      <w:r w:rsidR="00957E1D" w:rsidRPr="001842AB">
        <w:t>amirenja</w:t>
      </w:r>
      <w:r w:rsidRPr="001842AB">
        <w:t xml:space="preserve"> stečajnih vjerovnika</w:t>
      </w:r>
      <w:r w:rsidR="00044A96" w:rsidRPr="001842AB">
        <w:t xml:space="preserve"> prvog višeg isplatnog reda u stečajno</w:t>
      </w:r>
      <w:r w:rsidR="0085051D">
        <w:t xml:space="preserve">m </w:t>
      </w:r>
      <w:r w:rsidR="009B7657">
        <w:t>postupku</w:t>
      </w:r>
      <w:r w:rsidR="00F13F9D">
        <w:t xml:space="preserve"> poslovni broj St-15/</w:t>
      </w:r>
      <w:proofErr w:type="spellStart"/>
      <w:r w:rsidR="00F13F9D">
        <w:t>15</w:t>
      </w:r>
      <w:proofErr w:type="spellEnd"/>
      <w:r w:rsidR="001842AB">
        <w:t xml:space="preserve">, </w:t>
      </w:r>
      <w:r w:rsidR="00044A96" w:rsidRPr="001842AB">
        <w:t xml:space="preserve"> koji se vodi nad stečajnim dužnikom </w:t>
      </w:r>
      <w:r w:rsidR="00F13F9D" w:rsidRPr="00F13F9D">
        <w:rPr>
          <w:bCs/>
        </w:rPr>
        <w:t xml:space="preserve">COLOR SISTEMI d.o.o. u stečaju, Zagreb, </w:t>
      </w:r>
      <w:proofErr w:type="spellStart"/>
      <w:r w:rsidR="00F13F9D" w:rsidRPr="00F13F9D">
        <w:rPr>
          <w:bCs/>
        </w:rPr>
        <w:t>Čulinečka</w:t>
      </w:r>
      <w:proofErr w:type="spellEnd"/>
      <w:r w:rsidR="00F13F9D" w:rsidRPr="00F13F9D">
        <w:rPr>
          <w:bCs/>
        </w:rPr>
        <w:t xml:space="preserve"> cesta 221/d, OIB: 27530054908</w:t>
      </w:r>
      <w:r w:rsidR="001842AB">
        <w:t>.</w:t>
      </w:r>
    </w:p>
    <w:p w:rsidRDefault="007F4354" w:rsidP="009B7657" w:rsidR="009B7657">
      <w:pPr>
        <w:ind w:left="708"/>
        <w:jc w:val="both"/>
      </w:pPr>
      <w:r w:rsidRPr="001842AB">
        <w:tab/>
      </w:r>
      <w:r w:rsidRPr="001842AB">
        <w:tab/>
      </w:r>
      <w:r w:rsidRPr="001842AB">
        <w:tab/>
      </w:r>
      <w:r w:rsidRPr="001842AB">
        <w:tab/>
      </w:r>
    </w:p>
    <w:p w:rsidRDefault="007F4354" w:rsidP="009B7657" w:rsidR="007F4354" w:rsidRPr="001842AB">
      <w:pPr>
        <w:jc w:val="center"/>
      </w:pPr>
      <w:r w:rsidRPr="001842AB">
        <w:t>Obrazloženje</w:t>
      </w:r>
    </w:p>
    <w:p w:rsidRDefault="007F4354" w:rsidP="007F4354" w:rsidR="007F4354" w:rsidRPr="001842AB">
      <w:pPr>
        <w:jc w:val="both"/>
      </w:pPr>
    </w:p>
    <w:p w:rsidRDefault="00CC222A" w:rsidP="00957E1D" w:rsidR="007F4354" w:rsidRPr="001842AB">
      <w:pPr>
        <w:ind w:firstLine="708"/>
        <w:jc w:val="both"/>
      </w:pPr>
      <w:r w:rsidRPr="001842AB">
        <w:t>Stečajni upravitelj</w:t>
      </w:r>
      <w:r w:rsidR="00957E1D" w:rsidRPr="001842AB">
        <w:t xml:space="preserve"> </w:t>
      </w:r>
      <w:r w:rsidR="00F13F9D">
        <w:t>Josip Lončarić</w:t>
      </w:r>
      <w:r w:rsidRPr="001842AB">
        <w:t xml:space="preserve"> podnio</w:t>
      </w:r>
      <w:r w:rsidR="00957E1D" w:rsidRPr="001842AB">
        <w:t xml:space="preserve"> je sudu</w:t>
      </w:r>
      <w:r w:rsidR="00C53395" w:rsidRPr="001842AB">
        <w:t>,</w:t>
      </w:r>
      <w:r w:rsidR="00957E1D" w:rsidRPr="001842AB">
        <w:t xml:space="preserve"> na temelju odredbe čl. </w:t>
      </w:r>
      <w:smartTag w:element="metricconverter" w:uri="urn:schemas-microsoft-com:office:smarttags">
        <w:smartTagPr>
          <w:attr w:val="183. st" w:name="ProductID"/>
        </w:smartTagPr>
        <w:r w:rsidR="00957E1D" w:rsidRPr="001842AB">
          <w:t>183. st</w:t>
        </w:r>
      </w:smartTag>
      <w:r w:rsidR="00957E1D" w:rsidRPr="001842AB">
        <w:t>. 3. Stečajnog zakona</w:t>
      </w:r>
      <w:r w:rsidR="00C53395" w:rsidRPr="001842AB">
        <w:t>,</w:t>
      </w:r>
      <w:r w:rsidR="009B7657" w:rsidRPr="009B7657">
        <w:rPr>
          <w:rFonts w:cstheme="minorBidi" w:eastAsiaTheme="minorHAnsi"/>
          <w:szCs w:val="22"/>
          <w:lang w:eastAsia="en-US"/>
        </w:rPr>
        <w:t xml:space="preserve"> </w:t>
      </w:r>
      <w:r w:rsidR="009B7657" w:rsidRPr="009B7657">
        <w:t xml:space="preserve">(„Narodne novine“ br. 44/96, 29/99, 129/00, 123/03, 197/03, 187/04, 82/06, 116/10, 25/12 i 133/12, dalje: SZ) </w:t>
      </w:r>
      <w:r w:rsidR="009B7657">
        <w:t>, koji se primjenjuje na temelju odredbe čl. 441. Stečajnog zakona („Narodne novine“ broj 71/15),</w:t>
      </w:r>
      <w:r w:rsidR="00957E1D" w:rsidRPr="001842AB">
        <w:t xml:space="preserve"> </w:t>
      </w:r>
      <w:r w:rsidR="007F4354" w:rsidRPr="001842AB">
        <w:t xml:space="preserve">pisani prijedlog za </w:t>
      </w:r>
      <w:r w:rsidR="00957E1D" w:rsidRPr="001842AB">
        <w:t xml:space="preserve">djelomičnu diobu radi djelomičnog namirenja stečajnih vjerovnika prvog višeg isplatnog reda u iznosu od </w:t>
      </w:r>
      <w:r w:rsidR="00F13F9D">
        <w:t>47.000,00</w:t>
      </w:r>
      <w:r w:rsidR="00957E1D" w:rsidRPr="001842AB">
        <w:t xml:space="preserve"> kn. Stečajni upravitelj dužan je popis tražbina koje se uzimaju u obzir prilikom djelomične diobe javno objaviti, na način da je razvidan zbroj tražbina isplatnog reda i raspoloživi iznos iz stečajne mase određen za diobu</w:t>
      </w:r>
      <w:r w:rsidR="00A62F4B" w:rsidRPr="001842AB">
        <w:t xml:space="preserve">. </w:t>
      </w:r>
      <w:r w:rsidR="007C0282" w:rsidRPr="001842AB">
        <w:t xml:space="preserve">Slijedom navedenog, sud je </w:t>
      </w:r>
      <w:r w:rsidR="00A62F4B" w:rsidRPr="001842AB">
        <w:t>riješ</w:t>
      </w:r>
      <w:r w:rsidR="007C0282" w:rsidRPr="001842AB">
        <w:t>io</w:t>
      </w:r>
      <w:r w:rsidR="00A62F4B" w:rsidRPr="001842AB">
        <w:t xml:space="preserve"> je kao u izreci.</w:t>
      </w:r>
    </w:p>
    <w:p w:rsidRDefault="0090700A" w:rsidP="0090700A" w:rsidR="0090700A" w:rsidRPr="001842AB">
      <w:pPr>
        <w:jc w:val="center"/>
      </w:pPr>
    </w:p>
    <w:p w:rsidRDefault="007C0282" w:rsidP="0090700A" w:rsidR="0090700A" w:rsidRPr="001842AB">
      <w:pPr>
        <w:jc w:val="center"/>
      </w:pPr>
      <w:r w:rsidRPr="001842AB">
        <w:t xml:space="preserve">U Zagrebu </w:t>
      </w:r>
      <w:r w:rsidR="00F13F9D">
        <w:t>27. rujna</w:t>
      </w:r>
      <w:r w:rsidR="009B7657">
        <w:t xml:space="preserve"> 2016</w:t>
      </w:r>
      <w:r w:rsidRPr="001842AB">
        <w:t>.</w:t>
      </w:r>
      <w:r w:rsidR="0090700A" w:rsidRPr="001842AB">
        <w:t xml:space="preserve"> </w:t>
      </w:r>
    </w:p>
    <w:p w:rsidRDefault="005078C7" w:rsidP="005078C7" w:rsidR="005078C7" w:rsidRPr="001842AB"/>
    <w:p w:rsidRDefault="005078C7" w:rsidP="00727700" w:rsidR="005078C7" w:rsidRPr="001842AB">
      <w:pPr>
        <w:ind w:left="6372"/>
        <w:jc w:val="right"/>
      </w:pPr>
      <w:r w:rsidRPr="001842AB">
        <w:t>SUDAC</w:t>
      </w:r>
      <w:r w:rsidR="00727700" w:rsidRPr="001842AB">
        <w:t>:</w:t>
      </w:r>
      <w:r w:rsidRPr="001842AB">
        <w:t xml:space="preserve"> </w:t>
      </w:r>
    </w:p>
    <w:p w:rsidRDefault="00A77317" w:rsidP="00727700" w:rsidR="005078C7" w:rsidRPr="001842AB">
      <w:pPr>
        <w:ind w:firstLine="708" w:left="5664"/>
        <w:jc w:val="right"/>
      </w:pPr>
      <w:r w:rsidRPr="001842AB">
        <w:t xml:space="preserve"> </w:t>
      </w:r>
      <w:r w:rsidRPr="001842AB">
        <w:tab/>
        <w:t xml:space="preserve"> </w:t>
      </w:r>
      <w:r w:rsidR="007C0282" w:rsidRPr="001842AB">
        <w:t xml:space="preserve">Gordan </w:t>
      </w:r>
      <w:proofErr w:type="spellStart"/>
      <w:r w:rsidR="007C0282" w:rsidRPr="001842AB">
        <w:t>Zubak</w:t>
      </w:r>
      <w:proofErr w:type="spellEnd"/>
      <w:r w:rsidR="00021753">
        <w:t>,v.r.</w:t>
      </w:r>
    </w:p>
    <w:p w:rsidRDefault="00A62F4B" w:rsidP="00A62F4B" w:rsidR="00A62F4B" w:rsidRPr="009B7657">
      <w:pPr>
        <w:jc w:val="both"/>
      </w:pPr>
    </w:p>
    <w:p w:rsidRDefault="00A62F4B" w:rsidP="00A62F4B" w:rsidR="00A62F4B" w:rsidRPr="009B7657">
      <w:pPr>
        <w:jc w:val="both"/>
      </w:pPr>
      <w:r w:rsidRPr="009B7657">
        <w:t>UPUTA O PRAVNOM LIJEKU:</w:t>
      </w:r>
    </w:p>
    <w:p w:rsidRDefault="00A62F4B" w:rsidP="00A62F4B" w:rsidR="00A62F4B" w:rsidRPr="001842AB">
      <w:pPr>
        <w:jc w:val="both"/>
      </w:pPr>
      <w:r w:rsidRPr="001842AB"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1842AB">
          <w:t>Visoki trgovački sud</w:t>
        </w:r>
      </w:smartTag>
      <w:r w:rsidRPr="001842AB">
        <w:t xml:space="preserve"> RH u roku od 8 dana od dana dostave rješenja.  </w:t>
      </w:r>
    </w:p>
    <w:p w:rsidRDefault="00021753" w:rsidP="004E13E6" w:rsidR="00021753">
      <w:pPr>
        <w:jc w:val="right"/>
      </w:pPr>
    </w:p>
    <w:p w:rsidRDefault="00021753" w:rsidP="004E13E6" w:rsidR="00021753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021753" w:rsidP="004E13E6" w:rsidR="00021753">
      <w:pPr>
        <w:jc w:val="right"/>
      </w:pPr>
      <w:r>
        <w:t>ovlašteni službenik</w:t>
      </w:r>
    </w:p>
    <w:p w:rsidRDefault="00021753" w:rsidP="004E13E6" w:rsidR="00021753">
      <w:pPr>
        <w:jc w:val="right"/>
      </w:pPr>
      <w:r>
        <w:t>Katica Franjić</w:t>
      </w:r>
    </w:p>
    <w:p w:rsidRDefault="007C0014" w:rsidP="00021753" w:rsidR="005078C7" w:rsidRPr="001842AB">
      <w:pPr>
        <w:ind w:left="720"/>
      </w:pPr>
      <w:r w:rsidRPr="001842AB">
        <w:lastRenderedPageBreak/>
        <w:t xml:space="preserve"> </w:t>
      </w:r>
    </w:p>
    <w:sectPr w:rsidSect="00650B90" w:rsidR="005078C7" w:rsidRPr="001842AB">
      <w:pgSz w:h="16838" w:w="11906"/>
      <w:pgMar w:gutter="0" w:footer="708" w:header="708" w:left="1417" w:bottom="1417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21753"/>
    <w:rsid w:val="00044A96"/>
    <w:rsid w:val="000C4A2B"/>
    <w:rsid w:val="00107B00"/>
    <w:rsid w:val="00176073"/>
    <w:rsid w:val="001842AB"/>
    <w:rsid w:val="0046020C"/>
    <w:rsid w:val="005078C7"/>
    <w:rsid w:val="005447B3"/>
    <w:rsid w:val="00581DF1"/>
    <w:rsid w:val="00642B6B"/>
    <w:rsid w:val="00650B90"/>
    <w:rsid w:val="006644E0"/>
    <w:rsid w:val="00727700"/>
    <w:rsid w:val="007C0014"/>
    <w:rsid w:val="007C0282"/>
    <w:rsid w:val="007F4354"/>
    <w:rsid w:val="0085051D"/>
    <w:rsid w:val="0090700A"/>
    <w:rsid w:val="009151C4"/>
    <w:rsid w:val="00957E1D"/>
    <w:rsid w:val="009B7657"/>
    <w:rsid w:val="00A62F4B"/>
    <w:rsid w:val="00A66BD2"/>
    <w:rsid w:val="00A77317"/>
    <w:rsid w:val="00B04AE3"/>
    <w:rsid w:val="00BB4D3C"/>
    <w:rsid w:val="00C53395"/>
    <w:rsid w:val="00CB2690"/>
    <w:rsid w:val="00CC222A"/>
    <w:rsid w:val="00D17CA3"/>
    <w:rsid w:val="00D92B24"/>
    <w:rsid w:val="00D966A3"/>
    <w:rsid w:val="00E75EA5"/>
    <w:rsid w:val="00F13F9D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50B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50B9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17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17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17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17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17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50B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50B9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17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17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17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17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17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2015.</izvorni_sadrzaj>
    <derivirana_varijabla naziv="DomainObject.Predmet.DatumOsnivanja_1">12.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St-15/2015</izvorni_sadrzaj>
    <derivirana_varijabla naziv="DomainObject.Predmet.OznakaBroj_1">St-15/2015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COLOR SISTEMI d.o.o. zastupanog po punomoćniku PAOLO HOST</izvorni_sadrzaj>
    <derivirana_varijabla naziv="DomainObject.Predmet.ProtustrankaFormated_1">  COLOR SISTEMI d.o.o. zastupanog po punomoćniku PAOLO HOST</derivirana_varijabla>
  </DomainObject.Predmet.ProtustrankaFormated>
  <DomainObject.Predmet.ProtustrankaFormatedOIB>
    <izvorni_sadrzaj>  COLOR SISTEMI d.o.o., OIB 27530054907 zastupanog po punomoćniku PAOLO HOST</izvorni_sadrzaj>
    <derivirana_varijabla naziv="DomainObject.Predmet.ProtustrankaFormatedOIB_1">  COLOR SISTEMI d.o.o., OIB 27530054907 zastupanog po punomoćniku PAOLO HOST</derivirana_varijabla>
  </DomainObject.Predmet.ProtustrankaFormatedOIB>
  <DomainObject.Predmet.ProtustrankaFormatedWithAdress>
    <izvorni_sadrzaj> COLOR SISTEMI d.o.o., Čulinečka cesta 221/d, 10000 Zagreb zastupanog po punomoćniku PAOLO HOST</izvorni_sadrzaj>
    <derivirana_varijabla naziv="DomainObject.Predmet.ProtustrankaFormatedWithAdress_1"> COLOR SISTEMI d.o.o., Čulinečka cesta 221/d, 10000 Zagreb zastupanog po punomoćniku PAOLO HOST</derivirana_varijabla>
  </DomainObject.Predmet.ProtustrankaFormatedWithAdress>
  <DomainObject.Predmet.ProtustrankaFormatedWithAdressOIB>
    <izvorni_sadrzaj> COLOR SISTEMI d.o.o., OIB 27530054907, Čulinečka cesta 221/d, 10000 Zagreb zastupanog po punomoćniku PAOLO HOST</izvorni_sadrzaj>
    <derivirana_varijabla naziv="DomainObject.Predmet.ProtustrankaFormatedWithAdressOIB_1"> COLOR SISTEMI d.o.o., OIB 27530054907, Čulinečka cesta 221/d, 10000 Zagreb zastupanog po punomoćniku PAOLO HOST</derivirana_varijabla>
  </DomainObject.Predmet.ProtustrankaFormatedWithAdressOIB>
  <DomainObject.Predmet.ProtustrankaWithAdress>
    <izvorni_sadrzaj>COLOR SISTEMI d.o.o. Čulinečka cesta 221/d, 10000 Zagreb</izvorni_sadrzaj>
    <derivirana_varijabla naziv="DomainObject.Predmet.ProtustrankaWithAdress_1">COLOR SISTEMI d.o.o. Čulinečka cesta 221/d, 10000 Zagreb</derivirana_varijabla>
  </DomainObject.Predmet.ProtustrankaWithAdress>
  <DomainObject.Predmet.ProtustrankaWithAdressOIB>
    <izvorni_sadrzaj>COLOR SISTEMI d.o.o., OIB 27530054907, Čulinečka cesta 221/d, 10000 Zagreb</izvorni_sadrzaj>
    <derivirana_varijabla naziv="DomainObject.Predmet.ProtustrankaWithAdressOIB_1">COLOR SISTEMI d.o.o., OIB 27530054907, Čulinečka cesta 221/d, 10000 Zagreb</derivirana_varijabla>
  </DomainObject.Predmet.ProtustrankaWithAdressOIB>
  <DomainObject.Predmet.ProtustrankaNazivFormated>
    <izvorni_sadrzaj>COLOR SISTEMI d.o.o.</izvorni_sadrzaj>
    <derivirana_varijabla naziv="DomainObject.Predmet.ProtustrankaNazivFormated_1">COLOR SISTEMI d.o.o.</derivirana_varijabla>
  </DomainObject.Predmet.ProtustrankaNazivFormated>
  <DomainObject.Predmet.ProtustrankaNazivFormatedOIB>
    <izvorni_sadrzaj>COLOR SISTEMI d.o.o., OIB 27530054907</izvorni_sadrzaj>
    <derivirana_varijabla naziv="DomainObject.Predmet.ProtustrankaNazivFormatedOIB_1">COLOR SISTEMI d.o.o., OIB 27530054907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Paolo Host zastupanog po punomoćniku Marko Ivica</izvorni_sadrzaj>
    <derivirana_varijabla naziv="DomainObject.Predmet.StrankaFormated_1">  Paolo Host zastupanog po punomoćniku Marko Ivica</derivirana_varijabla>
  </DomainObject.Predmet.StrankaFormated>
  <DomainObject.Predmet.StrankaFormatedOIB>
    <izvorni_sadrzaj>  Paolo Host, OIB 31276307809 zastupanog po punomoćniku Marko Ivica</izvorni_sadrzaj>
    <derivirana_varijabla naziv="DomainObject.Predmet.StrankaFormatedOIB_1">  Paolo Host, OIB 31276307809 zastupanog po punomoćniku Marko Ivica</derivirana_varijabla>
  </DomainObject.Predmet.StrankaFormatedOIB>
  <DomainObject.Predmet.StrankaFormatedWithAdress>
    <izvorni_sadrzaj> Paolo Host, Štivar 6, 51215 Kastav zastupanog po punomoćniku Marko Ivica</izvorni_sadrzaj>
    <derivirana_varijabla naziv="DomainObject.Predmet.StrankaFormatedWithAdress_1"> Paolo Host, Štivar 6, 51215 Kastav zastupanog po punomoćniku Marko Ivica</derivirana_varijabla>
  </DomainObject.Predmet.StrankaFormatedWithAdress>
  <DomainObject.Predmet.StrankaFormatedWithAdressOIB>
    <izvorni_sadrzaj> Paolo Host, OIB 31276307809, Štivar 6, 51215 Kastav zastupanog po punomoćniku Marko Ivica</izvorni_sadrzaj>
    <derivirana_varijabla naziv="DomainObject.Predmet.StrankaFormatedWithAdressOIB_1"> Paolo Host, OIB 31276307809, Štivar 6, 51215 Kastav zastupanog po punomoćniku Marko Ivica</derivirana_varijabla>
  </DomainObject.Predmet.StrankaFormatedWithAdressOIB>
  <DomainObject.Predmet.StrankaWithAdress>
    <izvorni_sadrzaj>Paolo Host Štivar 6,51215 Kastav</izvorni_sadrzaj>
    <derivirana_varijabla naziv="DomainObject.Predmet.StrankaWithAdress_1">Paolo Host Štivar 6,51215 Kastav</derivirana_varijabla>
  </DomainObject.Predmet.StrankaWithAdress>
  <DomainObject.Predmet.StrankaWithAdressOIB>
    <izvorni_sadrzaj>Paolo Host, OIB 31276307809, Štivar 6,51215 Kastav</izvorni_sadrzaj>
    <derivirana_varijabla naziv="DomainObject.Predmet.StrankaWithAdressOIB_1">Paolo Host, OIB 31276307809, Štivar 6,51215 Kastav</derivirana_varijabla>
  </DomainObject.Predmet.StrankaWithAdressOIB>
  <DomainObject.Predmet.StrankaNazivFormated>
    <izvorni_sadrzaj>Paolo Host</izvorni_sadrzaj>
    <derivirana_varijabla naziv="DomainObject.Predmet.StrankaNazivFormated_1">Paolo Host</derivirana_varijabla>
  </DomainObject.Predmet.StrankaNazivFormated>
  <DomainObject.Predmet.StrankaNazivFormatedOIB>
    <izvorni_sadrzaj>Paolo Host, OIB 31276307809</izvorni_sadrzaj>
    <derivirana_varijabla naziv="DomainObject.Predmet.StrankaNazivFormatedOIB_1">Paolo Host, OIB 31276307809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Paolo Host zastupanog po punomoćniku Marko Ivica</item>
    </izvorni_sadrzaj>
    <derivirana_varijabla naziv="DomainObject.Predmet.StrankaListFormated_1">
      <item>Paolo Host zastupanog po punomoćniku Marko Ivica</item>
    </derivirana_varijabla>
  </DomainObject.Predmet.StrankaListFormated>
  <DomainObject.Predmet.StrankaListFormatedOIB>
    <izvorni_sadrzaj>
      <item>Paolo Host, OIB 31276307809 zastupanog po punomoćniku Marko Ivica</item>
    </izvorni_sadrzaj>
    <derivirana_varijabla naziv="DomainObject.Predmet.StrankaListFormatedOIB_1">
      <item>Paolo Host, OIB 31276307809 zastupanog po punomoćniku Marko Ivica</item>
    </derivirana_varijabla>
  </DomainObject.Predmet.StrankaListFormatedOIB>
  <DomainObject.Predmet.StrankaListFormatedWithAdress>
    <izvorni_sadrzaj>
      <item>Paolo Host, Štivar 6, 51215 Kastav zastupanog po punomoćniku Marko Ivica</item>
    </izvorni_sadrzaj>
    <derivirana_varijabla naziv="DomainObject.Predmet.StrankaListFormatedWithAdress_1">
      <item>Paolo Host, Štivar 6, 51215 Kastav zastupanog po punomoćniku Marko Ivica</item>
    </derivirana_varijabla>
  </DomainObject.Predmet.StrankaListFormatedWithAdress>
  <DomainObject.Predmet.StrankaListFormatedWithAdressOIB>
    <izvorni_sadrzaj>
      <item>Paolo Host, OIB 31276307809, Štivar 6, 51215 Kastav zastupanog po punomoćniku Marko Ivica</item>
    </izvorni_sadrzaj>
    <derivirana_varijabla naziv="DomainObject.Predmet.StrankaListFormatedWithAdressOIB_1">
      <item>Paolo Host, OIB 31276307809, Štivar 6, 51215 Kastav zastupanog po punomoćniku Marko Ivica</item>
    </derivirana_varijabla>
  </DomainObject.Predmet.StrankaListFormatedWithAdressOIB>
  <DomainObject.Predmet.StrankaListNazivFormated>
    <izvorni_sadrzaj>
      <item>Paolo Host</item>
    </izvorni_sadrzaj>
    <derivirana_varijabla naziv="DomainObject.Predmet.StrankaListNazivFormated_1">
      <item>Paolo Host</item>
    </derivirana_varijabla>
  </DomainObject.Predmet.StrankaListNazivFormated>
  <DomainObject.Predmet.StrankaListNazivFormatedOIB>
    <izvorni_sadrzaj>
      <item>Paolo Host, OIB 31276307809</item>
    </izvorni_sadrzaj>
    <derivirana_varijabla naziv="DomainObject.Predmet.StrankaListNazivFormatedOIB_1">
      <item>Paolo Host, OIB 31276307809</item>
    </derivirana_varijabla>
  </DomainObject.Predmet.StrankaListNazivFormatedOIB>
  <DomainObject.Predmet.ProtuStrankaListFormated>
    <izvorni_sadrzaj>
      <item>COLOR SISTEMI d.o.o. zastupanog po punomoćniku PAOLO HOST</item>
    </izvorni_sadrzaj>
    <derivirana_varijabla naziv="DomainObject.Predmet.ProtuStrankaListFormated_1">
      <item>COLOR SISTEMI d.o.o. zastupanog po punomoćniku PAOLO HOST</item>
    </derivirana_varijabla>
  </DomainObject.Predmet.ProtuStrankaListFormated>
  <DomainObject.Predmet.ProtuStrankaListFormatedOIB>
    <izvorni_sadrzaj>
      <item>COLOR SISTEMI d.o.o., OIB 27530054907 zastupanog po punomoćniku PAOLO HOST</item>
    </izvorni_sadrzaj>
    <derivirana_varijabla naziv="DomainObject.Predmet.ProtuStrankaListFormatedOIB_1">
      <item>COLOR SISTEMI d.o.o., OIB 27530054907 zastupanog po punomoćniku PAOLO HOST</item>
    </derivirana_varijabla>
  </DomainObject.Predmet.ProtuStrankaListFormatedOIB>
  <DomainObject.Predmet.ProtuStrankaListFormatedWithAdress>
    <izvorni_sadrzaj>
      <item>COLOR SISTEMI d.o.o., Čulinečka cesta 221/d, 10000 Zagreb zastupanog po punomoćniku PAOLO HOST</item>
    </izvorni_sadrzaj>
    <derivirana_varijabla naziv="DomainObject.Predmet.ProtuStrankaListFormatedWithAdress_1">
      <item>COLOR SISTEMI d.o.o., Čulinečka cesta 221/d, 10000 Zagreb zastupanog po punomoćniku PAOLO HOST</item>
    </derivirana_varijabla>
  </DomainObject.Predmet.ProtuStrankaListFormatedWithAdress>
  <DomainObject.Predmet.ProtuStrankaListFormatedWithAdressOIB>
    <izvorni_sadrzaj>
      <item>COLOR SISTEMI d.o.o., OIB 27530054907, Čulinečka cesta 221/d, 10000 Zagreb zastupanog po punomoćniku PAOLO HOST</item>
    </izvorni_sadrzaj>
    <derivirana_varijabla naziv="DomainObject.Predmet.ProtuStrankaListFormatedWithAdressOIB_1">
      <item>COLOR SISTEMI d.o.o., OIB 27530054907, Čulinečka cesta 221/d, 10000 Zagreb zastupanog po punomoćniku PAOLO HOST</item>
    </derivirana_varijabla>
  </DomainObject.Predmet.ProtuStrankaListFormatedWithAdressOIB>
  <DomainObject.Predmet.ProtuStrankaListNazivFormated>
    <izvorni_sadrzaj>
      <item>COLOR SISTEMI d.o.o.</item>
    </izvorni_sadrzaj>
    <derivirana_varijabla naziv="DomainObject.Predmet.ProtuStrankaListNazivFormated_1">
      <item>COLOR SISTEMI d.o.o.</item>
    </derivirana_varijabla>
  </DomainObject.Predmet.ProtuStrankaListNazivFormated>
  <DomainObject.Predmet.ProtuStrankaListNazivFormatedOIB>
    <izvorni_sadrzaj>
      <item>COLOR SISTEMI d.o.o., OIB 27530054907</item>
    </izvorni_sadrzaj>
    <derivirana_varijabla naziv="DomainObject.Predmet.ProtuStrankaListNazivFormatedOIB_1">
      <item>COLOR SISTEMI d.o.o., OIB 27530054907</item>
    </derivirana_varijabla>
  </DomainObject.Predmet.ProtuStrankaListNazivFormatedOIB>
  <DomainObject.Predmet.OstaliListFormated>
    <izvorni_sadrzaj>
      <item>Marko Ivica punomoćnik sudionika u postupku Paolo Host</item>
      <item>Josip Lončarić</item>
      <item>PAOLO HOST punomoćnik sudionika u postupku COLOR SISTEMI d.o.o.</item>
    </izvorni_sadrzaj>
    <derivirana_varijabla naziv="DomainObject.Predmet.OstaliListFormated_1">
      <item>Marko Ivica punomoćnik sudionika u postupku Paolo Host</item>
      <item>Josip Lončarić</item>
      <item>PAOLO HOST punomoćnik sudionika u postupku COLOR SISTEMI d.o.o.</item>
    </derivirana_varijabla>
  </DomainObject.Predmet.OstaliListFormated>
  <DomainObject.Predmet.OstaliListFormatedOIB>
    <izvorni_sadrzaj>
      <item>Marko Ivica, OIB 90782296313 punomoćnik sudionika u postupku Paolo Host</item>
      <item>Josip Lončarić, OIB 14673501229</item>
      <item>PAOLO HOST, OIB 31276307809 punomoćnik sudionika u postupku COLOR SISTEMI d.o.o.</item>
    </izvorni_sadrzaj>
    <derivirana_varijabla naziv="DomainObject.Predmet.OstaliListFormatedOIB_1">
      <item>Marko Ivica, OIB 90782296313 punomoćnik sudionika u postupku Paolo Host</item>
      <item>Josip Lončarić, OIB 14673501229</item>
      <item>PAOLO HOST, OIB 31276307809 punomoćnik sudionika u postupku COLOR SISTEMI d.o.o.</item>
    </derivirana_varijabla>
  </DomainObject.Predmet.OstaliListFormatedOIB>
  <DomainObject.Predmet.OstaliListFormatedWithAdress>
    <izvorni_sadrzaj>
      <item>Marko Ivica, Fra Andrije Kačića MIošića 9A, 10000 Zagreb punomoćnik sudionika u postupku Paolo Host</item>
      <item>Josip Lončarić, Kosirnikova 9, 10000 Zagreb</item>
      <item>PAOLO HOST, Štivar 6, 51215 Kastav punomoćnik sudionika u postupku COLOR SISTEMI d.o.o.</item>
    </izvorni_sadrzaj>
    <derivirana_varijabla naziv="DomainObject.Predmet.OstaliListFormatedWithAdress_1">
      <item>Marko Ivica, Fra Andrije Kačića MIošića 9A, 10000 Zagreb punomoćnik sudionika u postupku Paolo Host</item>
      <item>Josip Lončarić, Kosirnikova 9, 10000 Zagreb</item>
      <item>PAOLO HOST, Štivar 6, 51215 Kastav punomoćnik sudionika u postupku COLOR SISTEMI d.o.o.</item>
    </derivirana_varijabla>
  </DomainObject.Predmet.OstaliListFormatedWithAdress>
  <DomainObject.Predmet.OstaliListFormatedWithAdressOIB>
    <izvorni_sadrzaj>
      <item>Marko Ivica, OIB 90782296313, Fra Andrije Kačića MIošića 9A, 10000 Zagreb punomoćnik sudionika u postupku Paolo Host</item>
      <item>Josip Lončarić, OIB 14673501229, Kosirnikova 9, 10000 Zagreb</item>
      <item>PAOLO HOST, OIB 31276307809, Štivar 6, 51215 Kastav punomoćnik sudionika u postupku COLOR SISTEMI d.o.o.</item>
    </izvorni_sadrzaj>
    <derivirana_varijabla naziv="DomainObject.Predmet.OstaliListFormatedWithAdressOIB_1">
      <item>Marko Ivica, OIB 90782296313, Fra Andrije Kačića MIošića 9A, 10000 Zagreb punomoćnik sudionika u postupku Paolo Host</item>
      <item>Josip Lončarić, OIB 14673501229, Kosirnikova 9, 10000 Zagreb</item>
      <item>PAOLO HOST, OIB 31276307809, Štivar 6, 51215 Kastav punomoćnik sudionika u postupku COLOR SISTEMI d.o.o.</item>
    </derivirana_varijabla>
  </DomainObject.Predmet.OstaliListFormatedWithAdressOIB>
  <DomainObject.Predmet.OstaliListNazivFormated>
    <izvorni_sadrzaj>
      <item>Marko Ivica</item>
      <item>Josip Lončarić</item>
      <item>PAOLO HOST</item>
    </izvorni_sadrzaj>
    <derivirana_varijabla naziv="DomainObject.Predmet.OstaliListNazivFormated_1">
      <item>Marko Ivica</item>
      <item>Josip Lončarić</item>
      <item>PAOLO HOST</item>
    </derivirana_varijabla>
  </DomainObject.Predmet.OstaliListNazivFormated>
  <DomainObject.Predmet.OstaliListNazivFormatedOIB>
    <izvorni_sadrzaj>
      <item>Marko Ivica, OIB 90782296313</item>
      <item>Josip Lončarić, OIB 14673501229</item>
      <item>PAOLO HOST, OIB 31276307809</item>
    </izvorni_sadrzaj>
    <derivirana_varijabla naziv="DomainObject.Predmet.OstaliListNazivFormatedOIB_1">
      <item>Marko Ivica, OIB 90782296313</item>
      <item>Josip Lončarić, OIB 14673501229</item>
      <item>PAOLO HOST, OIB 31276307809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Paolo Host</izvorni_sadrzaj>
    <derivirana_varijabla naziv="DomainObject.Predmet.StrankaIDrugi_1">Paolo Host</derivirana_varijabla>
  </DomainObject.Predmet.StrankaIDrugi>
  <DomainObject.Predmet.ProtustrankaIDrugi>
    <izvorni_sadrzaj>COLOR SISTEMI d.o.o.</izvorni_sadrzaj>
    <derivirana_varijabla naziv="DomainObject.Predmet.ProtustrankaIDrugi_1">COLOR SISTEMI d.o.o.</derivirana_varijabla>
  </DomainObject.Predmet.ProtustrankaIDrugi>
  <DomainObject.Predmet.StrankaIDrugiAdressOIB>
    <izvorni_sadrzaj>Paolo Host, OIB 31276307809, Štivar 6, 51215 Kastav</izvorni_sadrzaj>
    <derivirana_varijabla naziv="DomainObject.Predmet.StrankaIDrugiAdressOIB_1">Paolo Host, OIB 31276307809, Štivar 6, 51215 Kastav</derivirana_varijabla>
  </DomainObject.Predmet.StrankaIDrugiAdressOIB>
  <DomainObject.Predmet.ProtustrankaIDrugiAdressOIB>
    <izvorni_sadrzaj>COLOR SISTEMI d.o.o., OIB 27530054907, Čulinečka cesta 221/d, 10000 Zagreb</izvorni_sadrzaj>
    <derivirana_varijabla naziv="DomainObject.Predmet.ProtustrankaIDrugiAdressOIB_1">COLOR SISTEMI d.o.o., OIB 27530054907, Čulinečka cesta 221/d,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Paolo Host</item>
      <item>COLOR SISTEMI d.o.o.</item>
      <item>Marko Ivica</item>
      <item>Josip Lončarić</item>
      <item>PAOLO HOST</item>
    </izvorni_sadrzaj>
    <derivirana_varijabla naziv="DomainObject.Predmet.SudioniciListNaziv_1">
      <item>Paolo Host</item>
      <item>COLOR SISTEMI d.o.o.</item>
      <item>Marko Ivica</item>
      <item>Josip Lončarić</item>
      <item>PAOLO HOST</item>
    </derivirana_varijabla>
  </DomainObject.Predmet.SudioniciListNaziv>
  <DomainObject.Predmet.SudioniciListAdressOIB>
    <izvorni_sadrzaj>
      <item>Paolo Host, OIB 31276307809, Štivar 6,51215 Kastav</item>
      <item>COLOR SISTEMI d.o.o., OIB 27530054907, Čulinečka cesta 221/d,10000 Zagreb</item>
      <item>Marko Ivica, OIB 90782296313, Fra Andrije Kačića MIošića 9A,10000 Zagreb</item>
      <item>Josip Lončarić, OIB 14673501229, Kosirnikova 9,10000 Zagreb</item>
      <item>PAOLO HOST, OIB 31276307809, Štivar 6,51215 Kastav</item>
    </izvorni_sadrzaj>
    <derivirana_varijabla naziv="DomainObject.Predmet.SudioniciListAdressOIB_1">
      <item>Paolo Host, OIB 31276307809, Štivar 6,51215 Kastav</item>
      <item>COLOR SISTEMI d.o.o., OIB 27530054907, Čulinečka cesta 221/d,10000 Zagreb</item>
      <item>Marko Ivica, OIB 90782296313, Fra Andrije Kačića MIošića 9A,10000 Zagreb</item>
      <item>Josip Lončarić, OIB 14673501229, Kosirnikova 9,10000 Zagreb</item>
      <item>PAOLO HOST, OIB 31276307809, Štivar 6,51215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31276307809</item>
      <item>, OIB 27530054907</item>
      <item>, OIB 90782296313</item>
      <item>, OIB 14673501229</item>
      <item>, OIB 31276307809</item>
    </izvorni_sadrzaj>
    <derivirana_varijabla naziv="DomainObject.Predmet.SudioniciListNazivOIB_1">
      <item>, OIB 31276307809</item>
      <item>, OIB 27530054907</item>
      <item>, OIB 90782296313</item>
      <item>, OIB 14673501229</item>
      <item>, OIB 31276307809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268</properties:Words>
  <properties:Characters>1365</properties:Characters>
  <properties:Lines>48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2016-09-27T09:02:00Z</dcterms:created>
  <dc:creator>nribaric</dc:creator>
  <cp:lastModifiedBy>Katica Franjić</cp:lastModifiedBy>
  <cp:lastPrinted>2016-09-27T11:53:00Z</cp:lastPrinted>
  <dcterms:modified xmlns:xsi="http://www.w3.org/2001/XMLSchema-instance" xsi:type="dcterms:W3CDTF">2016-09-27T11:53:00Z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