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ab85" w14:paraId="e29ab85" w:rsidRDefault="001A269B" w:rsidP="00232F70" w:rsidR="000927AB" w:rsidRPr="00C05586">
      <w:pPr>
        <w:spacing w:lineRule="auto" w:line="240"/>
        <w:jc w:val="center"/>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VISOKA POSLOVNA ŠKOLA s.p.j</w:t>
      </w:r>
      <w:r w:rsidR="000927AB" w:rsidRPr="00C05586">
        <w:rPr>
          <w:rFonts w:cs="Times New Roman" w:hAnsi="Times New Roman" w:ascii="Times New Roman"/>
          <w:sz w:val="24"/>
          <w:szCs w:val="24"/>
        </w:rPr>
        <w:t xml:space="preserve">. u stečaju </w:t>
      </w:r>
      <w:r>
        <w:rPr>
          <w:rFonts w:cs="Times New Roman" w:hAnsi="Times New Roman" w:ascii="Times New Roman"/>
          <w:sz w:val="24"/>
          <w:szCs w:val="24"/>
        </w:rPr>
        <w:t>Višnjan</w:t>
      </w:r>
      <w:r w:rsidR="00F21912">
        <w:rPr>
          <w:rFonts w:cs="Times New Roman" w:hAnsi="Times New Roman" w:ascii="Times New Roman"/>
          <w:sz w:val="24"/>
          <w:szCs w:val="24"/>
        </w:rPr>
        <w:t xml:space="preserve">, </w:t>
      </w:r>
      <w:r>
        <w:rPr>
          <w:rFonts w:cs="Times New Roman" w:hAnsi="Times New Roman" w:ascii="Times New Roman"/>
          <w:sz w:val="24"/>
          <w:szCs w:val="24"/>
        </w:rPr>
        <w:t>Istarska 23</w:t>
      </w:r>
    </w:p>
    <w:p w:rsidRDefault="00360D19" w:rsidP="000927AB" w:rsidR="000927AB">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ISPRAVLJENA </w:t>
      </w:r>
      <w:r w:rsidR="000927AB" w:rsidRPr="00C05586">
        <w:rPr>
          <w:rFonts w:cs="Times New Roman" w:hAnsi="Times New Roman" w:ascii="Times New Roman"/>
          <w:sz w:val="24"/>
          <w:szCs w:val="24"/>
        </w:rPr>
        <w:t xml:space="preserve">TABLICA </w:t>
      </w:r>
      <w:r w:rsidR="00902AC5">
        <w:rPr>
          <w:rFonts w:cs="Times New Roman" w:hAnsi="Times New Roman" w:ascii="Times New Roman"/>
          <w:sz w:val="24"/>
          <w:szCs w:val="24"/>
        </w:rPr>
        <w:t xml:space="preserve">ISPITANIH TRAŽBINA </w:t>
      </w:r>
      <w:r w:rsidR="000927AB" w:rsidRPr="00C05586">
        <w:rPr>
          <w:rFonts w:cs="Times New Roman" w:hAnsi="Times New Roman" w:ascii="Times New Roman"/>
          <w:sz w:val="24"/>
          <w:szCs w:val="24"/>
        </w:rPr>
        <w:t xml:space="preserve">(čl. </w:t>
      </w:r>
      <w:r>
        <w:rPr>
          <w:rFonts w:cs="Times New Roman" w:hAnsi="Times New Roman" w:ascii="Times New Roman"/>
          <w:sz w:val="24"/>
          <w:szCs w:val="24"/>
        </w:rPr>
        <w:t>21. st. 4. Zakona o osiguranju potraživanja radnika u slučaju stečaja poslodavca</w:t>
      </w:r>
      <w:r w:rsidR="000927AB" w:rsidRPr="00C05586">
        <w:rPr>
          <w:rFonts w:cs="Times New Roman" w:hAnsi="Times New Roman" w:ascii="Times New Roman"/>
          <w:sz w:val="24"/>
          <w:szCs w:val="24"/>
        </w:rPr>
        <w:t>)</w:t>
      </w:r>
    </w:p>
    <w:p w:rsidRDefault="001A269B" w:rsidP="000927AB" w:rsidR="001A269B">
      <w:pPr>
        <w:spacing w:lineRule="auto" w:line="240" w:after="0"/>
        <w:rPr>
          <w:rFonts w:cs="Times New Roman" w:hAnsi="Times New Roman" w:ascii="Times New Roman"/>
          <w:sz w:val="24"/>
          <w:szCs w:val="24"/>
        </w:rPr>
      </w:pPr>
    </w:p>
    <w:p w:rsidRDefault="001A269B" w:rsidP="000927AB" w:rsidR="001A269B">
      <w:pPr>
        <w:spacing w:lineRule="auto" w:line="240" w:after="0"/>
        <w:rPr>
          <w:rFonts w:cs="Times New Roman" w:hAnsi="Times New Roman" w:ascii="Times New Roman"/>
          <w:sz w:val="24"/>
          <w:szCs w:val="24"/>
        </w:rPr>
      </w:pPr>
      <w:r w:rsidRPr="001A269B">
        <w:rPr>
          <w:rFonts w:cs="Times New Roman" w:hAnsi="Times New Roman" w:ascii="Times New Roman"/>
          <w:sz w:val="24"/>
          <w:szCs w:val="24"/>
        </w:rPr>
        <w:t>PRVI VIŠI ISPLATNI RED</w:t>
      </w:r>
    </w:p>
    <w:tbl>
      <w:tblPr>
        <w:tblW w:type="auto" w:w="0"/>
        <w:tblInd w:type="dxa" w:w="93"/>
        <w:tblLook w:val="04A0" w:noVBand="1" w:noHBand="0" w:lastColumn="0" w:firstColumn="1" w:lastRow="0" w:firstRow="1"/>
      </w:tblPr>
      <w:tblGrid>
        <w:gridCol w:w="917"/>
        <w:gridCol w:w="5902"/>
        <w:gridCol w:w="2027"/>
        <w:gridCol w:w="3248"/>
        <w:gridCol w:w="2033"/>
      </w:tblGrid>
      <w:tr w:rsidTr="001122ED" w:rsidR="00360D19" w:rsidRPr="001A269B">
        <w:trPr>
          <w:trHeight w:val="1112"/>
        </w:trPr>
        <w:tc>
          <w:tcPr>
            <w:tcW w:type="auto" w:w="0"/>
            <w:tcBorders>
              <w:top w:space="0" w:sz="8" w:color="auto" w:val="single"/>
              <w:left w:space="0" w:sz="8" w:color="auto" w:val="single"/>
              <w:bottom w:space="0" w:sz="8" w:color="000000" w:val="single"/>
              <w:right w:space="0" w:sz="4" w:color="auto" w:val="single"/>
            </w:tcBorders>
            <w:shd w:themeFillShade="F2" w:themeFill="background1" w:fill="F2F2F2" w:color="auto" w:val="clear"/>
            <w:vAlign w:val="center"/>
            <w:hideMark/>
          </w:tcPr>
          <w:p w:rsidRDefault="00360D19" w:rsidP="001A269B" w:rsidR="00360D19" w:rsidRPr="001A269B">
            <w:pPr>
              <w:spacing w:lineRule="auto" w:line="240" w:after="0"/>
              <w:jc w:val="center"/>
              <w:rPr>
                <w:rFonts w:cs="Times New Roman" w:eastAsia="Times New Roman" w:hAnsi="Cambria" w:ascii="Cambria"/>
                <w:b/>
                <w:bCs/>
                <w:color w:val="000000"/>
                <w:sz w:val="18"/>
                <w:szCs w:val="18"/>
              </w:rPr>
            </w:pPr>
            <w:r w:rsidRPr="001A269B">
              <w:rPr>
                <w:rFonts w:cs="Times New Roman" w:eastAsia="Times New Roman" w:hAnsi="Cambria" w:ascii="Cambria"/>
                <w:b/>
                <w:bCs/>
                <w:color w:val="000000"/>
                <w:sz w:val="18"/>
                <w:szCs w:val="18"/>
              </w:rPr>
              <w:t>Red. broj</w:t>
            </w:r>
          </w:p>
        </w:tc>
        <w:tc>
          <w:tcPr>
            <w:tcW w:type="dxa" w:w="5902"/>
            <w:tcBorders>
              <w:top w:space="0" w:sz="8" w:color="auto" w:val="single"/>
              <w:left w:space="0" w:sz="4" w:color="auto" w:val="single"/>
              <w:bottom w:space="0" w:sz="8" w:color="000000" w:val="single"/>
              <w:right w:space="0" w:sz="4" w:color="auto" w:val="single"/>
            </w:tcBorders>
            <w:shd w:themeFillShade="F2" w:themeFill="background1" w:fill="F2F2F2" w:color="auto" w:val="clear"/>
            <w:vAlign w:val="center"/>
            <w:hideMark/>
          </w:tcPr>
          <w:p w:rsidRDefault="00360D19" w:rsidP="001A269B" w:rsidR="00360D19" w:rsidRPr="001A269B">
            <w:pPr>
              <w:spacing w:lineRule="auto" w:line="240" w:after="0"/>
              <w:jc w:val="center"/>
              <w:rPr>
                <w:rFonts w:cs="Times New Roman" w:eastAsia="Times New Roman" w:hAnsi="Cambria" w:ascii="Cambria"/>
                <w:b/>
                <w:bCs/>
                <w:color w:val="000000"/>
                <w:sz w:val="18"/>
                <w:szCs w:val="18"/>
              </w:rPr>
            </w:pPr>
            <w:r w:rsidRPr="001A269B">
              <w:rPr>
                <w:rFonts w:cs="Times New Roman" w:eastAsia="Times New Roman" w:hAnsi="Cambria" w:ascii="Cambria"/>
                <w:b/>
                <w:bCs/>
                <w:color w:val="000000"/>
                <w:sz w:val="18"/>
                <w:szCs w:val="18"/>
              </w:rPr>
              <w:t>Ime i prezime / tvrtka  ili naziv vjerovnika</w:t>
            </w:r>
          </w:p>
        </w:tc>
        <w:tc>
          <w:tcPr>
            <w:tcW w:type="dxa" w:w="2027"/>
            <w:tcBorders>
              <w:top w:space="0" w:sz="8" w:color="auto" w:val="single"/>
              <w:left w:space="0" w:sz="4" w:color="auto" w:val="single"/>
              <w:bottom w:space="0" w:sz="8" w:color="000000" w:val="single"/>
              <w:right w:space="0" w:sz="4" w:color="auto" w:val="single"/>
            </w:tcBorders>
            <w:shd w:themeFillShade="F2" w:themeFill="background1" w:fill="F2F2F2" w:color="auto" w:val="clear"/>
            <w:vAlign w:val="center"/>
            <w:hideMark/>
          </w:tcPr>
          <w:p w:rsidRDefault="00360D19" w:rsidP="001A269B" w:rsidR="00360D19" w:rsidRPr="001A269B">
            <w:pPr>
              <w:spacing w:lineRule="auto" w:line="240" w:after="0"/>
              <w:jc w:val="center"/>
              <w:rPr>
                <w:rFonts w:cs="Times New Roman" w:eastAsia="Times New Roman" w:hAnsi="Cambria" w:ascii="Cambria"/>
                <w:b/>
                <w:bCs/>
                <w:color w:val="000000"/>
                <w:sz w:val="18"/>
                <w:szCs w:val="18"/>
              </w:rPr>
            </w:pPr>
            <w:r w:rsidRPr="001A269B">
              <w:rPr>
                <w:rFonts w:cs="Times New Roman" w:eastAsia="Times New Roman" w:hAnsi="Cambria" w:ascii="Cambria"/>
                <w:b/>
                <w:bCs/>
                <w:color w:val="000000"/>
                <w:sz w:val="18"/>
                <w:szCs w:val="18"/>
              </w:rPr>
              <w:t xml:space="preserve">OIB vjerovnika </w:t>
            </w:r>
          </w:p>
        </w:tc>
        <w:tc>
          <w:tcPr>
            <w:tcW w:type="auto" w:w="0"/>
            <w:tcBorders>
              <w:top w:space="0" w:sz="8" w:color="auto" w:val="single"/>
              <w:left w:space="0" w:sz="4" w:color="auto" w:val="single"/>
              <w:bottom w:space="0" w:sz="8" w:color="000000" w:val="single"/>
              <w:right w:space="0" w:sz="4" w:color="auto" w:val="single"/>
            </w:tcBorders>
            <w:shd w:themeFillShade="F2" w:themeFill="background1" w:fill="F2F2F2" w:color="auto" w:val="clear"/>
            <w:vAlign w:val="center"/>
            <w:hideMark/>
          </w:tcPr>
          <w:p w:rsidRDefault="00360D19" w:rsidP="001A269B" w:rsidR="00360D19" w:rsidRPr="001A269B">
            <w:pPr>
              <w:spacing w:lineRule="auto" w:line="240" w:after="0"/>
              <w:rPr>
                <w:rFonts w:cs="Times New Roman" w:eastAsia="Times New Roman" w:hAnsi="Cambria" w:ascii="Cambria"/>
                <w:b/>
                <w:bCs/>
                <w:color w:val="000000"/>
                <w:sz w:val="18"/>
                <w:szCs w:val="18"/>
              </w:rPr>
            </w:pPr>
            <w:r w:rsidRPr="001A269B">
              <w:rPr>
                <w:rFonts w:cs="Times New Roman" w:eastAsia="Times New Roman" w:hAnsi="Cambria" w:ascii="Cambria"/>
                <w:b/>
                <w:bCs/>
                <w:color w:val="000000"/>
                <w:sz w:val="18"/>
                <w:szCs w:val="18"/>
              </w:rPr>
              <w:t>Adresa / sjedište vjerovnika</w:t>
            </w:r>
          </w:p>
        </w:tc>
        <w:tc>
          <w:tcPr>
            <w:tcW w:type="auto" w:w="0"/>
            <w:tcBorders>
              <w:top w:space="0" w:sz="8" w:color="auto" w:val="single"/>
              <w:left w:val="nil"/>
              <w:bottom w:space="0" w:sz="4" w:color="auto" w:val="single"/>
              <w:right w:space="0" w:sz="4" w:color="auto" w:val="single"/>
            </w:tcBorders>
            <w:shd w:themeFillShade="F2" w:themeFill="background1" w:fill="F2F2F2" w:color="auto" w:val="clear"/>
            <w:vAlign w:val="center"/>
            <w:hideMark/>
          </w:tcPr>
          <w:p w:rsidRDefault="00360D19" w:rsidP="001A269B" w:rsidR="00360D19" w:rsidRPr="001A269B">
            <w:pPr>
              <w:spacing w:lineRule="auto" w:line="240" w:after="0"/>
              <w:jc w:val="center"/>
              <w:rPr>
                <w:rFonts w:cs="Times New Roman" w:eastAsia="Times New Roman" w:hAnsi="Cambria" w:ascii="Cambria"/>
                <w:b/>
                <w:bCs/>
                <w:color w:val="000000"/>
                <w:sz w:val="18"/>
                <w:szCs w:val="18"/>
              </w:rPr>
            </w:pPr>
            <w:r w:rsidRPr="001A269B">
              <w:rPr>
                <w:rFonts w:cs="Times New Roman" w:eastAsia="Times New Roman" w:hAnsi="Cambria" w:ascii="Cambria"/>
                <w:b/>
                <w:bCs/>
                <w:color w:val="000000"/>
                <w:sz w:val="18"/>
                <w:szCs w:val="18"/>
              </w:rPr>
              <w:t>Iznos priznate tražbine</w:t>
            </w:r>
          </w:p>
          <w:p w:rsidRDefault="00360D19" w:rsidP="001A269B" w:rsidR="00360D19" w:rsidRPr="001A269B">
            <w:pPr>
              <w:spacing w:lineRule="auto" w:line="240" w:after="0"/>
              <w:jc w:val="center"/>
              <w:rPr>
                <w:rFonts w:cs="Times New Roman" w:eastAsia="Times New Roman" w:hAnsi="Cambria" w:ascii="Cambria"/>
                <w:b/>
                <w:bCs/>
                <w:color w:val="000000"/>
                <w:sz w:val="18"/>
                <w:szCs w:val="18"/>
              </w:rPr>
            </w:pPr>
            <w:r w:rsidRPr="001A269B">
              <w:rPr>
                <w:rFonts w:cs="Times New Roman" w:eastAsia="Times New Roman" w:hAnsi="Cambria" w:ascii="Cambria"/>
                <w:b/>
                <w:bCs/>
                <w:color w:val="000000"/>
                <w:sz w:val="18"/>
                <w:szCs w:val="18"/>
              </w:rPr>
              <w:t>(kn)</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1</w:t>
            </w:r>
          </w:p>
        </w:tc>
        <w:tc>
          <w:tcPr>
            <w:tcW w:type="dxa" w:w="5902"/>
            <w:tcBorders>
              <w:top w:val="nil"/>
              <w:left w:val="nil"/>
              <w:bottom w:space="0" w:sz="4" w:color="auto" w:val="single"/>
              <w:right w:space="0" w:sz="4" w:color="auto" w:val="single"/>
            </w:tcBorders>
            <w:shd w:fill="auto" w:color="auto" w:val="clear"/>
            <w:vAlign w:val="center"/>
          </w:tcPr>
          <w:p w:rsidRDefault="00902AC5" w:rsidP="00360D19" w:rsidR="00360D19" w:rsidRPr="001A269B">
            <w:pPr>
              <w:spacing w:lineRule="auto" w:line="240" w:after="0"/>
              <w:rPr>
                <w:rFonts w:cs="Times New Roman" w:eastAsia="Times New Roman" w:hAnsi="Cambria" w:ascii="Cambria"/>
                <w:sz w:val="18"/>
                <w:szCs w:val="18"/>
              </w:rPr>
            </w:pPr>
            <w:r>
              <w:rPr>
                <w:rFonts w:cs="Times New Roman" w:eastAsia="Times New Roman" w:hAnsi="Cambria" w:ascii="Cambria"/>
                <w:sz w:val="18"/>
                <w:szCs w:val="18"/>
              </w:rPr>
              <w:t>AGENCIJA ZA OSIGURANJE RADNIČKIH POTRAŽIVANJA U SLUČAJU STEČAJA POSLODAVCA</w:t>
            </w:r>
          </w:p>
        </w:tc>
        <w:tc>
          <w:tcPr>
            <w:tcW w:type="dxa" w:w="2027"/>
            <w:tcBorders>
              <w:top w:val="nil"/>
              <w:left w:val="nil"/>
              <w:bottom w:space="0" w:sz="4" w:color="auto" w:val="single"/>
              <w:right w:space="0" w:sz="4" w:color="auto" w:val="single"/>
            </w:tcBorders>
            <w:shd w:fill="auto" w:color="auto" w:val="clear"/>
            <w:vAlign w:val="center"/>
          </w:tcPr>
          <w:p w:rsidRDefault="00360D19"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04323472109</w:t>
            </w:r>
          </w:p>
        </w:tc>
        <w:tc>
          <w:tcPr>
            <w:tcW w:type="auto" w:w="0"/>
            <w:tcBorders>
              <w:top w:val="nil"/>
              <w:left w:val="nil"/>
              <w:bottom w:space="0" w:sz="4" w:color="auto" w:val="single"/>
              <w:right w:space="0" w:sz="4" w:color="auto" w:val="single"/>
            </w:tcBorders>
            <w:shd w:fill="auto" w:color="auto" w:val="clear"/>
            <w:vAlign w:val="center"/>
          </w:tcPr>
          <w:p w:rsidRDefault="00902AC5" w:rsidP="00902AC5" w:rsidR="00360D19" w:rsidRPr="001A269B">
            <w:pPr>
              <w:spacing w:lineRule="auto" w:line="240" w:after="0"/>
              <w:rPr>
                <w:rFonts w:cs="Times New Roman" w:eastAsia="Times New Roman" w:hAnsi="Cambria" w:ascii="Cambria"/>
                <w:sz w:val="18"/>
                <w:szCs w:val="18"/>
              </w:rPr>
            </w:pPr>
            <w:r>
              <w:rPr>
                <w:rFonts w:cs="Times New Roman" w:eastAsia="Times New Roman" w:hAnsi="Cambria" w:ascii="Cambria"/>
                <w:sz w:val="18"/>
                <w:szCs w:val="18"/>
              </w:rPr>
              <w:t>FRANKOPANSKA 11,  ZAGREB</w:t>
            </w:r>
          </w:p>
        </w:tc>
        <w:tc>
          <w:tcPr>
            <w:tcW w:type="auto" w:w="0"/>
            <w:tcBorders>
              <w:top w:space="0" w:sz="4" w:color="auto" w:val="single"/>
              <w:left w:val="nil"/>
              <w:bottom w:space="0" w:sz="4" w:color="auto" w:val="single"/>
              <w:right w:space="0" w:sz="4" w:color="auto" w:val="single"/>
            </w:tcBorders>
            <w:shd w:fill="auto" w:color="auto" w:val="clear"/>
            <w:noWrap/>
            <w:vAlign w:val="center"/>
          </w:tcPr>
          <w:p w:rsidRDefault="00360D19"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257.728,04</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2</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BRANKA ŠAŠKIN</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23169559393</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902AC5"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ALDO NEGRI 4, POREČ</w:t>
            </w:r>
          </w:p>
        </w:tc>
        <w:tc>
          <w:tcPr>
            <w:tcW w:type="auto" w:w="0"/>
            <w:tcBorders>
              <w:top w:val="nil"/>
              <w:left w:val="nil"/>
              <w:bottom w:space="0" w:sz="4" w:color="auto" w:val="single"/>
              <w:right w:space="0" w:sz="4" w:color="auto" w:val="single"/>
            </w:tcBorders>
            <w:shd w:fill="auto" w:color="auto" w:val="clear"/>
            <w:noWrap/>
            <w:vAlign w:val="center"/>
            <w:hideMark/>
          </w:tcPr>
          <w:p w:rsidRDefault="00360D19"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17.434,96</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3</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ANTON ZUDETIĆ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95011720134</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902AC5"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MARKOVAC 42, VIŠNJAN</w:t>
            </w:r>
          </w:p>
        </w:tc>
        <w:tc>
          <w:tcPr>
            <w:tcW w:type="auto" w:w="0"/>
            <w:tcBorders>
              <w:top w:val="nil"/>
              <w:left w:val="nil"/>
              <w:bottom w:space="0" w:sz="4" w:color="auto" w:val="single"/>
              <w:right w:space="0" w:sz="4" w:color="auto" w:val="single"/>
            </w:tcBorders>
            <w:shd w:fill="auto" w:color="auto" w:val="clear"/>
            <w:noWrap/>
            <w:vAlign w:val="center"/>
          </w:tcPr>
          <w:p w:rsidRDefault="00360D19"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117.144,03</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4</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DESANKA ĐULABIĆ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58770583461</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PAZINSKA 21, POREČ</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82.918,64</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5</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ZORAN JEREMIĆ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56992588190</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LEVARIJA 2G, POREČ</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66.341,09</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6</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ZLATKO LUŠIČIĆ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64678382549</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GRIŽANE 61, GRIŽANE,</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139.047,37</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7</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 xml:space="preserve"> VELJKO MIRKOVIĆ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32854042759</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7636E8"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USPON NA KAŠTEL 1 , PULA</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38.108,94</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8</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 xml:space="preserve"> IVA VIDOŠ</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20422263705</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7636E8"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DE AMICIS 15, ROVINJ</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56.880,72</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9</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 xml:space="preserve"> TAMARA ŠTEMBAL</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93914704856</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7636E8"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I. CRIKVENIČKA 37, ZAGREB</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14.422,07</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10</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IVANA JURAKOVIĆ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85372796951</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PULSKA 27, POREČ</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58.608,90</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lastRenderedPageBreak/>
              <w:t>11</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BARBARA STEPČIĆ RADOLOVIĆ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04497510668</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BANOVČEVA 2, PULA</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35.123,71</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12</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DANIJELA KOSINOŽIĆ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97963250236</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BLADANI 5, NOVA VAS</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57.695,75</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13</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LINDA JURAKOVIĆ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60959074575</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B. VALENTI 107, POREČ</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103.065,31</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14</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 xml:space="preserve">NIKOLINA ŠERGO CHIAVALON </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70706284642</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7636E8"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V. NAZORA 16, VODNJAN</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61.830,64</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15</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DAMIR ŠTOKOVAC</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03611157480</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BARIĆI 12, VIŠNJAN</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59.185,03</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16</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GORDANA NIKOLIĆ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24032647826</w:t>
            </w:r>
          </w:p>
        </w:tc>
        <w:tc>
          <w:tcPr>
            <w:tcW w:type="auto" w:w="0"/>
            <w:tcBorders>
              <w:top w:val="nil"/>
              <w:left w:val="nil"/>
              <w:bottom w:space="0" w:sz="4" w:color="auto" w:val="single"/>
              <w:right w:space="0" w:sz="4" w:color="auto" w:val="single"/>
            </w:tcBorders>
            <w:shd w:fill="auto" w:color="auto" w:val="clear"/>
            <w:vAlign w:val="center"/>
            <w:hideMark/>
          </w:tcPr>
          <w:p w:rsidRDefault="00902AC5" w:rsidP="00902AC5" w:rsidR="00360D19" w:rsidRPr="001A269B">
            <w:pPr>
              <w:spacing w:lineRule="auto" w:line="240" w:after="0"/>
              <w:rPr>
                <w:rFonts w:cs="Times New Roman" w:eastAsia="Times New Roman" w:hAnsi="Cambria" w:ascii="Cambria"/>
                <w:sz w:val="18"/>
                <w:szCs w:val="18"/>
              </w:rPr>
            </w:pPr>
            <w:r>
              <w:rPr>
                <w:rFonts w:cs="Times New Roman" w:eastAsia="Times New Roman" w:hAnsi="Cambria" w:ascii="Cambria"/>
                <w:sz w:val="18"/>
                <w:szCs w:val="18"/>
              </w:rPr>
              <w:t>JOSIPA LENCA SPODOLČEVA 23 B ,</w:t>
            </w:r>
            <w:r w:rsidR="00360D19" w:rsidRPr="001A269B">
              <w:rPr>
                <w:rFonts w:cs="Times New Roman" w:eastAsia="Times New Roman" w:hAnsi="Cambria" w:ascii="Cambria"/>
                <w:sz w:val="18"/>
                <w:szCs w:val="18"/>
              </w:rPr>
              <w:t>RIJEKA,</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Pr>
                <w:rFonts w:cs="Times New Roman" w:eastAsia="Times New Roman" w:hAnsi="Cambria" w:ascii="Cambria"/>
                <w:sz w:val="18"/>
                <w:szCs w:val="18"/>
              </w:rPr>
              <w:t>71.352,22</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17</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NENAD PAULOVIĆ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27506102870</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PAZINSKA 21, POREČ</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sidRPr="001A269B">
              <w:rPr>
                <w:rFonts w:cs="Times New Roman" w:eastAsia="Times New Roman" w:hAnsi="Cambria" w:ascii="Cambria"/>
                <w:sz w:val="18"/>
                <w:szCs w:val="18"/>
              </w:rPr>
              <w:t>100.607,32</w:t>
            </w:r>
          </w:p>
        </w:tc>
      </w:tr>
      <w:tr w:rsidTr="001122ED" w:rsidR="00360D19" w:rsidRPr="001A269B">
        <w:trPr>
          <w:trHeight w:val="684"/>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18</w:t>
            </w:r>
          </w:p>
        </w:tc>
        <w:tc>
          <w:tcPr>
            <w:tcW w:type="dxa" w:w="5902"/>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ROBIN B. PAULOVIĆ</w:t>
            </w:r>
          </w:p>
        </w:tc>
        <w:tc>
          <w:tcPr>
            <w:tcW w:type="dxa" w:w="2027"/>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80363532544</w:t>
            </w:r>
          </w:p>
        </w:tc>
        <w:tc>
          <w:tcPr>
            <w:tcW w:type="auto" w:w="0"/>
            <w:tcBorders>
              <w:top w:val="nil"/>
              <w:left w:val="nil"/>
              <w:bottom w:space="0" w:sz="4" w:color="auto" w:val="single"/>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PAZINSKA 21, POREČ</w:t>
            </w:r>
          </w:p>
        </w:tc>
        <w:tc>
          <w:tcPr>
            <w:tcW w:type="auto" w:w="0"/>
            <w:tcBorders>
              <w:top w:val="nil"/>
              <w:left w:val="nil"/>
              <w:bottom w:space="0" w:sz="4" w:color="auto" w:val="single"/>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sidRPr="001A269B">
              <w:rPr>
                <w:rFonts w:cs="Times New Roman" w:eastAsia="Times New Roman" w:hAnsi="Cambria" w:ascii="Cambria"/>
                <w:sz w:val="18"/>
                <w:szCs w:val="18"/>
              </w:rPr>
              <w:t>104.247,86</w:t>
            </w:r>
          </w:p>
        </w:tc>
      </w:tr>
      <w:tr w:rsidTr="001122ED" w:rsidR="00360D19" w:rsidRPr="001A269B">
        <w:trPr>
          <w:trHeight w:val="696"/>
        </w:trPr>
        <w:tc>
          <w:tcPr>
            <w:tcW w:type="auto" w:w="0"/>
            <w:tcBorders>
              <w:top w:val="nil"/>
              <w:left w:space="0" w:sz="8" w:color="auto" w:val="single"/>
              <w:bottom w:val="nil"/>
              <w:right w:space="0" w:sz="4" w:color="auto" w:val="single"/>
            </w:tcBorders>
            <w:shd w:fill="auto" w:color="auto" w:val="clear"/>
            <w:noWrap/>
            <w:vAlign w:val="center"/>
            <w:hideMark/>
          </w:tcPr>
          <w:p w:rsidRDefault="00902AC5" w:rsidP="001A269B" w:rsidR="00360D19" w:rsidRPr="001A269B">
            <w:pPr>
              <w:spacing w:lineRule="auto" w:line="240" w:after="0"/>
              <w:jc w:val="center"/>
              <w:rPr>
                <w:rFonts w:cs="Times New Roman" w:eastAsia="Times New Roman" w:hAnsi="Cambria" w:ascii="Cambria"/>
                <w:sz w:val="18"/>
                <w:szCs w:val="18"/>
              </w:rPr>
            </w:pPr>
            <w:r>
              <w:rPr>
                <w:rFonts w:cs="Times New Roman" w:eastAsia="Times New Roman" w:hAnsi="Cambria" w:ascii="Cambria"/>
                <w:sz w:val="18"/>
                <w:szCs w:val="18"/>
              </w:rPr>
              <w:t>19</w:t>
            </w:r>
          </w:p>
        </w:tc>
        <w:tc>
          <w:tcPr>
            <w:tcW w:type="dxa" w:w="5902"/>
            <w:tcBorders>
              <w:top w:val="nil"/>
              <w:left w:val="nil"/>
              <w:bottom w:val="nil"/>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MARIN PAULOVIĆ</w:t>
            </w:r>
          </w:p>
        </w:tc>
        <w:tc>
          <w:tcPr>
            <w:tcW w:type="dxa" w:w="2027"/>
            <w:tcBorders>
              <w:top w:val="nil"/>
              <w:left w:val="nil"/>
              <w:bottom w:val="nil"/>
              <w:right w:space="0" w:sz="4" w:color="auto" w:val="single"/>
            </w:tcBorders>
            <w:shd w:fill="auto" w:color="auto" w:val="clear"/>
            <w:vAlign w:val="center"/>
            <w:hideMark/>
          </w:tcPr>
          <w:p w:rsidRDefault="00360D19" w:rsidP="001A269B" w:rsidR="00360D19" w:rsidRPr="001A269B">
            <w:pPr>
              <w:spacing w:lineRule="auto" w:line="240" w:after="0"/>
              <w:jc w:val="center"/>
              <w:rPr>
                <w:rFonts w:cs="Times New Roman" w:eastAsia="Times New Roman" w:hAnsi="Cambria" w:ascii="Cambria"/>
                <w:sz w:val="18"/>
                <w:szCs w:val="18"/>
              </w:rPr>
            </w:pPr>
            <w:r w:rsidRPr="001A269B">
              <w:rPr>
                <w:rFonts w:cs="Times New Roman" w:eastAsia="Times New Roman" w:hAnsi="Cambria" w:ascii="Cambria"/>
                <w:sz w:val="18"/>
                <w:szCs w:val="18"/>
              </w:rPr>
              <w:t>46147535449</w:t>
            </w:r>
          </w:p>
        </w:tc>
        <w:tc>
          <w:tcPr>
            <w:tcW w:type="auto" w:w="0"/>
            <w:tcBorders>
              <w:top w:val="nil"/>
              <w:left w:val="nil"/>
              <w:bottom w:val="nil"/>
              <w:right w:space="0" w:sz="4" w:color="auto" w:val="single"/>
            </w:tcBorders>
            <w:shd w:fill="auto" w:color="auto" w:val="clear"/>
            <w:vAlign w:val="center"/>
            <w:hideMark/>
          </w:tcPr>
          <w:p w:rsidRDefault="00360D19" w:rsidP="001A269B" w:rsidR="00360D19" w:rsidRPr="001A269B">
            <w:pPr>
              <w:spacing w:lineRule="auto" w:line="240" w:after="0"/>
              <w:rPr>
                <w:rFonts w:cs="Times New Roman" w:eastAsia="Times New Roman" w:hAnsi="Cambria" w:ascii="Cambria"/>
                <w:sz w:val="18"/>
                <w:szCs w:val="18"/>
              </w:rPr>
            </w:pPr>
            <w:r w:rsidRPr="001A269B">
              <w:rPr>
                <w:rFonts w:cs="Times New Roman" w:eastAsia="Times New Roman" w:hAnsi="Cambria" w:ascii="Cambria"/>
                <w:sz w:val="18"/>
                <w:szCs w:val="18"/>
              </w:rPr>
              <w:t>MOTOVUNSKA 6, POREČ</w:t>
            </w:r>
          </w:p>
        </w:tc>
        <w:tc>
          <w:tcPr>
            <w:tcW w:type="auto" w:w="0"/>
            <w:tcBorders>
              <w:top w:val="nil"/>
              <w:left w:val="nil"/>
              <w:bottom w:val="nil"/>
              <w:right w:space="0" w:sz="4" w:color="auto" w:val="single"/>
            </w:tcBorders>
            <w:shd w:fill="auto" w:color="auto" w:val="clear"/>
            <w:noWrap/>
            <w:vAlign w:val="center"/>
          </w:tcPr>
          <w:p w:rsidRDefault="00902AC5" w:rsidP="001A269B" w:rsidR="00360D19" w:rsidRPr="001A269B">
            <w:pPr>
              <w:spacing w:lineRule="auto" w:line="240" w:after="0"/>
              <w:jc w:val="right"/>
              <w:rPr>
                <w:rFonts w:cs="Times New Roman" w:eastAsia="Times New Roman" w:hAnsi="Cambria" w:ascii="Cambria"/>
                <w:sz w:val="18"/>
                <w:szCs w:val="18"/>
              </w:rPr>
            </w:pPr>
            <w:r w:rsidRPr="001A269B">
              <w:rPr>
                <w:rFonts w:cs="Times New Roman" w:eastAsia="Times New Roman" w:hAnsi="Cambria" w:ascii="Cambria"/>
                <w:sz w:val="18"/>
                <w:szCs w:val="18"/>
              </w:rPr>
              <w:t>140.408,96</w:t>
            </w:r>
          </w:p>
        </w:tc>
      </w:tr>
      <w:tr w:rsidTr="001122ED" w:rsidR="00360D19" w:rsidRPr="001A269B">
        <w:trPr>
          <w:trHeight w:val="255"/>
        </w:trPr>
        <w:tc>
          <w:tcPr>
            <w:tcW w:type="auto" w:w="0"/>
            <w:gridSpan w:val="4"/>
            <w:tcBorders>
              <w:top w:space="0" w:sz="8" w:color="auto" w:val="single"/>
              <w:left w:space="0" w:sz="8" w:color="auto" w:val="single"/>
              <w:bottom w:space="0" w:sz="8" w:color="auto" w:val="single"/>
              <w:right w:space="0" w:sz="4" w:color="000000" w:val="single"/>
            </w:tcBorders>
            <w:shd w:fill="auto" w:color="auto" w:val="clear"/>
            <w:vAlign w:val="bottom"/>
            <w:hideMark/>
          </w:tcPr>
          <w:p w:rsidRDefault="00360D19" w:rsidP="001A269B" w:rsidR="00360D19" w:rsidRPr="001A269B">
            <w:pPr>
              <w:spacing w:lineRule="auto" w:line="240" w:after="0"/>
              <w:rPr>
                <w:rFonts w:cs="Times New Roman" w:eastAsia="Times New Roman" w:hAnsi="Cambria" w:ascii="Cambria"/>
                <w:b/>
                <w:bCs/>
                <w:sz w:val="18"/>
                <w:szCs w:val="18"/>
              </w:rPr>
            </w:pPr>
            <w:r w:rsidRPr="001A269B">
              <w:rPr>
                <w:rFonts w:cs="Times New Roman" w:eastAsia="Times New Roman" w:hAnsi="Cambria" w:ascii="Cambria"/>
                <w:b/>
                <w:bCs/>
                <w:sz w:val="18"/>
                <w:szCs w:val="18"/>
              </w:rPr>
              <w:t xml:space="preserve">             SVEUKUPNO PRVI VIŠI ISPLATNI RED</w:t>
            </w:r>
          </w:p>
        </w:tc>
        <w:tc>
          <w:tcPr>
            <w:tcW w:type="auto" w:w="0"/>
            <w:tcBorders>
              <w:top w:space="0" w:sz="8" w:color="auto" w:val="single"/>
              <w:left w:val="nil"/>
              <w:bottom w:space="0" w:sz="8" w:color="auto" w:val="single"/>
              <w:right w:space="0" w:sz="4" w:color="auto" w:val="single"/>
            </w:tcBorders>
            <w:shd w:fill="auto" w:color="auto" w:val="clear"/>
            <w:noWrap/>
            <w:vAlign w:val="bottom"/>
            <w:hideMark/>
          </w:tcPr>
          <w:p w:rsidRDefault="00360D19" w:rsidP="001A269B" w:rsidR="00360D19" w:rsidRPr="001A269B">
            <w:pPr>
              <w:spacing w:lineRule="auto" w:line="240" w:after="0"/>
              <w:jc w:val="right"/>
              <w:rPr>
                <w:rFonts w:cs="Times New Roman" w:eastAsia="Times New Roman" w:hAnsi="Cambria" w:ascii="Cambria"/>
                <w:b/>
                <w:bCs/>
                <w:sz w:val="18"/>
                <w:szCs w:val="18"/>
              </w:rPr>
            </w:pPr>
            <w:r w:rsidRPr="001A269B">
              <w:rPr>
                <w:rFonts w:cs="Times New Roman" w:eastAsia="Times New Roman" w:hAnsi="Cambria" w:ascii="Cambria"/>
                <w:b/>
                <w:bCs/>
                <w:sz w:val="18"/>
                <w:szCs w:val="18"/>
              </w:rPr>
              <w:t>1.582.151,56</w:t>
            </w:r>
          </w:p>
        </w:tc>
      </w:tr>
    </w:tbl>
    <w:p w:rsidRDefault="00F21912" w:rsidP="000927AB" w:rsidR="00F21912">
      <w:pPr>
        <w:spacing w:lineRule="auto" w:line="240" w:after="0"/>
        <w:rPr>
          <w:rFonts w:cs="Times New Roman" w:hAnsi="Times New Roman" w:ascii="Times New Roman"/>
          <w:sz w:val="24"/>
          <w:szCs w:val="24"/>
        </w:rPr>
      </w:pPr>
    </w:p>
    <w:p w:rsidRDefault="001A269B" w:rsidP="000927AB" w:rsidR="001A269B">
      <w:pPr>
        <w:spacing w:lineRule="auto" w:line="240" w:after="0"/>
        <w:rPr>
          <w:rFonts w:cs="Times New Roman" w:hAnsi="Times New Roman" w:ascii="Times New Roman"/>
          <w:sz w:val="24"/>
          <w:szCs w:val="24"/>
        </w:rPr>
      </w:pPr>
      <w:r w:rsidRPr="001A269B">
        <w:rPr>
          <w:rFonts w:cs="Times New Roman" w:hAnsi="Times New Roman" w:ascii="Times New Roman"/>
          <w:sz w:val="24"/>
          <w:szCs w:val="24"/>
        </w:rPr>
        <w:t>DRUGI VIŠI ISPLATNI RED</w:t>
      </w:r>
    </w:p>
    <w:tbl>
      <w:tblPr>
        <w:tblW w:type="auto" w:w="0"/>
        <w:tblLayout w:type="fixed"/>
        <w:tblCellMar>
          <w:left w:type="dxa" w:w="30"/>
          <w:right w:type="dxa" w:w="30"/>
        </w:tblCellMar>
        <w:tblLook w:val="0000" w:noVBand="0" w:noHBand="0" w:lastColumn="0" w:firstColumn="0" w:lastRow="0" w:firstRow="0"/>
      </w:tblPr>
      <w:tblGrid>
        <w:gridCol w:w="662"/>
        <w:gridCol w:w="4452"/>
        <w:gridCol w:w="1460"/>
        <w:gridCol w:w="2103"/>
        <w:gridCol w:w="1559"/>
        <w:gridCol w:w="1560"/>
        <w:gridCol w:w="1701"/>
      </w:tblGrid>
      <w:tr w:rsidTr="007636E8" w:rsidR="001A269B">
        <w:trPr>
          <w:trHeight w:val="952"/>
        </w:trPr>
        <w:tc>
          <w:tcPr>
            <w:tcW w:type="dxa" w:w="662"/>
            <w:tcBorders>
              <w:top w:space="0" w:sz="12" w:color="auto" w:val="single"/>
              <w:left w:space="0" w:sz="12" w:color="auto" w:val="single"/>
              <w:right w:space="0" w:sz="6" w:color="auto" w:val="single"/>
            </w:tcBorders>
            <w:shd w:themeFillShade="F2" w:themeFill="background1" w:fill="F2F2F2" w:color="auto" w:val="clear"/>
            <w:vAlign w:val="center"/>
          </w:tcPr>
          <w:p w:rsidRDefault="001A269B" w:rsidP="001A269B" w:rsidR="001A269B">
            <w:pPr>
              <w:autoSpaceDE w:val="false"/>
              <w:autoSpaceDN w:val="false"/>
              <w:adjustRightInd w:val="false"/>
              <w:spacing w:lineRule="auto" w:line="240" w:after="0"/>
              <w:jc w:val="center"/>
              <w:rPr>
                <w:rFonts w:cs="Cambria" w:hAnsi="Cambria" w:ascii="Cambria"/>
                <w:b/>
                <w:bCs/>
                <w:color w:val="000000"/>
                <w:sz w:val="18"/>
                <w:szCs w:val="18"/>
              </w:rPr>
            </w:pPr>
            <w:r>
              <w:rPr>
                <w:rFonts w:cs="Cambria" w:hAnsi="Cambria" w:ascii="Cambria"/>
                <w:b/>
                <w:bCs/>
                <w:color w:val="000000"/>
                <w:sz w:val="18"/>
                <w:szCs w:val="18"/>
              </w:rPr>
              <w:t>Red. broj</w:t>
            </w:r>
          </w:p>
        </w:tc>
        <w:tc>
          <w:tcPr>
            <w:tcW w:type="dxa" w:w="4452"/>
            <w:tcBorders>
              <w:top w:space="0" w:sz="12" w:color="auto" w:val="single"/>
              <w:left w:space="0" w:sz="6" w:color="auto" w:val="single"/>
              <w:right w:space="0" w:sz="6" w:color="auto" w:val="single"/>
            </w:tcBorders>
            <w:shd w:themeFillShade="F2" w:themeFill="background1" w:fill="F2F2F2" w:color="auto" w:val="clear"/>
            <w:vAlign w:val="center"/>
          </w:tcPr>
          <w:p w:rsidRDefault="001A269B" w:rsidP="001A269B" w:rsidR="001A269B">
            <w:pPr>
              <w:autoSpaceDE w:val="false"/>
              <w:autoSpaceDN w:val="false"/>
              <w:adjustRightInd w:val="false"/>
              <w:spacing w:lineRule="auto" w:line="240" w:after="0"/>
              <w:jc w:val="center"/>
              <w:rPr>
                <w:rFonts w:cs="Cambria" w:hAnsi="Cambria" w:ascii="Cambria"/>
                <w:b/>
                <w:bCs/>
                <w:color w:val="000000"/>
                <w:sz w:val="18"/>
                <w:szCs w:val="18"/>
              </w:rPr>
            </w:pPr>
            <w:r>
              <w:rPr>
                <w:rFonts w:cs="Cambria" w:hAnsi="Cambria" w:ascii="Cambria"/>
                <w:b/>
                <w:bCs/>
                <w:color w:val="000000"/>
                <w:sz w:val="18"/>
                <w:szCs w:val="18"/>
              </w:rPr>
              <w:t>Ime i prezime / tvrtka  ili naziv vjerovnika</w:t>
            </w:r>
          </w:p>
        </w:tc>
        <w:tc>
          <w:tcPr>
            <w:tcW w:type="dxa" w:w="1460"/>
            <w:tcBorders>
              <w:top w:space="0" w:sz="12" w:color="auto" w:val="single"/>
              <w:left w:space="0" w:sz="6" w:color="auto" w:val="single"/>
              <w:right w:space="0" w:sz="6" w:color="auto" w:val="single"/>
            </w:tcBorders>
            <w:shd w:themeFillShade="F2" w:themeFill="background1" w:fill="F2F2F2" w:color="auto" w:val="clear"/>
            <w:vAlign w:val="center"/>
          </w:tcPr>
          <w:p w:rsidRDefault="001A269B" w:rsidP="001A269B" w:rsidR="001A269B">
            <w:pPr>
              <w:autoSpaceDE w:val="false"/>
              <w:autoSpaceDN w:val="false"/>
              <w:adjustRightInd w:val="false"/>
              <w:spacing w:lineRule="auto" w:line="240" w:after="0"/>
              <w:jc w:val="center"/>
              <w:rPr>
                <w:rFonts w:cs="Cambria" w:hAnsi="Cambria" w:ascii="Cambria"/>
                <w:b/>
                <w:bCs/>
                <w:color w:val="000000"/>
                <w:sz w:val="18"/>
                <w:szCs w:val="18"/>
              </w:rPr>
            </w:pPr>
            <w:r>
              <w:rPr>
                <w:rFonts w:cs="Cambria" w:hAnsi="Cambria" w:ascii="Cambria"/>
                <w:b/>
                <w:bCs/>
                <w:color w:val="000000"/>
                <w:sz w:val="18"/>
                <w:szCs w:val="18"/>
              </w:rPr>
              <w:t>OIB vjerovnika</w:t>
            </w:r>
          </w:p>
        </w:tc>
        <w:tc>
          <w:tcPr>
            <w:tcW w:type="dxa" w:w="2103"/>
            <w:tcBorders>
              <w:top w:space="0" w:sz="12" w:color="auto" w:val="single"/>
              <w:left w:space="0" w:sz="6" w:color="auto" w:val="single"/>
              <w:right w:space="0" w:sz="6" w:color="auto" w:val="single"/>
            </w:tcBorders>
            <w:shd w:themeFillShade="F2" w:themeFill="background1" w:fill="F2F2F2" w:color="auto" w:val="clear"/>
            <w:vAlign w:val="center"/>
          </w:tcPr>
          <w:p w:rsidRDefault="001A269B" w:rsidP="007636E8" w:rsidR="001A269B">
            <w:pPr>
              <w:autoSpaceDE w:val="false"/>
              <w:autoSpaceDN w:val="false"/>
              <w:adjustRightInd w:val="false"/>
              <w:spacing w:lineRule="auto" w:line="240" w:after="0"/>
              <w:jc w:val="center"/>
              <w:rPr>
                <w:rFonts w:cs="Cambria" w:hAnsi="Cambria" w:ascii="Cambria"/>
                <w:b/>
                <w:bCs/>
                <w:color w:val="000000"/>
                <w:sz w:val="18"/>
                <w:szCs w:val="18"/>
              </w:rPr>
            </w:pPr>
            <w:r>
              <w:rPr>
                <w:rFonts w:cs="Cambria" w:hAnsi="Cambria" w:ascii="Cambria"/>
                <w:b/>
                <w:bCs/>
                <w:color w:val="000000"/>
                <w:sz w:val="18"/>
                <w:szCs w:val="18"/>
              </w:rPr>
              <w:t>Adresa / sjedište vjerovnika</w:t>
            </w:r>
          </w:p>
        </w:tc>
        <w:tc>
          <w:tcPr>
            <w:tcW w:type="dxa" w:w="1559"/>
            <w:tcBorders>
              <w:top w:space="0" w:sz="12" w:color="auto" w:val="single"/>
              <w:left w:space="0" w:sz="6" w:color="auto" w:val="single"/>
              <w:right w:space="0" w:sz="6" w:color="auto" w:val="single"/>
            </w:tcBorders>
            <w:shd w:themeFillShade="F2" w:themeFill="background1" w:fill="F2F2F2" w:color="auto" w:val="clear"/>
            <w:vAlign w:val="center"/>
          </w:tcPr>
          <w:p w:rsidRDefault="001A269B" w:rsidP="007636E8" w:rsidR="001A269B">
            <w:pPr>
              <w:autoSpaceDE w:val="false"/>
              <w:autoSpaceDN w:val="false"/>
              <w:adjustRightInd w:val="false"/>
              <w:spacing w:lineRule="auto" w:line="240" w:after="0"/>
              <w:jc w:val="center"/>
              <w:rPr>
                <w:rFonts w:cs="Cambria" w:hAnsi="Cambria" w:ascii="Cambria"/>
                <w:b/>
                <w:bCs/>
                <w:color w:val="000000"/>
                <w:sz w:val="20"/>
                <w:szCs w:val="20"/>
              </w:rPr>
            </w:pPr>
            <w:r>
              <w:rPr>
                <w:rFonts w:cs="Cambria" w:hAnsi="Cambria" w:ascii="Cambria"/>
                <w:b/>
                <w:bCs/>
                <w:color w:val="000000"/>
                <w:sz w:val="20"/>
                <w:szCs w:val="20"/>
              </w:rPr>
              <w:t>Iznos prijavljene tražbine (kn)</w:t>
            </w:r>
          </w:p>
        </w:tc>
        <w:tc>
          <w:tcPr>
            <w:tcW w:type="dxa" w:w="1560"/>
            <w:tcBorders>
              <w:top w:space="0" w:sz="12" w:color="auto" w:val="single"/>
              <w:left w:space="0" w:sz="6" w:color="auto" w:val="single"/>
              <w:right w:space="0" w:sz="6" w:color="auto" w:val="single"/>
            </w:tcBorders>
            <w:shd w:themeFillShade="F2" w:themeFill="background1" w:fill="F2F2F2" w:color="auto" w:val="clear"/>
            <w:vAlign w:val="center"/>
          </w:tcPr>
          <w:p w:rsidRDefault="001A269B" w:rsidP="007636E8" w:rsidR="001A269B">
            <w:pPr>
              <w:autoSpaceDE w:val="false"/>
              <w:autoSpaceDN w:val="false"/>
              <w:adjustRightInd w:val="false"/>
              <w:spacing w:lineRule="auto" w:line="240" w:after="0"/>
              <w:jc w:val="center"/>
              <w:rPr>
                <w:rFonts w:cs="Cambria" w:hAnsi="Cambria" w:ascii="Cambria"/>
                <w:b/>
                <w:bCs/>
                <w:color w:val="000000"/>
                <w:sz w:val="18"/>
                <w:szCs w:val="18"/>
              </w:rPr>
            </w:pPr>
            <w:r>
              <w:rPr>
                <w:rFonts w:cs="Cambria" w:hAnsi="Cambria" w:ascii="Cambria"/>
                <w:b/>
                <w:bCs/>
                <w:color w:val="000000"/>
                <w:sz w:val="18"/>
                <w:szCs w:val="18"/>
              </w:rPr>
              <w:t>Iznos priznate tražbine</w:t>
            </w:r>
          </w:p>
          <w:p w:rsidRDefault="001A269B" w:rsidP="007636E8" w:rsidR="001A269B">
            <w:pPr>
              <w:autoSpaceDE w:val="false"/>
              <w:autoSpaceDN w:val="false"/>
              <w:adjustRightInd w:val="false"/>
              <w:spacing w:lineRule="auto" w:line="240" w:after="0"/>
              <w:jc w:val="center"/>
              <w:rPr>
                <w:rFonts w:cs="Cambria" w:hAnsi="Cambria" w:ascii="Cambria"/>
                <w:b/>
                <w:bCs/>
                <w:color w:val="000000"/>
                <w:sz w:val="18"/>
                <w:szCs w:val="18"/>
              </w:rPr>
            </w:pPr>
            <w:r>
              <w:rPr>
                <w:rFonts w:cs="Cambria" w:hAnsi="Cambria" w:ascii="Cambria"/>
                <w:b/>
                <w:bCs/>
                <w:color w:val="000000"/>
                <w:sz w:val="18"/>
                <w:szCs w:val="18"/>
              </w:rPr>
              <w:t>(kn)</w:t>
            </w:r>
          </w:p>
        </w:tc>
        <w:tc>
          <w:tcPr>
            <w:tcW w:type="dxa" w:w="1701"/>
            <w:tcBorders>
              <w:top w:space="0" w:sz="12" w:color="auto" w:val="single"/>
              <w:left w:space="0" w:sz="6" w:color="auto" w:val="single"/>
              <w:right w:space="0" w:sz="6" w:color="auto" w:val="single"/>
            </w:tcBorders>
            <w:shd w:themeFillShade="F2" w:themeFill="background1" w:fill="F2F2F2" w:color="auto" w:val="clear"/>
            <w:vAlign w:val="center"/>
          </w:tcPr>
          <w:p w:rsidRDefault="001A269B" w:rsidP="001A269B" w:rsidR="001A269B">
            <w:pPr>
              <w:autoSpaceDE w:val="false"/>
              <w:autoSpaceDN w:val="false"/>
              <w:adjustRightInd w:val="false"/>
              <w:spacing w:lineRule="auto" w:line="240" w:after="0"/>
              <w:jc w:val="center"/>
              <w:rPr>
                <w:rFonts w:cs="Cambria" w:hAnsi="Cambria" w:ascii="Cambria"/>
                <w:b/>
                <w:bCs/>
                <w:color w:val="000000"/>
                <w:sz w:val="18"/>
                <w:szCs w:val="18"/>
              </w:rPr>
            </w:pPr>
            <w:r>
              <w:rPr>
                <w:rFonts w:cs="Cambria" w:hAnsi="Cambria" w:ascii="Cambria"/>
                <w:b/>
                <w:bCs/>
                <w:color w:val="000000"/>
                <w:sz w:val="18"/>
                <w:szCs w:val="18"/>
              </w:rPr>
              <w:t>Iznos osporene tražbine</w:t>
            </w:r>
          </w:p>
          <w:p w:rsidRDefault="001A269B" w:rsidP="001A269B" w:rsidR="001A269B">
            <w:pPr>
              <w:autoSpaceDE w:val="false"/>
              <w:autoSpaceDN w:val="false"/>
              <w:adjustRightInd w:val="false"/>
              <w:spacing w:lineRule="auto" w:line="240" w:after="0"/>
              <w:jc w:val="center"/>
              <w:rPr>
                <w:rFonts w:cs="Cambria" w:hAnsi="Cambria" w:ascii="Cambria"/>
                <w:b/>
                <w:bCs/>
                <w:color w:val="000000"/>
                <w:sz w:val="18"/>
                <w:szCs w:val="18"/>
              </w:rPr>
            </w:pPr>
            <w:r>
              <w:rPr>
                <w:rFonts w:cs="Cambria" w:hAnsi="Cambria" w:ascii="Cambria"/>
                <w:b/>
                <w:bCs/>
                <w:color w:val="000000"/>
                <w:sz w:val="18"/>
                <w:szCs w:val="18"/>
              </w:rPr>
              <w:t>(kn)</w:t>
            </w:r>
          </w:p>
        </w:tc>
      </w:tr>
      <w:tr w:rsidTr="007636E8" w:rsidR="001A269B">
        <w:trPr>
          <w:trHeight w:val="1236"/>
        </w:trPr>
        <w:tc>
          <w:tcPr>
            <w:tcW w:type="dxa" w:w="662"/>
            <w:tcBorders>
              <w:top w:val="nil"/>
              <w:left w:space="0" w:sz="12"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1</w:t>
            </w:r>
          </w:p>
        </w:tc>
        <w:tc>
          <w:tcPr>
            <w:tcW w:type="dxa" w:w="4452"/>
            <w:tcBorders>
              <w:top w:val="nil"/>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 xml:space="preserve">REPUBLIKA HRAVATSKA MINISTARSTVO FINANCIJA POREZNA UPRAVA </w:t>
            </w:r>
          </w:p>
        </w:tc>
        <w:tc>
          <w:tcPr>
            <w:tcW w:type="dxa" w:w="1460"/>
            <w:tcBorders>
              <w:top w:val="nil"/>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18683136487</w:t>
            </w:r>
          </w:p>
        </w:tc>
        <w:tc>
          <w:tcPr>
            <w:tcW w:type="dxa" w:w="2103"/>
            <w:tcBorders>
              <w:top w:val="nil"/>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ZAGREB, SAVSKA 1</w:t>
            </w:r>
          </w:p>
        </w:tc>
        <w:tc>
          <w:tcPr>
            <w:tcW w:type="dxa" w:w="1559"/>
            <w:tcBorders>
              <w:top w:val="nil"/>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1.925.998,63</w:t>
            </w:r>
          </w:p>
        </w:tc>
        <w:tc>
          <w:tcPr>
            <w:tcW w:type="dxa" w:w="1560"/>
            <w:tcBorders>
              <w:top w:val="nil"/>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1.925.998,63</w:t>
            </w:r>
          </w:p>
        </w:tc>
        <w:tc>
          <w:tcPr>
            <w:tcW w:type="dxa" w:w="1701"/>
            <w:tcBorders>
              <w:top w:val="nil"/>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w:t>
            </w:r>
          </w:p>
        </w:tc>
      </w:tr>
      <w:tr w:rsidTr="007636E8" w:rsidR="001A269B">
        <w:trPr>
          <w:trHeight w:val="989"/>
        </w:trPr>
        <w:tc>
          <w:tcPr>
            <w:tcW w:type="dxa" w:w="662"/>
            <w:tcBorders>
              <w:top w:space="0" w:sz="6" w:color="auto" w:val="single"/>
              <w:left w:space="0" w:sz="12"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2</w:t>
            </w:r>
          </w:p>
        </w:tc>
        <w:tc>
          <w:tcPr>
            <w:tcW w:type="dxa" w:w="4452"/>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EKONOMSKA I TRGOVAČKA ŠKOLA IVANA DOMCA VINKOVCI</w:t>
            </w:r>
          </w:p>
        </w:tc>
        <w:tc>
          <w:tcPr>
            <w:tcW w:type="dxa" w:w="1460"/>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69440564515</w:t>
            </w:r>
          </w:p>
        </w:tc>
        <w:tc>
          <w:tcPr>
            <w:tcW w:type="dxa" w:w="2103"/>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ANTUNA AŠKAMOVIĆA 31, VINKOVCI</w:t>
            </w:r>
          </w:p>
        </w:tc>
        <w:tc>
          <w:tcPr>
            <w:tcW w:type="dxa" w:w="1559"/>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6.159,73</w:t>
            </w:r>
          </w:p>
        </w:tc>
        <w:tc>
          <w:tcPr>
            <w:tcW w:type="dxa" w:w="1560"/>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6.159,73</w:t>
            </w:r>
          </w:p>
        </w:tc>
        <w:tc>
          <w:tcPr>
            <w:tcW w:type="dxa" w:w="1701"/>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w:t>
            </w:r>
          </w:p>
        </w:tc>
      </w:tr>
      <w:tr w:rsidTr="007636E8" w:rsidR="001A269B">
        <w:trPr>
          <w:trHeight w:val="1236"/>
        </w:trPr>
        <w:tc>
          <w:tcPr>
            <w:tcW w:type="dxa" w:w="662"/>
            <w:tcBorders>
              <w:top w:space="0" w:sz="6" w:color="auto" w:val="single"/>
              <w:left w:space="0" w:sz="12"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3</w:t>
            </w:r>
          </w:p>
        </w:tc>
        <w:tc>
          <w:tcPr>
            <w:tcW w:type="dxa" w:w="4452"/>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OPĆINA VIŠNJAN</w:t>
            </w:r>
          </w:p>
        </w:tc>
        <w:tc>
          <w:tcPr>
            <w:tcW w:type="dxa" w:w="1460"/>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14361625563</w:t>
            </w:r>
          </w:p>
        </w:tc>
        <w:tc>
          <w:tcPr>
            <w:tcW w:type="dxa" w:w="2103"/>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TRG SLOBODE 1, 52463 VIŠNJAN,</w:t>
            </w:r>
          </w:p>
        </w:tc>
        <w:tc>
          <w:tcPr>
            <w:tcW w:type="dxa" w:w="1559"/>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42.405,85</w:t>
            </w:r>
          </w:p>
        </w:tc>
        <w:tc>
          <w:tcPr>
            <w:tcW w:type="dxa" w:w="1560"/>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42.405,85</w:t>
            </w:r>
          </w:p>
        </w:tc>
        <w:tc>
          <w:tcPr>
            <w:tcW w:type="dxa" w:w="1701"/>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w:t>
            </w:r>
          </w:p>
        </w:tc>
      </w:tr>
      <w:tr w:rsidTr="007636E8" w:rsidR="001A269B">
        <w:trPr>
          <w:trHeight w:val="742"/>
        </w:trPr>
        <w:tc>
          <w:tcPr>
            <w:tcW w:type="dxa" w:w="662"/>
            <w:tcBorders>
              <w:top w:space="0" w:sz="6" w:color="auto" w:val="single"/>
              <w:left w:space="0" w:sz="12"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4</w:t>
            </w:r>
          </w:p>
        </w:tc>
        <w:tc>
          <w:tcPr>
            <w:tcW w:type="dxa" w:w="4452"/>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HRVATSKA RADIOTELEVIZIJA, JAVNA USTANOVA</w:t>
            </w:r>
          </w:p>
        </w:tc>
        <w:tc>
          <w:tcPr>
            <w:tcW w:type="dxa" w:w="1460"/>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68419124305</w:t>
            </w:r>
          </w:p>
        </w:tc>
        <w:tc>
          <w:tcPr>
            <w:tcW w:type="dxa" w:w="2103"/>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PRISAVLJE 3, ZAGREB</w:t>
            </w:r>
          </w:p>
        </w:tc>
        <w:tc>
          <w:tcPr>
            <w:tcW w:type="dxa" w:w="1559"/>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160,89</w:t>
            </w:r>
          </w:p>
        </w:tc>
        <w:tc>
          <w:tcPr>
            <w:tcW w:type="dxa" w:w="1560"/>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160,</w:t>
            </w:r>
            <w:r w:rsidR="007636E8">
              <w:rPr>
                <w:rFonts w:cs="Cambria" w:hAnsi="Cambria" w:ascii="Cambria"/>
                <w:color w:val="000000"/>
                <w:sz w:val="20"/>
                <w:szCs w:val="20"/>
              </w:rPr>
              <w:t>89</w:t>
            </w:r>
          </w:p>
        </w:tc>
        <w:tc>
          <w:tcPr>
            <w:tcW w:type="dxa" w:w="1701"/>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w:t>
            </w:r>
          </w:p>
        </w:tc>
      </w:tr>
      <w:tr w:rsidTr="007636E8" w:rsidR="001A269B">
        <w:trPr>
          <w:trHeight w:val="989"/>
        </w:trPr>
        <w:tc>
          <w:tcPr>
            <w:tcW w:type="dxa" w:w="662"/>
            <w:tcBorders>
              <w:top w:space="0" w:sz="6" w:color="auto" w:val="single"/>
              <w:left w:space="0" w:sz="12"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5</w:t>
            </w:r>
          </w:p>
        </w:tc>
        <w:tc>
          <w:tcPr>
            <w:tcW w:type="dxa" w:w="4452"/>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VIRA d.o.o.</w:t>
            </w:r>
          </w:p>
        </w:tc>
        <w:tc>
          <w:tcPr>
            <w:tcW w:type="dxa" w:w="1460"/>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71086803907</w:t>
            </w:r>
          </w:p>
        </w:tc>
        <w:tc>
          <w:tcPr>
            <w:tcW w:type="dxa" w:w="2103"/>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TRG SLOBODE 1, VIŠNJAN</w:t>
            </w:r>
          </w:p>
        </w:tc>
        <w:tc>
          <w:tcPr>
            <w:tcW w:type="dxa" w:w="1559"/>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102.144,75</w:t>
            </w:r>
          </w:p>
        </w:tc>
        <w:tc>
          <w:tcPr>
            <w:tcW w:type="dxa" w:w="1560"/>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102.144,75</w:t>
            </w:r>
          </w:p>
        </w:tc>
        <w:tc>
          <w:tcPr>
            <w:tcW w:type="dxa" w:w="1701"/>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w:t>
            </w:r>
          </w:p>
        </w:tc>
      </w:tr>
      <w:tr w:rsidTr="007636E8" w:rsidR="001A269B">
        <w:trPr>
          <w:trHeight w:val="494"/>
        </w:trPr>
        <w:tc>
          <w:tcPr>
            <w:tcW w:type="dxa" w:w="662"/>
            <w:tcBorders>
              <w:top w:space="0" w:sz="6" w:color="auto" w:val="single"/>
              <w:left w:space="0" w:sz="12"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6</w:t>
            </w:r>
          </w:p>
        </w:tc>
        <w:tc>
          <w:tcPr>
            <w:tcW w:type="dxa" w:w="4452"/>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MONIKA GAVRAN</w:t>
            </w:r>
          </w:p>
        </w:tc>
        <w:tc>
          <w:tcPr>
            <w:tcW w:type="dxa" w:w="1460"/>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60287188519</w:t>
            </w:r>
          </w:p>
        </w:tc>
        <w:tc>
          <w:tcPr>
            <w:tcW w:type="dxa" w:w="2103"/>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KOBILIČ 31, VELIKA GORICA</w:t>
            </w:r>
          </w:p>
        </w:tc>
        <w:tc>
          <w:tcPr>
            <w:tcW w:type="dxa" w:w="1559"/>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3.000,00</w:t>
            </w:r>
          </w:p>
        </w:tc>
        <w:tc>
          <w:tcPr>
            <w:tcW w:type="dxa" w:w="1560"/>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3000</w:t>
            </w:r>
          </w:p>
        </w:tc>
        <w:tc>
          <w:tcPr>
            <w:tcW w:type="dxa" w:w="1701"/>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w:t>
            </w:r>
          </w:p>
        </w:tc>
      </w:tr>
      <w:tr w:rsidTr="007636E8" w:rsidR="001A269B">
        <w:trPr>
          <w:trHeight w:val="742"/>
        </w:trPr>
        <w:tc>
          <w:tcPr>
            <w:tcW w:type="dxa" w:w="662"/>
            <w:tcBorders>
              <w:top w:space="0" w:sz="6" w:color="auto" w:val="single"/>
              <w:left w:space="0" w:sz="12"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7</w:t>
            </w:r>
          </w:p>
        </w:tc>
        <w:tc>
          <w:tcPr>
            <w:tcW w:type="dxa" w:w="4452"/>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 xml:space="preserve">MARKO MARTINJAK </w:t>
            </w:r>
          </w:p>
        </w:tc>
        <w:tc>
          <w:tcPr>
            <w:tcW w:type="dxa" w:w="1460"/>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30626297034</w:t>
            </w:r>
          </w:p>
        </w:tc>
        <w:tc>
          <w:tcPr>
            <w:tcW w:type="dxa" w:w="2103"/>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A. ŠTAMPARA 53, VELIKA GORIVA</w:t>
            </w:r>
          </w:p>
        </w:tc>
        <w:tc>
          <w:tcPr>
            <w:tcW w:type="dxa" w:w="1559"/>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3.000,00</w:t>
            </w:r>
          </w:p>
        </w:tc>
        <w:tc>
          <w:tcPr>
            <w:tcW w:type="dxa" w:w="1560"/>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3000</w:t>
            </w:r>
          </w:p>
        </w:tc>
        <w:tc>
          <w:tcPr>
            <w:tcW w:type="dxa" w:w="1701"/>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w:t>
            </w:r>
          </w:p>
        </w:tc>
      </w:tr>
      <w:tr w:rsidTr="007636E8" w:rsidR="001A269B">
        <w:trPr>
          <w:trHeight w:val="494"/>
        </w:trPr>
        <w:tc>
          <w:tcPr>
            <w:tcW w:type="dxa" w:w="662"/>
            <w:tcBorders>
              <w:top w:space="0" w:sz="6" w:color="auto" w:val="single"/>
              <w:left w:space="0" w:sz="12"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8</w:t>
            </w:r>
          </w:p>
        </w:tc>
        <w:tc>
          <w:tcPr>
            <w:tcW w:type="dxa" w:w="4452"/>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ROBERT LUKIĆ</w:t>
            </w:r>
          </w:p>
        </w:tc>
        <w:tc>
          <w:tcPr>
            <w:tcW w:type="dxa" w:w="1460"/>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22974214719</w:t>
            </w:r>
          </w:p>
        </w:tc>
        <w:tc>
          <w:tcPr>
            <w:tcW w:type="dxa" w:w="2103"/>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HUM ZABOČKI 9, ZABOK</w:t>
            </w:r>
          </w:p>
        </w:tc>
        <w:tc>
          <w:tcPr>
            <w:tcW w:type="dxa" w:w="1559"/>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3.000,00</w:t>
            </w:r>
          </w:p>
        </w:tc>
        <w:tc>
          <w:tcPr>
            <w:tcW w:type="dxa" w:w="1560"/>
            <w:tcBorders>
              <w:top w:space="0" w:sz="6" w:color="auto" w:val="single"/>
              <w:left w:space="0" w:sz="6" w:color="auto" w:val="single"/>
              <w:bottom w:space="0" w:sz="6"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3000</w:t>
            </w:r>
          </w:p>
        </w:tc>
        <w:tc>
          <w:tcPr>
            <w:tcW w:type="dxa" w:w="1701"/>
            <w:tcBorders>
              <w:top w:space="0" w:sz="6" w:color="auto" w:val="single"/>
              <w:left w:space="0" w:sz="6" w:color="auto" w:val="single"/>
              <w:bottom w:space="0" w:sz="6" w:color="auto" w:val="single"/>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w:t>
            </w:r>
          </w:p>
        </w:tc>
      </w:tr>
      <w:tr w:rsidTr="007636E8" w:rsidR="001A269B">
        <w:trPr>
          <w:trHeight w:val="751"/>
        </w:trPr>
        <w:tc>
          <w:tcPr>
            <w:tcW w:type="dxa" w:w="662"/>
            <w:tcBorders>
              <w:top w:space="0" w:sz="6" w:color="auto" w:val="single"/>
              <w:left w:space="0" w:sz="12" w:color="auto" w:val="single"/>
              <w:bottom w:val="nil"/>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9</w:t>
            </w:r>
          </w:p>
        </w:tc>
        <w:tc>
          <w:tcPr>
            <w:tcW w:type="dxa" w:w="4452"/>
            <w:tcBorders>
              <w:top w:space="0" w:sz="6" w:color="auto" w:val="single"/>
              <w:left w:space="0" w:sz="6" w:color="auto" w:val="single"/>
              <w:bottom w:val="nil"/>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VALANTINA BARUŠIĆ</w:t>
            </w:r>
          </w:p>
        </w:tc>
        <w:tc>
          <w:tcPr>
            <w:tcW w:type="dxa" w:w="1460"/>
            <w:tcBorders>
              <w:top w:space="0" w:sz="6" w:color="auto" w:val="single"/>
              <w:left w:space="0" w:sz="6" w:color="auto" w:val="single"/>
              <w:bottom w:val="nil"/>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52996661762</w:t>
            </w:r>
          </w:p>
        </w:tc>
        <w:tc>
          <w:tcPr>
            <w:tcW w:type="dxa" w:w="2103"/>
            <w:tcBorders>
              <w:top w:space="0" w:sz="6" w:color="auto" w:val="single"/>
              <w:left w:space="0" w:sz="6" w:color="auto" w:val="single"/>
              <w:bottom w:val="nil"/>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PAVLOVEC ZABOČKI 109, 49210 ZABOK</w:t>
            </w:r>
          </w:p>
        </w:tc>
        <w:tc>
          <w:tcPr>
            <w:tcW w:type="dxa" w:w="1559"/>
            <w:tcBorders>
              <w:top w:space="0" w:sz="6" w:color="auto" w:val="single"/>
              <w:left w:space="0" w:sz="6" w:color="auto" w:val="single"/>
              <w:bottom w:val="nil"/>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3.000,00</w:t>
            </w:r>
          </w:p>
        </w:tc>
        <w:tc>
          <w:tcPr>
            <w:tcW w:type="dxa" w:w="1560"/>
            <w:tcBorders>
              <w:top w:space="0" w:sz="6" w:color="auto" w:val="single"/>
              <w:left w:space="0" w:sz="6" w:color="auto" w:val="single"/>
              <w:bottom w:val="nil"/>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color w:val="000000"/>
                <w:sz w:val="20"/>
                <w:szCs w:val="20"/>
              </w:rPr>
            </w:pPr>
            <w:r>
              <w:rPr>
                <w:rFonts w:cs="Cambria" w:hAnsi="Cambria" w:ascii="Cambria"/>
                <w:color w:val="000000"/>
                <w:sz w:val="20"/>
                <w:szCs w:val="20"/>
              </w:rPr>
              <w:t>3000</w:t>
            </w:r>
          </w:p>
        </w:tc>
        <w:tc>
          <w:tcPr>
            <w:tcW w:type="dxa" w:w="1701"/>
            <w:tcBorders>
              <w:top w:space="0" w:sz="6" w:color="auto" w:val="single"/>
              <w:left w:space="0" w:sz="6" w:color="auto" w:val="single"/>
              <w:bottom w:val="nil"/>
              <w:right w:space="0" w:sz="6" w:color="auto" w:val="single"/>
            </w:tcBorders>
            <w:vAlign w:val="center"/>
          </w:tcPr>
          <w:p w:rsidRDefault="001A269B" w:rsidP="001A269B" w:rsidR="001A269B">
            <w:pPr>
              <w:autoSpaceDE w:val="false"/>
              <w:autoSpaceDN w:val="false"/>
              <w:adjustRightInd w:val="false"/>
              <w:spacing w:lineRule="auto" w:line="240" w:after="0"/>
              <w:rPr>
                <w:rFonts w:cs="Cambria" w:hAnsi="Cambria" w:ascii="Cambria"/>
                <w:color w:val="000000"/>
                <w:sz w:val="20"/>
                <w:szCs w:val="20"/>
              </w:rPr>
            </w:pPr>
            <w:r>
              <w:rPr>
                <w:rFonts w:cs="Cambria" w:hAnsi="Cambria" w:ascii="Cambria"/>
                <w:color w:val="000000"/>
                <w:sz w:val="20"/>
                <w:szCs w:val="20"/>
              </w:rPr>
              <w:t>-</w:t>
            </w:r>
          </w:p>
        </w:tc>
      </w:tr>
      <w:tr w:rsidTr="007636E8" w:rsidR="001A269B">
        <w:trPr>
          <w:trHeight w:val="257"/>
        </w:trPr>
        <w:tc>
          <w:tcPr>
            <w:tcW w:type="dxa" w:w="5114"/>
            <w:gridSpan w:val="2"/>
            <w:tcBorders>
              <w:top w:space="0" w:sz="12" w:color="auto" w:val="single"/>
              <w:left w:space="0" w:sz="12" w:color="auto" w:val="single"/>
              <w:bottom w:space="0" w:sz="12" w:color="auto" w:val="single"/>
              <w:right w:space="0" w:sz="6" w:color="auto" w:val="single"/>
            </w:tcBorders>
          </w:tcPr>
          <w:p w:rsidRDefault="001A269B" w:rsidR="001A269B">
            <w:pPr>
              <w:autoSpaceDE w:val="false"/>
              <w:autoSpaceDN w:val="false"/>
              <w:adjustRightInd w:val="false"/>
              <w:spacing w:lineRule="auto" w:line="240" w:after="0"/>
              <w:rPr>
                <w:rFonts w:cs="Cambria" w:hAnsi="Cambria" w:ascii="Cambria"/>
                <w:b/>
                <w:bCs/>
                <w:color w:val="000000"/>
                <w:sz w:val="20"/>
                <w:szCs w:val="20"/>
              </w:rPr>
            </w:pPr>
            <w:r>
              <w:rPr>
                <w:rFonts w:cs="Cambria" w:hAnsi="Cambria" w:ascii="Cambria"/>
                <w:b/>
                <w:bCs/>
                <w:color w:val="000000"/>
                <w:sz w:val="20"/>
                <w:szCs w:val="20"/>
              </w:rPr>
              <w:t xml:space="preserve">            SVEUKUPNO</w:t>
            </w:r>
          </w:p>
        </w:tc>
        <w:tc>
          <w:tcPr>
            <w:tcW w:type="dxa" w:w="1460"/>
            <w:tcBorders>
              <w:top w:space="0" w:sz="12" w:color="auto" w:val="single"/>
              <w:left w:space="0" w:sz="6" w:color="auto" w:val="single"/>
              <w:bottom w:space="0" w:sz="12" w:color="auto" w:val="single"/>
              <w:right w:space="0" w:sz="6" w:color="auto" w:val="single"/>
            </w:tcBorders>
          </w:tcPr>
          <w:p w:rsidRDefault="001A269B" w:rsidR="001A269B">
            <w:pPr>
              <w:autoSpaceDE w:val="false"/>
              <w:autoSpaceDN w:val="false"/>
              <w:adjustRightInd w:val="false"/>
              <w:spacing w:lineRule="auto" w:line="240" w:after="0"/>
              <w:rPr>
                <w:rFonts w:cs="Cambria" w:hAnsi="Cambria" w:ascii="Cambria"/>
                <w:b/>
                <w:bCs/>
                <w:color w:val="000000"/>
                <w:sz w:val="20"/>
                <w:szCs w:val="20"/>
              </w:rPr>
            </w:pPr>
          </w:p>
        </w:tc>
        <w:tc>
          <w:tcPr>
            <w:tcW w:type="dxa" w:w="2103"/>
            <w:tcBorders>
              <w:top w:space="0" w:sz="12" w:color="auto" w:val="single"/>
              <w:left w:space="0" w:sz="6" w:color="auto" w:val="single"/>
              <w:bottom w:space="0" w:sz="12"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b/>
                <w:bCs/>
                <w:color w:val="000000"/>
                <w:sz w:val="20"/>
                <w:szCs w:val="20"/>
              </w:rPr>
            </w:pPr>
          </w:p>
        </w:tc>
        <w:tc>
          <w:tcPr>
            <w:tcW w:type="dxa" w:w="1559"/>
            <w:tcBorders>
              <w:top w:space="0" w:sz="12" w:color="auto" w:val="single"/>
              <w:left w:space="0" w:sz="6" w:color="auto" w:val="single"/>
              <w:bottom w:space="0" w:sz="12"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b/>
                <w:bCs/>
                <w:color w:val="000000"/>
                <w:sz w:val="20"/>
                <w:szCs w:val="20"/>
              </w:rPr>
            </w:pPr>
            <w:r>
              <w:rPr>
                <w:rFonts w:cs="Cambria" w:hAnsi="Cambria" w:ascii="Cambria"/>
                <w:b/>
                <w:bCs/>
                <w:color w:val="000000"/>
                <w:sz w:val="20"/>
                <w:szCs w:val="20"/>
              </w:rPr>
              <w:t>2.088.869,85</w:t>
            </w:r>
          </w:p>
        </w:tc>
        <w:tc>
          <w:tcPr>
            <w:tcW w:type="dxa" w:w="1560"/>
            <w:tcBorders>
              <w:top w:space="0" w:sz="12" w:color="auto" w:val="single"/>
              <w:left w:space="0" w:sz="6" w:color="auto" w:val="single"/>
              <w:bottom w:space="0" w:sz="12" w:color="auto" w:val="single"/>
              <w:right w:space="0" w:sz="6" w:color="auto" w:val="single"/>
            </w:tcBorders>
            <w:vAlign w:val="center"/>
          </w:tcPr>
          <w:p w:rsidRDefault="001A269B" w:rsidP="007636E8" w:rsidR="001A269B">
            <w:pPr>
              <w:autoSpaceDE w:val="false"/>
              <w:autoSpaceDN w:val="false"/>
              <w:adjustRightInd w:val="false"/>
              <w:spacing w:lineRule="auto" w:line="240" w:after="0"/>
              <w:jc w:val="center"/>
              <w:rPr>
                <w:rFonts w:cs="Cambria" w:hAnsi="Cambria" w:ascii="Cambria"/>
                <w:b/>
                <w:bCs/>
                <w:color w:val="000000"/>
                <w:sz w:val="20"/>
                <w:szCs w:val="20"/>
              </w:rPr>
            </w:pPr>
            <w:r>
              <w:rPr>
                <w:rFonts w:cs="Cambria" w:hAnsi="Cambria" w:ascii="Cambria"/>
                <w:b/>
                <w:bCs/>
                <w:color w:val="000000"/>
                <w:sz w:val="20"/>
                <w:szCs w:val="20"/>
              </w:rPr>
              <w:t>2.088.86</w:t>
            </w:r>
            <w:r w:rsidR="007636E8">
              <w:rPr>
                <w:rFonts w:cs="Cambria" w:hAnsi="Cambria" w:ascii="Cambria"/>
                <w:b/>
                <w:bCs/>
                <w:color w:val="000000"/>
                <w:sz w:val="20"/>
                <w:szCs w:val="20"/>
              </w:rPr>
              <w:t>9</w:t>
            </w:r>
            <w:r>
              <w:rPr>
                <w:rFonts w:cs="Cambria" w:hAnsi="Cambria" w:ascii="Cambria"/>
                <w:b/>
                <w:bCs/>
                <w:color w:val="000000"/>
                <w:sz w:val="20"/>
                <w:szCs w:val="20"/>
              </w:rPr>
              <w:t>,</w:t>
            </w:r>
            <w:r w:rsidR="007636E8">
              <w:rPr>
                <w:rFonts w:cs="Cambria" w:hAnsi="Cambria" w:ascii="Cambria"/>
                <w:b/>
                <w:bCs/>
                <w:color w:val="000000"/>
                <w:sz w:val="20"/>
                <w:szCs w:val="20"/>
              </w:rPr>
              <w:t>85</w:t>
            </w:r>
          </w:p>
        </w:tc>
        <w:tc>
          <w:tcPr>
            <w:tcW w:type="dxa" w:w="1701"/>
            <w:tcBorders>
              <w:top w:space="0" w:sz="12" w:color="auto" w:val="single"/>
              <w:left w:space="0" w:sz="6" w:color="auto" w:val="single"/>
              <w:bottom w:space="0" w:sz="12" w:color="auto" w:val="single"/>
              <w:right w:space="0" w:sz="6" w:color="auto" w:val="single"/>
            </w:tcBorders>
          </w:tcPr>
          <w:p w:rsidRDefault="001A269B" w:rsidR="001A269B">
            <w:pPr>
              <w:autoSpaceDE w:val="false"/>
              <w:autoSpaceDN w:val="false"/>
              <w:adjustRightInd w:val="false"/>
              <w:spacing w:lineRule="auto" w:line="240" w:after="0"/>
              <w:jc w:val="right"/>
              <w:rPr>
                <w:rFonts w:cs="Cambria" w:hAnsi="Cambria" w:ascii="Cambria"/>
                <w:b/>
                <w:bCs/>
                <w:color w:val="000000"/>
                <w:sz w:val="20"/>
                <w:szCs w:val="20"/>
              </w:rPr>
            </w:pPr>
          </w:p>
        </w:tc>
      </w:tr>
    </w:tbl>
    <w:p w:rsidRDefault="001A269B" w:rsidP="000927AB" w:rsidR="001A269B" w:rsidRPr="00C05586">
      <w:pPr>
        <w:spacing w:lineRule="auto" w:line="240" w:after="0"/>
        <w:rPr>
          <w:rFonts w:cs="Times New Roman" w:hAnsi="Times New Roman" w:ascii="Times New Roman"/>
          <w:sz w:val="24"/>
          <w:szCs w:val="24"/>
        </w:rPr>
      </w:pPr>
    </w:p>
    <w:p w:rsidRDefault="000927AB" w:rsidP="000927AB" w:rsidR="000927AB" w:rsidRPr="000927AB">
      <w:pPr>
        <w:tabs>
          <w:tab w:pos="3686" w:val="left"/>
        </w:tabs>
        <w:jc w:val="center"/>
        <w:rPr>
          <w:rFonts w:cs="Times New Roman" w:hAnsi="Times New Roman" w:ascii="Times New Roman"/>
          <w:sz w:val="24"/>
          <w:szCs w:val="24"/>
        </w:rPr>
      </w:pPr>
      <w:r w:rsidRPr="000927AB">
        <w:rPr>
          <w:rFonts w:cs="Times New Roman" w:hAnsi="Times New Roman" w:ascii="Times New Roman"/>
          <w:sz w:val="24"/>
          <w:szCs w:val="24"/>
        </w:rPr>
        <w:t xml:space="preserve">U Pazinu, </w:t>
      </w:r>
      <w:r w:rsidR="001122ED">
        <w:rPr>
          <w:rFonts w:cs="Times New Roman" w:hAnsi="Times New Roman" w:ascii="Times New Roman"/>
          <w:sz w:val="24"/>
          <w:szCs w:val="24"/>
        </w:rPr>
        <w:t>27</w:t>
      </w:r>
      <w:r w:rsidRPr="000927AB">
        <w:rPr>
          <w:rFonts w:cs="Times New Roman" w:hAnsi="Times New Roman" w:ascii="Times New Roman"/>
          <w:sz w:val="24"/>
          <w:szCs w:val="24"/>
        </w:rPr>
        <w:t xml:space="preserve">. </w:t>
      </w:r>
      <w:r w:rsidR="001122ED">
        <w:rPr>
          <w:rFonts w:cs="Times New Roman" w:hAnsi="Times New Roman" w:ascii="Times New Roman"/>
          <w:sz w:val="24"/>
          <w:szCs w:val="24"/>
        </w:rPr>
        <w:t>lipnja 2017</w:t>
      </w:r>
      <w:r w:rsidRPr="000927AB">
        <w:rPr>
          <w:rFonts w:cs="Times New Roman" w:hAnsi="Times New Roman" w:ascii="Times New Roman"/>
          <w:sz w:val="24"/>
          <w:szCs w:val="24"/>
        </w:rPr>
        <w:t xml:space="preserve">. godine </w:t>
      </w:r>
    </w:p>
    <w:p w:rsidRDefault="000927AB" w:rsidP="000927AB" w:rsidR="000927AB" w:rsidRPr="000927AB">
      <w:pPr>
        <w:tabs>
          <w:tab w:pos="3686" w:val="left"/>
        </w:tabs>
        <w:jc w:val="center"/>
        <w:rPr>
          <w:rFonts w:cs="Times New Roman" w:hAnsi="Times New Roman" w:ascii="Times New Roman"/>
          <w:sz w:val="24"/>
          <w:szCs w:val="24"/>
        </w:rPr>
      </w:pPr>
      <w:r w:rsidRPr="000927AB">
        <w:rPr>
          <w:rFonts w:cs="Times New Roman" w:hAnsi="Times New Roman" w:ascii="Times New Roman"/>
          <w:sz w:val="24"/>
          <w:szCs w:val="24"/>
        </w:rPr>
        <w:tab/>
      </w:r>
      <w:r w:rsidRPr="000927AB">
        <w:rPr>
          <w:rFonts w:cs="Times New Roman" w:hAnsi="Times New Roman" w:ascii="Times New Roman"/>
          <w:sz w:val="24"/>
          <w:szCs w:val="24"/>
        </w:rPr>
        <w:tab/>
      </w:r>
      <w:r w:rsidRPr="000927AB">
        <w:rPr>
          <w:rFonts w:cs="Times New Roman" w:hAnsi="Times New Roman" w:ascii="Times New Roman"/>
          <w:sz w:val="24"/>
          <w:szCs w:val="24"/>
        </w:rPr>
        <w:tab/>
      </w:r>
      <w:r w:rsidRPr="000927AB">
        <w:rPr>
          <w:rFonts w:cs="Times New Roman" w:hAnsi="Times New Roman" w:ascii="Times New Roman"/>
          <w:sz w:val="24"/>
          <w:szCs w:val="24"/>
        </w:rPr>
        <w:tab/>
      </w:r>
      <w:r w:rsidRPr="000927AB">
        <w:rPr>
          <w:rFonts w:cs="Times New Roman" w:hAnsi="Times New Roman" w:ascii="Times New Roman"/>
          <w:sz w:val="24"/>
          <w:szCs w:val="24"/>
        </w:rPr>
        <w:tab/>
      </w:r>
      <w:r w:rsidRPr="000927AB">
        <w:rPr>
          <w:rFonts w:cs="Times New Roman" w:hAnsi="Times New Roman" w:ascii="Times New Roman"/>
          <w:sz w:val="24"/>
          <w:szCs w:val="24"/>
        </w:rPr>
        <w:tab/>
      </w:r>
      <w:r w:rsidRPr="000927AB">
        <w:rPr>
          <w:rFonts w:cs="Times New Roman" w:hAnsi="Times New Roman" w:ascii="Times New Roman"/>
          <w:sz w:val="24"/>
          <w:szCs w:val="24"/>
        </w:rPr>
        <w:tab/>
      </w:r>
      <w:r w:rsidRPr="000927AB">
        <w:rPr>
          <w:rFonts w:cs="Times New Roman" w:hAnsi="Times New Roman" w:ascii="Times New Roman"/>
          <w:sz w:val="24"/>
          <w:szCs w:val="24"/>
        </w:rPr>
        <w:tab/>
        <w:t>Stečajni sudac:</w:t>
      </w:r>
    </w:p>
    <w:p w:rsidRDefault="000927AB" w:rsidP="00D46973" w:rsidR="0086127A" w:rsidRPr="00D46973">
      <w:pPr>
        <w:tabs>
          <w:tab w:pos="3686" w:val="left"/>
        </w:tabs>
        <w:ind w:firstLine="708" w:left="4956"/>
        <w:jc w:val="center"/>
        <w:rPr>
          <w:rFonts w:cs="Times New Roman" w:hAnsi="Times New Roman" w:ascii="Times New Roman"/>
          <w:sz w:val="24"/>
          <w:szCs w:val="24"/>
        </w:rPr>
      </w:pPr>
      <w:r w:rsidRPr="000927AB">
        <w:rPr>
          <w:rFonts w:cs="Times New Roman" w:hAnsi="Times New Roman" w:ascii="Times New Roman"/>
          <w:sz w:val="24"/>
          <w:szCs w:val="24"/>
        </w:rPr>
        <w:tab/>
      </w:r>
      <w:r w:rsidRPr="000927AB">
        <w:rPr>
          <w:rFonts w:cs="Times New Roman" w:hAnsi="Times New Roman" w:ascii="Times New Roman"/>
          <w:sz w:val="24"/>
          <w:szCs w:val="24"/>
        </w:rPr>
        <w:tab/>
      </w:r>
      <w:r w:rsidRPr="000927AB">
        <w:rPr>
          <w:rFonts w:cs="Times New Roman" w:hAnsi="Times New Roman" w:ascii="Times New Roman"/>
          <w:sz w:val="24"/>
          <w:szCs w:val="24"/>
        </w:rPr>
        <w:tab/>
        <w:t xml:space="preserve">              Ivan Dujić</w:t>
      </w:r>
      <w:r w:rsidR="0097274A">
        <w:rPr>
          <w:rFonts w:cs="Times New Roman" w:hAnsi="Times New Roman" w:ascii="Times New Roman"/>
          <w:sz w:val="24"/>
          <w:szCs w:val="24"/>
        </w:rPr>
        <w:t>, v.r.</w:t>
      </w:r>
    </w:p>
    <w:sectPr w:rsidSect="00D46973" w:rsidR="0086127A" w:rsidRPr="00D46973">
      <w:headerReference w:type="default" r:id="rId10"/>
      <w:pgSz w:orient="landscape" w:h="11906" w:w="16838"/>
      <w:pgMar w:gutter="0" w:footer="708" w:header="708" w:left="1417" w:bottom="993"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7B05" w:rsidP="007246CE" w:rsidR="00E07B05">
      <w:pPr>
        <w:spacing w:lineRule="auto" w:line="240" w:after="0"/>
      </w:pPr>
      <w:r>
        <w:separator/>
      </w:r>
    </w:p>
  </w:endnote>
  <w:endnote w:id="0" w:type="continuationSeparator">
    <w:p w:rsidRDefault="00E07B05" w:rsidP="007246CE" w:rsidR="00E07B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7B05" w:rsidP="007246CE" w:rsidR="00E07B05">
      <w:pPr>
        <w:spacing w:lineRule="auto" w:line="240" w:after="0"/>
      </w:pPr>
      <w:r>
        <w:separator/>
      </w:r>
    </w:p>
  </w:footnote>
  <w:footnote w:id="0" w:type="continuationSeparator">
    <w:p w:rsidRDefault="00E07B05" w:rsidP="007246CE" w:rsidR="00E07B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36E8" w:rsidP="007636E8" w:rsidR="007636E8" w:rsidRPr="00C05586">
    <w:pPr>
      <w:spacing w:lineRule="auto" w:line="240" w:after="0"/>
      <w:jc w:val="right"/>
      <w:rPr>
        <w:rFonts w:cs="Times New Roman" w:hAnsi="Times New Roman" w:ascii="Times New Roman"/>
        <w:sz w:val="24"/>
        <w:szCs w:val="24"/>
      </w:rPr>
    </w:pPr>
    <w:r w:rsidRPr="00C05586">
      <w:rPr>
        <w:rFonts w:cs="Times New Roman" w:hAnsi="Times New Roman" w:ascii="Times New Roman"/>
        <w:sz w:val="24"/>
        <w:szCs w:val="24"/>
      </w:rPr>
      <w:t>Poslovni broj 10 St-</w:t>
    </w:r>
    <w:r>
      <w:rPr>
        <w:rFonts w:cs="Times New Roman" w:hAnsi="Times New Roman" w:ascii="Times New Roman"/>
        <w:sz w:val="24"/>
        <w:szCs w:val="24"/>
      </w:rPr>
      <w:t>1032/15</w:t>
    </w:r>
    <w:r w:rsidRPr="00C05586">
      <w:rPr>
        <w:rFonts w:cs="Times New Roman" w:hAnsi="Times New Roman" w:ascii="Times New Roman"/>
        <w:sz w:val="24"/>
        <w:szCs w:val="24"/>
      </w:rPr>
      <w:t>-</w:t>
    </w:r>
    <w:r w:rsidR="001122ED">
      <w:rPr>
        <w:rFonts w:cs="Times New Roman" w:hAnsi="Times New Roman" w:ascii="Times New Roman"/>
        <w:sz w:val="24"/>
        <w:szCs w:val="24"/>
      </w:rPr>
      <w:t>51</w:t>
    </w:r>
  </w:p>
  <w:p w:rsidRDefault="007636E8" w:rsidR="007636E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D930A9"/>
    <w:multiLevelType w:val="hybridMultilevel"/>
    <w:tmpl w:val="AC20F570"/>
    <w:lvl w:tplc="FE3AA65C" w:ilvl="0">
      <w:start w:val="4"/>
      <w:numFmt w:val="bullet"/>
      <w:lvlText w:val="-"/>
      <w:lvlJc w:val="left"/>
      <w:pPr>
        <w:ind w:hanging="360" w:left="1440"/>
      </w:pPr>
      <w:rPr>
        <w:rFonts w:eastAsiaTheme="minorHAnsi" w:cs="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2E2C1664"/>
    <w:multiLevelType w:val="hybridMultilevel"/>
    <w:tmpl w:val="38F2F428"/>
    <w:lvl w:tplc="32AA0F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855585"/>
    <w:multiLevelType w:val="hybridMultilevel"/>
    <w:tmpl w:val="419C6FBC"/>
    <w:lvl w:tplc="F536D77C" w:ilvl="0">
      <w:start w:val="5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6332404"/>
    <w:multiLevelType w:val="hybridMultilevel"/>
    <w:tmpl w:val="453A2E0C"/>
    <w:lvl w:tplc="32CC355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243B54"/>
    <w:multiLevelType w:val="hybridMultilevel"/>
    <w:tmpl w:val="1106703A"/>
    <w:lvl w:tplc="937C8948" w:ilvl="0">
      <w:start w:val="2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415"/>
    <w:rsid w:val="0000051D"/>
    <w:rsid w:val="00011C2D"/>
    <w:rsid w:val="00014BCE"/>
    <w:rsid w:val="00076540"/>
    <w:rsid w:val="00076CAB"/>
    <w:rsid w:val="000927AB"/>
    <w:rsid w:val="000C0AA7"/>
    <w:rsid w:val="000C779B"/>
    <w:rsid w:val="000D0382"/>
    <w:rsid w:val="000F4927"/>
    <w:rsid w:val="00111F86"/>
    <w:rsid w:val="001122ED"/>
    <w:rsid w:val="001656A7"/>
    <w:rsid w:val="00165A97"/>
    <w:rsid w:val="00172BEA"/>
    <w:rsid w:val="00177617"/>
    <w:rsid w:val="00180E1F"/>
    <w:rsid w:val="001812E0"/>
    <w:rsid w:val="00181FFF"/>
    <w:rsid w:val="001943C0"/>
    <w:rsid w:val="001A269B"/>
    <w:rsid w:val="001A2E51"/>
    <w:rsid w:val="001A37DD"/>
    <w:rsid w:val="001C5D52"/>
    <w:rsid w:val="001D3D56"/>
    <w:rsid w:val="001F7F76"/>
    <w:rsid w:val="0021110B"/>
    <w:rsid w:val="002134FB"/>
    <w:rsid w:val="0021513F"/>
    <w:rsid w:val="00221008"/>
    <w:rsid w:val="00224BF1"/>
    <w:rsid w:val="00255777"/>
    <w:rsid w:val="00273415"/>
    <w:rsid w:val="0029463A"/>
    <w:rsid w:val="002A4371"/>
    <w:rsid w:val="002B5D37"/>
    <w:rsid w:val="002E0C1E"/>
    <w:rsid w:val="002F1A3C"/>
    <w:rsid w:val="003016A9"/>
    <w:rsid w:val="0032243F"/>
    <w:rsid w:val="003455D6"/>
    <w:rsid w:val="00351EF1"/>
    <w:rsid w:val="00357CEA"/>
    <w:rsid w:val="00360D19"/>
    <w:rsid w:val="00373AB9"/>
    <w:rsid w:val="00380B5E"/>
    <w:rsid w:val="003830FD"/>
    <w:rsid w:val="003B61BA"/>
    <w:rsid w:val="003B6FCE"/>
    <w:rsid w:val="003D41C5"/>
    <w:rsid w:val="003E7F3E"/>
    <w:rsid w:val="00400028"/>
    <w:rsid w:val="004020DC"/>
    <w:rsid w:val="00403C60"/>
    <w:rsid w:val="004617E7"/>
    <w:rsid w:val="004904A4"/>
    <w:rsid w:val="004A7005"/>
    <w:rsid w:val="004B6B0A"/>
    <w:rsid w:val="004D6B6E"/>
    <w:rsid w:val="004E2706"/>
    <w:rsid w:val="005014EE"/>
    <w:rsid w:val="00510C1E"/>
    <w:rsid w:val="00522286"/>
    <w:rsid w:val="005756F1"/>
    <w:rsid w:val="005A703C"/>
    <w:rsid w:val="005B395F"/>
    <w:rsid w:val="005B4AF5"/>
    <w:rsid w:val="005F4DE5"/>
    <w:rsid w:val="00625F4B"/>
    <w:rsid w:val="00632927"/>
    <w:rsid w:val="00637564"/>
    <w:rsid w:val="0067605B"/>
    <w:rsid w:val="006801F2"/>
    <w:rsid w:val="00680F2E"/>
    <w:rsid w:val="0068165A"/>
    <w:rsid w:val="00692D00"/>
    <w:rsid w:val="006A1671"/>
    <w:rsid w:val="006A7DE6"/>
    <w:rsid w:val="006D0413"/>
    <w:rsid w:val="006D16B7"/>
    <w:rsid w:val="006F41BB"/>
    <w:rsid w:val="00703C2A"/>
    <w:rsid w:val="00714387"/>
    <w:rsid w:val="00715132"/>
    <w:rsid w:val="007246CE"/>
    <w:rsid w:val="00734F70"/>
    <w:rsid w:val="00741C12"/>
    <w:rsid w:val="00751001"/>
    <w:rsid w:val="007636E8"/>
    <w:rsid w:val="00776D00"/>
    <w:rsid w:val="007803DC"/>
    <w:rsid w:val="00781FC6"/>
    <w:rsid w:val="00787058"/>
    <w:rsid w:val="00793971"/>
    <w:rsid w:val="00796B07"/>
    <w:rsid w:val="007B18DD"/>
    <w:rsid w:val="007D1C9F"/>
    <w:rsid w:val="00806B0B"/>
    <w:rsid w:val="00807927"/>
    <w:rsid w:val="00836C4B"/>
    <w:rsid w:val="008431A6"/>
    <w:rsid w:val="0086127A"/>
    <w:rsid w:val="00893B7F"/>
    <w:rsid w:val="008A1387"/>
    <w:rsid w:val="008A6C78"/>
    <w:rsid w:val="008A7B30"/>
    <w:rsid w:val="008C3CBA"/>
    <w:rsid w:val="008D1441"/>
    <w:rsid w:val="008D3AAA"/>
    <w:rsid w:val="008D557D"/>
    <w:rsid w:val="008F0E79"/>
    <w:rsid w:val="008F3264"/>
    <w:rsid w:val="00902AC5"/>
    <w:rsid w:val="00913AFB"/>
    <w:rsid w:val="00924C06"/>
    <w:rsid w:val="009409EE"/>
    <w:rsid w:val="00961D85"/>
    <w:rsid w:val="009723AB"/>
    <w:rsid w:val="0097274A"/>
    <w:rsid w:val="00993FA9"/>
    <w:rsid w:val="009A0EF3"/>
    <w:rsid w:val="009A14E5"/>
    <w:rsid w:val="009B13C4"/>
    <w:rsid w:val="009B158D"/>
    <w:rsid w:val="009B2C4E"/>
    <w:rsid w:val="009D0848"/>
    <w:rsid w:val="00A0647D"/>
    <w:rsid w:val="00A34776"/>
    <w:rsid w:val="00A54F68"/>
    <w:rsid w:val="00A57553"/>
    <w:rsid w:val="00A7078B"/>
    <w:rsid w:val="00A74343"/>
    <w:rsid w:val="00A770B2"/>
    <w:rsid w:val="00A9007F"/>
    <w:rsid w:val="00A9389B"/>
    <w:rsid w:val="00AA290A"/>
    <w:rsid w:val="00AB1635"/>
    <w:rsid w:val="00AC192B"/>
    <w:rsid w:val="00AC246F"/>
    <w:rsid w:val="00AC26FA"/>
    <w:rsid w:val="00AC3E28"/>
    <w:rsid w:val="00AC52A7"/>
    <w:rsid w:val="00AD5641"/>
    <w:rsid w:val="00AE71DA"/>
    <w:rsid w:val="00B32177"/>
    <w:rsid w:val="00B4795C"/>
    <w:rsid w:val="00B522F1"/>
    <w:rsid w:val="00B76AC1"/>
    <w:rsid w:val="00B91CE8"/>
    <w:rsid w:val="00BB333C"/>
    <w:rsid w:val="00BB5BE9"/>
    <w:rsid w:val="00BD1E0A"/>
    <w:rsid w:val="00BF6DDD"/>
    <w:rsid w:val="00BF7E9D"/>
    <w:rsid w:val="00C0098E"/>
    <w:rsid w:val="00C1096B"/>
    <w:rsid w:val="00C5508D"/>
    <w:rsid w:val="00C66810"/>
    <w:rsid w:val="00C76606"/>
    <w:rsid w:val="00C81C10"/>
    <w:rsid w:val="00C938E2"/>
    <w:rsid w:val="00C96D7E"/>
    <w:rsid w:val="00CB5337"/>
    <w:rsid w:val="00CC14E2"/>
    <w:rsid w:val="00CC5115"/>
    <w:rsid w:val="00CD19D2"/>
    <w:rsid w:val="00D04BBE"/>
    <w:rsid w:val="00D0582E"/>
    <w:rsid w:val="00D16958"/>
    <w:rsid w:val="00D219C3"/>
    <w:rsid w:val="00D30BBC"/>
    <w:rsid w:val="00D37FC3"/>
    <w:rsid w:val="00D44744"/>
    <w:rsid w:val="00D46973"/>
    <w:rsid w:val="00D53F3B"/>
    <w:rsid w:val="00D54C01"/>
    <w:rsid w:val="00D55503"/>
    <w:rsid w:val="00DB7174"/>
    <w:rsid w:val="00DC7140"/>
    <w:rsid w:val="00DD3700"/>
    <w:rsid w:val="00DE114E"/>
    <w:rsid w:val="00DE4EF7"/>
    <w:rsid w:val="00E05C0A"/>
    <w:rsid w:val="00E07B05"/>
    <w:rsid w:val="00E12214"/>
    <w:rsid w:val="00E136A0"/>
    <w:rsid w:val="00E157DA"/>
    <w:rsid w:val="00E2499A"/>
    <w:rsid w:val="00E37341"/>
    <w:rsid w:val="00E57EEB"/>
    <w:rsid w:val="00E81758"/>
    <w:rsid w:val="00E96067"/>
    <w:rsid w:val="00E97805"/>
    <w:rsid w:val="00ED239C"/>
    <w:rsid w:val="00ED617E"/>
    <w:rsid w:val="00EE53BE"/>
    <w:rsid w:val="00F07661"/>
    <w:rsid w:val="00F21912"/>
    <w:rsid w:val="00F24DC6"/>
    <w:rsid w:val="00F37C26"/>
    <w:rsid w:val="00F47E94"/>
    <w:rsid w:val="00F8038D"/>
    <w:rsid w:val="00F85DA9"/>
    <w:rsid w:val="00F93BB0"/>
    <w:rsid w:val="00FA2041"/>
    <w:rsid w:val="00FA278D"/>
    <w:rsid w:val="00FB535C"/>
    <w:rsid w:val="00FF21B8"/>
    <w:rsid w:val="00FF40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F6DDD"/>
    <w:pPr>
      <w:ind w:left="720"/>
      <w:contextualSpacing/>
    </w:pPr>
  </w:style>
  <w:style w:styleId="Reetkatablice" w:type="table">
    <w:name w:val="Table Grid"/>
    <w:basedOn w:val="Obinatablica"/>
    <w:uiPriority w:val="59"/>
    <w:rsid w:val="00BF6DD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fusnote" w:type="paragraph">
    <w:name w:val="footnote text"/>
    <w:basedOn w:val="Normal"/>
    <w:link w:val="TekstfusnoteChar"/>
    <w:uiPriority w:val="99"/>
    <w:semiHidden/>
    <w:unhideWhenUsed/>
    <w:rsid w:val="007246CE"/>
    <w:pPr>
      <w:spacing w:lineRule="auto" w:line="240" w:after="0"/>
    </w:pPr>
    <w:rPr>
      <w:sz w:val="20"/>
      <w:szCs w:val="20"/>
    </w:rPr>
  </w:style>
  <w:style w:customStyle="true" w:styleId="TekstfusnoteChar" w:type="character">
    <w:name w:val="Tekst fusnote Char"/>
    <w:basedOn w:val="Zadanifontodlomka"/>
    <w:link w:val="Tekstfusnote"/>
    <w:uiPriority w:val="99"/>
    <w:semiHidden/>
    <w:rsid w:val="007246CE"/>
    <w:rPr>
      <w:sz w:val="20"/>
      <w:szCs w:val="20"/>
    </w:rPr>
  </w:style>
  <w:style w:styleId="Referencafusnote" w:type="character">
    <w:name w:val="footnote reference"/>
    <w:basedOn w:val="Zadanifontodlomka"/>
    <w:uiPriority w:val="99"/>
    <w:semiHidden/>
    <w:unhideWhenUsed/>
    <w:rsid w:val="007246CE"/>
    <w:rPr>
      <w:vertAlign w:val="superscript"/>
    </w:rPr>
  </w:style>
  <w:style w:styleId="Zaglavlje" w:type="paragraph">
    <w:name w:val="header"/>
    <w:basedOn w:val="Normal"/>
    <w:link w:val="ZaglavljeChar"/>
    <w:uiPriority w:val="99"/>
    <w:unhideWhenUsed/>
    <w:rsid w:val="0063292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32927"/>
  </w:style>
  <w:style w:styleId="Podnoje" w:type="paragraph">
    <w:name w:val="footer"/>
    <w:basedOn w:val="Normal"/>
    <w:link w:val="PodnojeChar"/>
    <w:uiPriority w:val="99"/>
    <w:unhideWhenUsed/>
    <w:rsid w:val="0063292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32927"/>
  </w:style>
  <w:style w:styleId="Tekstrezerviranogmjesta" w:type="character">
    <w:name w:val="Placeholder Text"/>
    <w:basedOn w:val="Zadanifontodlomka"/>
    <w:uiPriority w:val="99"/>
    <w:semiHidden/>
    <w:rsid w:val="0097274A"/>
    <w:rPr>
      <w:color w:val="808080"/>
      <w:bdr w:space="0" w:sz="0" w:color="auto" w:val="none"/>
      <w:shd w:fill="auto" w:color="auto" w:val="clear"/>
    </w:rPr>
  </w:style>
  <w:style w:customStyle="true" w:styleId="eSPISCCParagraphDefaultFont" w:type="character">
    <w:name w:val="eSPIS_CC_Paragraph Default Font"/>
    <w:basedOn w:val="Zadanifontodlomka"/>
    <w:rsid w:val="009727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274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727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27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F6DDD"/>
    <w:pPr>
      <w:ind w:left="720"/>
      <w:contextualSpacing/>
    </w:pPr>
  </w:style>
  <w:style w:styleId="Reetkatablice" w:type="table">
    <w:name w:val="Table Grid"/>
    <w:basedOn w:val="Obinatablica"/>
    <w:uiPriority w:val="59"/>
    <w:rsid w:val="00BF6DD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link w:val="TekstfusnoteChar"/>
    <w:uiPriority w:val="99"/>
    <w:semiHidden/>
    <w:unhideWhenUsed/>
    <w:rsid w:val="007246CE"/>
    <w:pPr>
      <w:spacing w:after="0" w:line="240" w:lineRule="auto"/>
    </w:pPr>
    <w:rPr>
      <w:sz w:val="20"/>
      <w:szCs w:val="20"/>
    </w:rPr>
  </w:style>
  <w:style w:customStyle="1" w:styleId="TekstfusnoteChar" w:type="character">
    <w:name w:val="Tekst fusnote Char"/>
    <w:basedOn w:val="Zadanifontodlomka"/>
    <w:link w:val="Tekstfusnote"/>
    <w:uiPriority w:val="99"/>
    <w:semiHidden/>
    <w:rsid w:val="007246CE"/>
    <w:rPr>
      <w:sz w:val="20"/>
      <w:szCs w:val="20"/>
    </w:rPr>
  </w:style>
  <w:style w:styleId="Referencafusnote" w:type="character">
    <w:name w:val="footnote reference"/>
    <w:basedOn w:val="Zadanifontodlomka"/>
    <w:uiPriority w:val="99"/>
    <w:semiHidden/>
    <w:unhideWhenUsed/>
    <w:rsid w:val="007246CE"/>
    <w:rPr>
      <w:vertAlign w:val="superscript"/>
    </w:rPr>
  </w:style>
  <w:style w:styleId="Zaglavlje" w:type="paragraph">
    <w:name w:val="header"/>
    <w:basedOn w:val="Normal"/>
    <w:link w:val="ZaglavljeChar"/>
    <w:uiPriority w:val="99"/>
    <w:unhideWhenUsed/>
    <w:rsid w:val="0063292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32927"/>
  </w:style>
  <w:style w:styleId="Podnoje" w:type="paragraph">
    <w:name w:val="footer"/>
    <w:basedOn w:val="Normal"/>
    <w:link w:val="PodnojeChar"/>
    <w:uiPriority w:val="99"/>
    <w:unhideWhenUsed/>
    <w:rsid w:val="0063292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32927"/>
  </w:style>
  <w:style w:styleId="Tekstrezerviranogmjesta" w:type="character">
    <w:name w:val="Placeholder Text"/>
    <w:basedOn w:val="Zadanifontodlomka"/>
    <w:uiPriority w:val="99"/>
    <w:semiHidden/>
    <w:rsid w:val="0097274A"/>
    <w:rPr>
      <w:color w:val="808080"/>
      <w:bdr w:color="auto" w:space="0" w:sz="0" w:val="none"/>
      <w:shd w:color="auto" w:fill="auto" w:val="clear"/>
    </w:rPr>
  </w:style>
  <w:style w:customStyle="1" w:styleId="eSPISCCParagraphDefaultFont" w:type="character">
    <w:name w:val="eSPIS_CC_Paragraph Default Font"/>
    <w:basedOn w:val="Zadanifontodlomka"/>
    <w:rsid w:val="009727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274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727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27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134075">
      <w:bodyDiv w:val="true"/>
      <w:marLeft w:val="0"/>
      <w:marRight w:val="0"/>
      <w:marTop w:val="0"/>
      <w:marBottom w:val="0"/>
      <w:divBdr>
        <w:top w:space="0" w:sz="0" w:color="auto" w:val="none"/>
        <w:left w:space="0" w:sz="0" w:color="auto" w:val="none"/>
        <w:bottom w:space="0" w:sz="0" w:color="auto" w:val="none"/>
        <w:right w:space="0" w:sz="0" w:color="auto" w:val="none"/>
      </w:divBdr>
    </w:div>
    <w:div w:id="19215215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izvorni_sadrzaj>
    <derivirana_varijabla naziv="DomainObject.Predmet.StrankaFormated_1">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derivirana_varijabla>
  </DomainObject.Predmet.StrankaFormated>
  <DomainObject.Predmet.StrankaFormatedOIB>
    <izvorni_sadrzaj>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izvorni_sadrzaj>
    <derivirana_varijabla naziv="DomainObject.Predmet.StrankaFormatedOIB_1">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derivirana_varijabla>
  </DomainObject.Predmet.StrankaFormatedOIB>
  <DomainObject.Predmet.StrankaFormatedWithAdress>
    <izvorni_sadrzaj>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izvorni_sadrzaj>
    <derivirana_varijabla naziv="DomainObject.Predmet.StrankaFormatedWithAdress_1">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derivirana_varijabla>
  </DomainObject.Predmet.StrankaFormatedWithAdress>
  <DomainObject.Predmet.StrankaFormatedWithAdressOIB>
    <izvorni_sadrzaj>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izvorni_sadrzaj>
    <derivirana_varijabla naziv="DomainObject.Predmet.StrankaFormatedWithAdressOIB_1">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izvorni_sadrzaj>
    <derivirana_varijabla naziv="DomainObject.Predmet.StrankaListFormated_1">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derivirana_varijabla>
  </DomainObject.Predmet.StrankaListFormated>
  <DomainObject.Predmet.StrankaListFormatedOIB>
    <izvorni_sadrzaj>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izvorni_sadrzaj>
    <derivirana_varijabla naziv="DomainObject.Predmet.StrankaListFormatedOIB_1">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derivirana_varijabla>
  </DomainObject.Predmet.StrankaListFormatedOIB>
  <DomainObject.Predmet.StrankaListFormatedWithAdress>
    <izvorni_sadrzaj>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izvorni_sadrzaj>
    <derivirana_varijabla naziv="DomainObject.Predmet.StrankaListFormatedWithAdress_1">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izvorni_sadrzaj>
    <derivirana_varijabla naziv="DomainObject.Predmet.StrankaListFormatedWithAdressOIB_1">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izvorni_sadrzaj>
    <derivirana_varijabla naziv="DomainObject.Predmet.SudioniciListNaziv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derivirana_varijabla>
  </DomainObject.Predmet.SudioniciListNaziv>
  <DomainObject.Predmet.SudioniciListAdressOIB>
    <izvorni_sadrzaj>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izvorni_sadrzaj>
    <derivirana_varijabla naziv="DomainObject.Predmet.SudioniciListAdressOIB_1">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izvorni_sadrzaj>
    <derivirana_varijabla naziv="DomainObject.Predmet.SudioniciListNazivOIB_1">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EC097C-2B14-4620-BE62-3AAEDC15DF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387</properties:Words>
  <properties:Characters>2331</properties:Characters>
  <properties:Lines>210</properties:Lines>
  <properties:Paragraphs>185</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2017-06-27T08:04:00Z</dcterms:created>
  <dc:creator>Bogdan</dc:creator>
  <cp:lastModifiedBy>Sanja Lakošeljac</cp:lastModifiedBy>
  <cp:lastPrinted>2016-07-07T08:54:00Z</cp:lastPrinted>
  <dcterms:modified xmlns:xsi="http://www.w3.org/2001/XMLSchema-instance" xsi:type="dcterms:W3CDTF">2017-06-27T08:54:00Z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