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df65" w14:paraId="3d9df65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61368">
        <w:rPr>
          <w:sz w:val="24"/>
          <w:szCs w:val="24"/>
        </w:rPr>
        <w:t>5</w:t>
      </w:r>
      <w:r w:rsidR="008427E1">
        <w:rPr>
          <w:sz w:val="24"/>
          <w:szCs w:val="24"/>
        </w:rPr>
        <w:t xml:space="preserve">. veljače 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2322E" w:rsidRPr="002A29B7">
        <w:rPr>
          <w:sz w:val="24"/>
          <w:szCs w:val="24"/>
          <w:lang w:eastAsia="en-US"/>
        </w:rPr>
        <w:t>PRANJIĆ GRADNJA društvo s ograničenom odgovornošću za trgovinu i usluge, turistička agencija Ravna Gora, Kosa 6 ( MBS 040272416 – OIB 52117387215 )</w:t>
      </w:r>
      <w:r w:rsidR="006166CA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</w:t>
      </w:r>
      <w:r w:rsidR="00C63FB2">
        <w:rPr>
          <w:color w:val="000000"/>
          <w:sz w:val="24"/>
          <w:szCs w:val="24"/>
        </w:rPr>
        <w:t xml:space="preserve"> </w:t>
      </w:r>
      <w:r w:rsidR="0032322E">
        <w:rPr>
          <w:color w:val="000000"/>
          <w:sz w:val="24"/>
          <w:szCs w:val="24"/>
        </w:rPr>
        <w:t>89.298,41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A61368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2</w:t>
      </w:r>
      <w:r w:rsidR="006166CA">
        <w:rPr>
          <w:color w:val="000000"/>
          <w:sz w:val="24"/>
          <w:szCs w:val="24"/>
        </w:rPr>
        <w:t>1</w:t>
      </w:r>
      <w:r w:rsidR="0032322E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A61368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2</w:t>
      </w:r>
      <w:r w:rsidR="006166CA">
        <w:rPr>
          <w:color w:val="000000"/>
          <w:sz w:val="24"/>
          <w:szCs w:val="24"/>
        </w:rPr>
        <w:t>1</w:t>
      </w:r>
      <w:r w:rsidR="0032322E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5C8" w:rsidP="00FF2B80" w:rsidR="00B045C8">
      <w:pPr>
        <w:spacing w:lineRule="auto" w:line="240" w:after="0"/>
      </w:pPr>
      <w:r>
        <w:separator/>
      </w:r>
    </w:p>
  </w:endnote>
  <w:endnote w:id="0" w:type="continuationSeparator">
    <w:p w:rsidRDefault="00B045C8" w:rsidP="00FF2B80" w:rsidR="00B045C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5C8" w:rsidP="00FF2B80" w:rsidR="00B045C8">
      <w:pPr>
        <w:spacing w:lineRule="auto" w:line="240" w:after="0"/>
      </w:pPr>
      <w:r>
        <w:separator/>
      </w:r>
    </w:p>
  </w:footnote>
  <w:footnote w:id="0" w:type="continuationSeparator">
    <w:p w:rsidRDefault="00B045C8" w:rsidP="00FF2B80" w:rsidR="00B045C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44853">
      <w:rPr>
        <w:sz w:val="24"/>
        <w:szCs w:val="24"/>
      </w:rPr>
      <w:t>1</w:t>
    </w:r>
    <w:r w:rsidR="001B2430">
      <w:rPr>
        <w:sz w:val="24"/>
        <w:szCs w:val="24"/>
      </w:rPr>
      <w:t>2</w:t>
    </w:r>
    <w:r w:rsidR="006166CA">
      <w:rPr>
        <w:sz w:val="24"/>
        <w:szCs w:val="24"/>
      </w:rPr>
      <w:t>1</w:t>
    </w:r>
    <w:r w:rsidR="0032322E">
      <w:rPr>
        <w:sz w:val="24"/>
        <w:szCs w:val="24"/>
      </w:rPr>
      <w:t>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B045C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A4A55"/>
    <w:rsid w:val="000A5DFF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362C9"/>
    <w:rsid w:val="00155BAC"/>
    <w:rsid w:val="00156F4C"/>
    <w:rsid w:val="0016199E"/>
    <w:rsid w:val="001626F4"/>
    <w:rsid w:val="00165D5D"/>
    <w:rsid w:val="0017757D"/>
    <w:rsid w:val="001813E4"/>
    <w:rsid w:val="0018187D"/>
    <w:rsid w:val="00184D15"/>
    <w:rsid w:val="00190C3F"/>
    <w:rsid w:val="001A3889"/>
    <w:rsid w:val="001A7B32"/>
    <w:rsid w:val="001B2430"/>
    <w:rsid w:val="001C0D59"/>
    <w:rsid w:val="001E3AE7"/>
    <w:rsid w:val="00201878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2267"/>
    <w:rsid w:val="00294019"/>
    <w:rsid w:val="002A3583"/>
    <w:rsid w:val="002A7E91"/>
    <w:rsid w:val="002B60F1"/>
    <w:rsid w:val="002C53BE"/>
    <w:rsid w:val="002C5E0E"/>
    <w:rsid w:val="002C68C1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2322E"/>
    <w:rsid w:val="00326157"/>
    <w:rsid w:val="003335B2"/>
    <w:rsid w:val="00336E7E"/>
    <w:rsid w:val="003522BC"/>
    <w:rsid w:val="00353803"/>
    <w:rsid w:val="00355A09"/>
    <w:rsid w:val="0035708B"/>
    <w:rsid w:val="00362D06"/>
    <w:rsid w:val="003641CE"/>
    <w:rsid w:val="003649E2"/>
    <w:rsid w:val="00365B7F"/>
    <w:rsid w:val="003837E4"/>
    <w:rsid w:val="003856C3"/>
    <w:rsid w:val="003903FD"/>
    <w:rsid w:val="003B692B"/>
    <w:rsid w:val="003D1ED8"/>
    <w:rsid w:val="003D603F"/>
    <w:rsid w:val="003E23BD"/>
    <w:rsid w:val="003E28DC"/>
    <w:rsid w:val="003E6F38"/>
    <w:rsid w:val="003F248D"/>
    <w:rsid w:val="003F6ECD"/>
    <w:rsid w:val="00402C80"/>
    <w:rsid w:val="00404FF6"/>
    <w:rsid w:val="004069AB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C3644"/>
    <w:rsid w:val="004C48E6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57826"/>
    <w:rsid w:val="00573E4F"/>
    <w:rsid w:val="005862B2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111C"/>
    <w:rsid w:val="006121FB"/>
    <w:rsid w:val="00612DFC"/>
    <w:rsid w:val="00614E86"/>
    <w:rsid w:val="006161FC"/>
    <w:rsid w:val="006166CA"/>
    <w:rsid w:val="006362FA"/>
    <w:rsid w:val="00641B37"/>
    <w:rsid w:val="00641B8E"/>
    <w:rsid w:val="006477D2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17507"/>
    <w:rsid w:val="00721B72"/>
    <w:rsid w:val="00725176"/>
    <w:rsid w:val="007275F0"/>
    <w:rsid w:val="00727E74"/>
    <w:rsid w:val="007300C9"/>
    <w:rsid w:val="0076497C"/>
    <w:rsid w:val="00770F19"/>
    <w:rsid w:val="00770F49"/>
    <w:rsid w:val="00773327"/>
    <w:rsid w:val="00773AFE"/>
    <w:rsid w:val="00783329"/>
    <w:rsid w:val="0078363F"/>
    <w:rsid w:val="00783942"/>
    <w:rsid w:val="00790F0A"/>
    <w:rsid w:val="00793687"/>
    <w:rsid w:val="007969DD"/>
    <w:rsid w:val="007A3103"/>
    <w:rsid w:val="007B2B1E"/>
    <w:rsid w:val="007B3A18"/>
    <w:rsid w:val="007B79BD"/>
    <w:rsid w:val="007C5B37"/>
    <w:rsid w:val="007D7547"/>
    <w:rsid w:val="007E2FF8"/>
    <w:rsid w:val="00812D4A"/>
    <w:rsid w:val="00813706"/>
    <w:rsid w:val="00822E88"/>
    <w:rsid w:val="00832A3B"/>
    <w:rsid w:val="008333BE"/>
    <w:rsid w:val="00834388"/>
    <w:rsid w:val="00835AE9"/>
    <w:rsid w:val="0083734E"/>
    <w:rsid w:val="008427E1"/>
    <w:rsid w:val="008444E2"/>
    <w:rsid w:val="0085401D"/>
    <w:rsid w:val="008619EF"/>
    <w:rsid w:val="008825FB"/>
    <w:rsid w:val="0088419E"/>
    <w:rsid w:val="00886494"/>
    <w:rsid w:val="00887DCA"/>
    <w:rsid w:val="00891418"/>
    <w:rsid w:val="00891E2D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C77F8"/>
    <w:rsid w:val="008D10FD"/>
    <w:rsid w:val="008E52CC"/>
    <w:rsid w:val="008F0DCB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2D54"/>
    <w:rsid w:val="009C3280"/>
    <w:rsid w:val="009D0567"/>
    <w:rsid w:val="009D262A"/>
    <w:rsid w:val="009D3D7C"/>
    <w:rsid w:val="009D7EC3"/>
    <w:rsid w:val="009E341A"/>
    <w:rsid w:val="009F2A8B"/>
    <w:rsid w:val="009F4A46"/>
    <w:rsid w:val="00A0489C"/>
    <w:rsid w:val="00A1615F"/>
    <w:rsid w:val="00A22659"/>
    <w:rsid w:val="00A27AA0"/>
    <w:rsid w:val="00A3231B"/>
    <w:rsid w:val="00A326BD"/>
    <w:rsid w:val="00A32B9D"/>
    <w:rsid w:val="00A335B9"/>
    <w:rsid w:val="00A61368"/>
    <w:rsid w:val="00A87B18"/>
    <w:rsid w:val="00A91305"/>
    <w:rsid w:val="00A94A9A"/>
    <w:rsid w:val="00AA63A5"/>
    <w:rsid w:val="00AA6ABF"/>
    <w:rsid w:val="00AB29D0"/>
    <w:rsid w:val="00AB60E1"/>
    <w:rsid w:val="00AD165E"/>
    <w:rsid w:val="00AE28B8"/>
    <w:rsid w:val="00AE65FA"/>
    <w:rsid w:val="00AE7F79"/>
    <w:rsid w:val="00AF3EB7"/>
    <w:rsid w:val="00AF441C"/>
    <w:rsid w:val="00AF6752"/>
    <w:rsid w:val="00B045C8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80A70"/>
    <w:rsid w:val="00B8736E"/>
    <w:rsid w:val="00B919EC"/>
    <w:rsid w:val="00BA3EB5"/>
    <w:rsid w:val="00BA4C02"/>
    <w:rsid w:val="00BB1DAF"/>
    <w:rsid w:val="00BC063F"/>
    <w:rsid w:val="00BC571D"/>
    <w:rsid w:val="00BD0DE3"/>
    <w:rsid w:val="00BD1C79"/>
    <w:rsid w:val="00BD4937"/>
    <w:rsid w:val="00BE4671"/>
    <w:rsid w:val="00BE5824"/>
    <w:rsid w:val="00BE7FB8"/>
    <w:rsid w:val="00C01BC9"/>
    <w:rsid w:val="00C03A65"/>
    <w:rsid w:val="00C061B6"/>
    <w:rsid w:val="00C06CA8"/>
    <w:rsid w:val="00C10874"/>
    <w:rsid w:val="00C1088F"/>
    <w:rsid w:val="00C1454D"/>
    <w:rsid w:val="00C1485D"/>
    <w:rsid w:val="00C269BF"/>
    <w:rsid w:val="00C3607B"/>
    <w:rsid w:val="00C40C9D"/>
    <w:rsid w:val="00C61B1A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E4452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D2D21"/>
    <w:rsid w:val="00DE275B"/>
    <w:rsid w:val="00DF1BD1"/>
    <w:rsid w:val="00DF5921"/>
    <w:rsid w:val="00E0100C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3EC"/>
    <w:rsid w:val="00E50883"/>
    <w:rsid w:val="00E518D1"/>
    <w:rsid w:val="00E51C57"/>
    <w:rsid w:val="00E5616C"/>
    <w:rsid w:val="00EA09F4"/>
    <w:rsid w:val="00EA21E0"/>
    <w:rsid w:val="00EA5034"/>
    <w:rsid w:val="00EA5E99"/>
    <w:rsid w:val="00EB6C0F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B3F4D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69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69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9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9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9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69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69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9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9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9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St-1219/2015</izvorni_sadrzaj>
    <derivirana_varijabla naziv="DomainObject.Predmet.OznakaBroj_1">St-1219/2015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PRANJIĆ GRADNJA d.o.o.</izvorni_sadrzaj>
    <derivirana_varijabla naziv="DomainObject.Predmet.ProtustrankaFormated_1">  PRANJIĆ GRADNJA d.o.o.</derivirana_varijabla>
  </DomainObject.Predmet.ProtustrankaFormated>
  <DomainObject.Predmet.ProtustrankaFormatedOIB>
    <izvorni_sadrzaj>  PRANJIĆ GRADNJA d.o.o., OIB 52117387215</izvorni_sadrzaj>
    <derivirana_varijabla naziv="DomainObject.Predmet.ProtustrankaFormatedOIB_1">  PRANJIĆ GRADNJA d.o.o., OIB 52117387215</derivirana_varijabla>
  </DomainObject.Predmet.ProtustrankaFormatedOIB>
  <DomainObject.Predmet.ProtustrankaFormatedWithAdress>
    <izvorni_sadrzaj> PRANJIĆ GRADNJA d.o.o., Kosa 6, 51314 Ravna Gora</izvorni_sadrzaj>
    <derivirana_varijabla naziv="DomainObject.Predmet.ProtustrankaFormatedWithAdress_1"> PRANJIĆ GRADNJA d.o.o., Kosa 6, 51314 Ravna Gora</derivirana_varijabla>
  </DomainObject.Predmet.ProtustrankaFormatedWithAdress>
  <DomainObject.Predmet.ProtustrankaFormatedWithAdressOIB>
    <izvorni_sadrzaj> PRANJIĆ GRADNJA d.o.o., OIB 52117387215, Kosa 6, 51314 Ravna Gora</izvorni_sadrzaj>
    <derivirana_varijabla naziv="DomainObject.Predmet.ProtustrankaFormatedWithAdressOIB_1"> PRANJIĆ GRADNJA d.o.o., OIB 52117387215, Kosa 6, 51314 Ravna Gora</derivirana_varijabla>
  </DomainObject.Predmet.ProtustrankaFormatedWithAdressOIB>
  <DomainObject.Predmet.ProtustrankaWithAdress>
    <izvorni_sadrzaj>PRANJIĆ GRADNJA d.o.o. Kosa 6, 51314 Ravna Gora</izvorni_sadrzaj>
    <derivirana_varijabla naziv="DomainObject.Predmet.ProtustrankaWithAdress_1">PRANJIĆ GRADNJA d.o.o. Kosa 6, 51314 Ravna Gora</derivirana_varijabla>
  </DomainObject.Predmet.ProtustrankaWithAdress>
  <DomainObject.Predmet.ProtustrankaWithAdressOIB>
    <izvorni_sadrzaj>PRANJIĆ GRADNJA d.o.o., OIB 52117387215, Kosa 6, 51314 Ravna Gora</izvorni_sadrzaj>
    <derivirana_varijabla naziv="DomainObject.Predmet.ProtustrankaWithAdressOIB_1">PRANJIĆ GRADNJA d.o.o., OIB 52117387215, Kosa 6, 51314 Ravna Gora</derivirana_varijabla>
  </DomainObject.Predmet.ProtustrankaWithAdressOIB>
  <DomainObject.Predmet.ProtustrankaNazivFormated>
    <izvorni_sadrzaj>PRANJIĆ GRADNJA d.o.o.</izvorni_sadrzaj>
    <derivirana_varijabla naziv="DomainObject.Predmet.ProtustrankaNazivFormated_1">PRANJIĆ GRADNJA d.o.o.</derivirana_varijabla>
  </DomainObject.Predmet.ProtustrankaNazivFormated>
  <DomainObject.Predmet.ProtustrankaNazivFormatedOIB>
    <izvorni_sadrzaj>PRANJIĆ GRADNJA d.o.o., OIB 52117387215</izvorni_sadrzaj>
    <derivirana_varijabla naziv="DomainObject.Predmet.ProtustrankaNazivFormatedOIB_1">PRANJIĆ GRADNJA d.o.o., OIB 52117387215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PRANJIĆ GRADNJA d.o.o.</item>
    </izvorni_sadrzaj>
    <derivirana_varijabla naziv="DomainObject.Predmet.ProtuStrankaListFormated_1">
      <item>PRANJIĆ GRADNJA d.o.o.</item>
    </derivirana_varijabla>
  </DomainObject.Predmet.ProtuStrankaListFormated>
  <DomainObject.Predmet.ProtuStrankaListFormatedOIB>
    <izvorni_sadrzaj>
      <item>PRANJIĆ GRADNJA d.o.o., OIB 52117387215</item>
    </izvorni_sadrzaj>
    <derivirana_varijabla naziv="DomainObject.Predmet.ProtuStrankaListFormatedOIB_1">
      <item>PRANJIĆ GRADNJA d.o.o., OIB 52117387215</item>
    </derivirana_varijabla>
  </DomainObject.Predmet.ProtuStrankaListFormatedOIB>
  <DomainObject.Predmet.ProtuStrankaListFormatedWithAdress>
    <izvorni_sadrzaj>
      <item>PRANJIĆ GRADNJA d.o.o., Kosa 6, 51314 Ravna Gora</item>
    </izvorni_sadrzaj>
    <derivirana_varijabla naziv="DomainObject.Predmet.ProtuStrankaListFormatedWithAdress_1">
      <item>PRANJIĆ GRADNJA d.o.o., Kosa 6, 51314 Ravna Gora</item>
    </derivirana_varijabla>
  </DomainObject.Predmet.ProtuStrankaListFormatedWithAdress>
  <DomainObject.Predmet.ProtuStrankaListFormatedWithAdressOIB>
    <izvorni_sadrzaj>
      <item>PRANJIĆ GRADNJA d.o.o., OIB 52117387215, Kosa 6, 51314 Ravna Gora</item>
    </izvorni_sadrzaj>
    <derivirana_varijabla naziv="DomainObject.Predmet.ProtuStrankaListFormatedWithAdressOIB_1">
      <item>PRANJIĆ GRADNJA d.o.o., OIB 52117387215, Kosa 6, 51314 Ravna Gora</item>
    </derivirana_varijabla>
  </DomainObject.Predmet.ProtuStrankaListFormatedWithAdressOIB>
  <DomainObject.Predmet.ProtuStrankaListNazivFormated>
    <izvorni_sadrzaj>
      <item>PRANJIĆ GRADNJA d.o.o.</item>
    </izvorni_sadrzaj>
    <derivirana_varijabla naziv="DomainObject.Predmet.ProtuStrankaListNazivFormated_1">
      <item>PRANJIĆ GRADNJA d.o.o.</item>
    </derivirana_varijabla>
  </DomainObject.Predmet.ProtuStrankaListNazivFormated>
  <DomainObject.Predmet.ProtuStrankaListNazivFormatedOIB>
    <izvorni_sadrzaj>
      <item>PRANJIĆ GRADNJA d.o.o., OIB 52117387215</item>
    </izvorni_sadrzaj>
    <derivirana_varijabla naziv="DomainObject.Predmet.ProtuStrankaListNazivFormatedOIB_1">
      <item>PRANJIĆ GRADNJA d.o.o., OIB 52117387215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PRANJIĆ GRADNJA d.o.o.</izvorni_sadrzaj>
    <derivirana_varijabla naziv="DomainObject.Predmet.ProtustrankaIDrugi_1">PRANJIĆ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PRANJIĆ GRADNJA d.o.o., OIB 52117387215, Kosa 6, 51314 Ravna Gora</izvorni_sadrzaj>
    <derivirana_varijabla naziv="DomainObject.Predmet.ProtustrankaIDrugiAdressOIB_1">PRANJIĆ GRADNJA d.o.o., OIB 52117387215, Kosa 6,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PRANJIĆ GRADNJA d.o.o.</item>
    </izvorni_sadrzaj>
    <derivirana_varijabla naziv="DomainObject.Predmet.SudioniciListNaziv_1">
      <item>FINA  Rijeka</item>
      <item>PRANJIĆ GRADNJA d.o.o.</item>
    </derivirana_varijabla>
  </DomainObject.Predmet.SudioniciListNaziv>
  <DomainObject.Predmet.SudioniciListAdressOIB>
    <izvorni_sadrzaj>
      <item>FINA  Rijeka, OIB 85821130368, Frana Kurelca 8,51000 Rijeka</item>
      <item>PRANJIĆ GRADNJA d.o.o., OIB 52117387215, Kosa 6,51314 Ravna Gora</item>
    </izvorni_sadrzaj>
    <derivirana_varijabla naziv="DomainObject.Predmet.SudioniciListAdressOIB_1">
      <item>FINA  Rijeka, OIB 85821130368, Frana Kurelca 8,51000 Rijeka</item>
      <item>PRANJIĆ GRADNJA d.o.o., OIB 52117387215, Kosa 6,51314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52117387215</item>
    </izvorni_sadrzaj>
    <derivirana_varijabla naziv="DomainObject.Predmet.SudioniciListNazivOIB_1">
      <item>, OIB 85821130368</item>
      <item>, OIB 52117387215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6E7BCD-EB40-448E-B1BC-54894A1C5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2016-02-08T10:23:00Z</dcterms:created>
  <dc:creator>Vera Jelenović</dc:creator>
  <cp:lastModifiedBy>Tanja Fidel</cp:lastModifiedBy>
  <dcterms:modified xmlns:xsi="http://www.w3.org/2001/XMLSchema-instance" xsi:type="dcterms:W3CDTF">2016-02-08T10:41:00Z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