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a17bb" w14:paraId="aba17bb" w:rsidRDefault="00B948F7" w:rsidP="00B948F7" w:rsidR="00B948F7" w:rsidRPr="004F1050">
      <w:pPr>
        <w:pStyle w:val="Bezproreda"/>
        <w:jc w:val="both"/>
        <w15:collapsed w:val="false"/>
        <w:rPr>
          <w:noProof/>
        </w:rPr>
      </w:pPr>
      <w:bookmarkStart w:name="_GoBack" w:id="0"/>
      <w:bookmarkEnd w:id="0"/>
    </w:p>
    <w:p w:rsidRDefault="00EB0BDF" w:rsidP="00B948F7" w:rsidR="00B948F7" w:rsidRPr="004F1050">
      <w:pPr>
        <w:pStyle w:val="Bezproreda"/>
        <w:jc w:val="both"/>
      </w:pPr>
      <w:r w:rsidRPr="004F1050">
        <w:t xml:space="preserve">               </w:t>
      </w:r>
      <w:r w:rsidR="00B948F7" w:rsidRPr="004F1050">
        <w:rPr>
          <w:noProof/>
          <w:lang w:eastAsia="hr-HR"/>
        </w:rPr>
        <w:drawing>
          <wp:inline distR="0" distL="0" distB="0" distT="0">
            <wp:extent cy="723900" cx="561975"/>
            <wp:effectExtent b="0" r="952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1975"/>
                    </a:xfrm>
                    <a:prstGeom prst="rect">
                      <a:avLst/>
                    </a:prstGeom>
                    <a:noFill/>
                    <a:ln>
                      <a:noFill/>
                    </a:ln>
                  </pic:spPr>
                </pic:pic>
              </a:graphicData>
            </a:graphic>
          </wp:inline>
        </w:drawing>
      </w:r>
    </w:p>
    <w:p w:rsidRDefault="00B948F7" w:rsidP="00B948F7" w:rsidR="00B948F7" w:rsidRPr="004F1050">
      <w:pPr>
        <w:pStyle w:val="Bezproreda"/>
        <w:jc w:val="both"/>
      </w:pPr>
      <w:r w:rsidRPr="004F1050">
        <w:t>REPUBLIKA HRVATSKA</w:t>
      </w:r>
    </w:p>
    <w:p w:rsidRDefault="00B948F7" w:rsidP="00B948F7" w:rsidR="00B948F7" w:rsidRPr="004F1050">
      <w:pPr>
        <w:pStyle w:val="Bezproreda"/>
        <w:jc w:val="both"/>
      </w:pPr>
      <w:r w:rsidRPr="004F1050">
        <w:t xml:space="preserve">TRGOVAČKI SUD U ZAGREBU                                    </w:t>
      </w:r>
      <w:r w:rsidR="007B536A">
        <w:t xml:space="preserve">                              </w:t>
      </w:r>
      <w:r w:rsidRPr="004F1050">
        <w:t xml:space="preserve"> </w:t>
      </w:r>
      <w:r w:rsidR="00EB0BDF" w:rsidRPr="004F1050">
        <w:t>20. St-</w:t>
      </w:r>
      <w:r w:rsidR="00AA0FF3" w:rsidRPr="004F1050">
        <w:t>203</w:t>
      </w:r>
      <w:r w:rsidR="00AF272A" w:rsidRPr="004F1050">
        <w:t>/18</w:t>
      </w:r>
      <w:r w:rsidR="007B536A">
        <w:t>-50</w:t>
      </w:r>
    </w:p>
    <w:p w:rsidRDefault="00B948F7" w:rsidP="00B948F7" w:rsidR="00B948F7" w:rsidRPr="004F1050">
      <w:pPr>
        <w:pStyle w:val="Bezproreda"/>
        <w:jc w:val="both"/>
      </w:pPr>
      <w:r w:rsidRPr="004F1050">
        <w:t>Amruševa 2/II</w:t>
      </w:r>
      <w:r w:rsidR="00EA306B" w:rsidRPr="004F1050">
        <w:t xml:space="preserve"> (PP 432)</w:t>
      </w:r>
    </w:p>
    <w:p w:rsidRDefault="00B948F7" w:rsidP="00B948F7" w:rsidR="00B948F7" w:rsidRPr="004F1050">
      <w:pPr>
        <w:pStyle w:val="Bezproreda"/>
        <w:jc w:val="both"/>
      </w:pPr>
    </w:p>
    <w:p w:rsidRDefault="00B948F7" w:rsidP="00B948F7" w:rsidR="00B948F7" w:rsidRPr="004F1050">
      <w:pPr>
        <w:pStyle w:val="Bezproreda"/>
        <w:jc w:val="center"/>
      </w:pPr>
      <w:r w:rsidRPr="004F1050">
        <w:t>R E P U B L I K A   H R V A T S K A</w:t>
      </w:r>
    </w:p>
    <w:p w:rsidRDefault="00B948F7" w:rsidP="00B948F7" w:rsidR="00B948F7" w:rsidRPr="004F1050">
      <w:pPr>
        <w:pStyle w:val="Bezproreda"/>
        <w:jc w:val="center"/>
      </w:pPr>
    </w:p>
    <w:p w:rsidRDefault="00B948F7" w:rsidP="00B948F7" w:rsidR="00B948F7" w:rsidRPr="004F1050">
      <w:pPr>
        <w:pStyle w:val="Bezproreda"/>
        <w:jc w:val="center"/>
      </w:pPr>
      <w:r w:rsidRPr="004F1050">
        <w:t>R J E Š E N</w:t>
      </w:r>
      <w:r w:rsidR="00CB381D" w:rsidRPr="004F1050">
        <w:t xml:space="preserve"> </w:t>
      </w:r>
      <w:r w:rsidRPr="004F1050">
        <w:t>J E</w:t>
      </w:r>
    </w:p>
    <w:p w:rsidRDefault="00B948F7" w:rsidP="00B948F7" w:rsidR="00B948F7" w:rsidRPr="004F1050">
      <w:pPr>
        <w:pStyle w:val="Bezproreda"/>
        <w:jc w:val="both"/>
        <w:rPr>
          <w:b/>
        </w:rPr>
      </w:pPr>
    </w:p>
    <w:p w:rsidRDefault="00B948F7" w:rsidP="00B948F7" w:rsidR="00B948F7" w:rsidRPr="004F1050">
      <w:pPr>
        <w:pStyle w:val="Bezproreda"/>
        <w:ind w:firstLine="708"/>
        <w:jc w:val="both"/>
      </w:pPr>
      <w:r w:rsidRPr="004F1050">
        <w:t xml:space="preserve">TRGOVAČKI SUD U ZAGREBU, po sucu pojedincu Luciji Butigan, u predstečajnom postupku nad dužnikom </w:t>
      </w:r>
      <w:r w:rsidR="00AA0FF3" w:rsidRPr="004F1050">
        <w:rPr>
          <w:szCs w:val="24"/>
        </w:rPr>
        <w:t>POUNJE Trikotaža, dioničko društvo, Hrvatska Kostajnica (Grad Hrvatska Kostajnica), Ratka Djetelića 70, OIB 66578115034, kojeg zastupa punomoćnica Tea Švaljek Krešić, odvjetnica iz Zagreba, Ilica 134</w:t>
      </w:r>
      <w:r w:rsidR="007B3827" w:rsidRPr="004F1050">
        <w:t>, dana 13</w:t>
      </w:r>
      <w:r w:rsidRPr="004F1050">
        <w:t xml:space="preserve">. </w:t>
      </w:r>
      <w:r w:rsidR="00AA0FF3" w:rsidRPr="004F1050">
        <w:t>prosinca</w:t>
      </w:r>
      <w:r w:rsidR="00212FEA" w:rsidRPr="004F1050">
        <w:t xml:space="preserve"> 2018</w:t>
      </w:r>
      <w:r w:rsidRPr="004F1050">
        <w:t>.</w:t>
      </w:r>
      <w:r w:rsidR="00901FA2" w:rsidRPr="004F1050">
        <w:t xml:space="preserve"> godine</w:t>
      </w:r>
    </w:p>
    <w:p w:rsidRDefault="00B948F7" w:rsidP="00B948F7" w:rsidR="00B948F7" w:rsidRPr="004F1050">
      <w:pPr>
        <w:pStyle w:val="Bezproreda"/>
        <w:jc w:val="both"/>
      </w:pPr>
    </w:p>
    <w:p w:rsidRDefault="00B948F7" w:rsidP="00B948F7" w:rsidR="00B948F7" w:rsidRPr="004F1050">
      <w:pPr>
        <w:pStyle w:val="Bezproreda"/>
        <w:jc w:val="center"/>
      </w:pPr>
      <w:r w:rsidRPr="004F1050">
        <w:t>r</w:t>
      </w:r>
      <w:r w:rsidR="00A3651E" w:rsidRPr="004F1050">
        <w:t xml:space="preserve"> </w:t>
      </w:r>
      <w:r w:rsidRPr="004F1050">
        <w:t>i</w:t>
      </w:r>
      <w:r w:rsidR="00A3651E" w:rsidRPr="004F1050">
        <w:t xml:space="preserve"> </w:t>
      </w:r>
      <w:r w:rsidRPr="004F1050">
        <w:t>j</w:t>
      </w:r>
      <w:r w:rsidR="00A3651E" w:rsidRPr="004F1050">
        <w:t xml:space="preserve"> </w:t>
      </w:r>
      <w:r w:rsidRPr="004F1050">
        <w:t>e</w:t>
      </w:r>
      <w:r w:rsidR="00A3651E" w:rsidRPr="004F1050">
        <w:t xml:space="preserve"> </w:t>
      </w:r>
      <w:r w:rsidRPr="004F1050">
        <w:t>š</w:t>
      </w:r>
      <w:r w:rsidR="00A3651E" w:rsidRPr="004F1050">
        <w:t xml:space="preserve"> </w:t>
      </w:r>
      <w:r w:rsidRPr="004F1050">
        <w:t>i</w:t>
      </w:r>
      <w:r w:rsidR="00A3651E" w:rsidRPr="004F1050">
        <w:t xml:space="preserve"> </w:t>
      </w:r>
      <w:r w:rsidRPr="004F1050">
        <w:t>o</w:t>
      </w:r>
      <w:r w:rsidR="00A3651E" w:rsidRPr="004F1050">
        <w:t xml:space="preserve"> </w:t>
      </w:r>
      <w:r w:rsidRPr="004F1050">
        <w:t xml:space="preserve"> j</w:t>
      </w:r>
      <w:r w:rsidR="00A3651E" w:rsidRPr="004F1050">
        <w:t xml:space="preserve"> </w:t>
      </w:r>
      <w:r w:rsidRPr="004F1050">
        <w:t>e</w:t>
      </w:r>
    </w:p>
    <w:p w:rsidRDefault="00B948F7" w:rsidP="00B948F7" w:rsidR="00B948F7" w:rsidRPr="004F1050">
      <w:pPr>
        <w:pStyle w:val="Bezproreda"/>
        <w:jc w:val="both"/>
      </w:pPr>
    </w:p>
    <w:p w:rsidRDefault="00B948F7" w:rsidP="00B948F7" w:rsidR="00B948F7" w:rsidRPr="004F1050">
      <w:pPr>
        <w:pStyle w:val="Bezproreda"/>
        <w:ind w:firstLine="708"/>
        <w:jc w:val="both"/>
      </w:pPr>
      <w:r w:rsidRPr="004F1050">
        <w:t>Utvrđuje s</w:t>
      </w:r>
      <w:r w:rsidR="00AF272A" w:rsidRPr="004F1050">
        <w:t>e prihvaćanje P</w:t>
      </w:r>
      <w:r w:rsidRPr="004F1050">
        <w:t xml:space="preserve">lana (izmijenjenog) restrukturiranja dužnika i </w:t>
      </w:r>
      <w:r w:rsidR="00AA0FF3" w:rsidRPr="004F1050">
        <w:t>potvrđuje predstečajni sporazum</w:t>
      </w:r>
      <w:r w:rsidRPr="004F1050">
        <w:t xml:space="preserve"> kojim se dužnik </w:t>
      </w:r>
      <w:r w:rsidR="00AA0FF3" w:rsidRPr="004F1050">
        <w:rPr>
          <w:szCs w:val="24"/>
        </w:rPr>
        <w:t>POUNJE Trikotaža, dioničko društvo, Hrvatska Kostajnica (Grad Hrvatska Kostajnica), Ratka Djetelića 70, OIB 66578115034</w:t>
      </w:r>
      <w:r w:rsidR="00F934FF" w:rsidRPr="004F1050">
        <w:rPr>
          <w:szCs w:val="24"/>
          <w:shd w:fill="F8F8F8" w:color="auto" w:val="clear"/>
        </w:rPr>
        <w:t>,</w:t>
      </w:r>
      <w:r w:rsidRPr="004F1050">
        <w:t xml:space="preserve"> predstečajnim vjerovnicima: </w:t>
      </w:r>
    </w:p>
    <w:p w:rsidRDefault="00901FA2" w:rsidP="00B948F7" w:rsidR="00901FA2" w:rsidRPr="004F1050">
      <w:pPr>
        <w:pStyle w:val="Bezproreda"/>
        <w:ind w:firstLine="708"/>
        <w:jc w:val="both"/>
      </w:pPr>
    </w:p>
    <w:p w:rsidRDefault="00292B51" w:rsidP="00AB7936" w:rsidR="00292B51" w:rsidRPr="004F1050">
      <w:pPr>
        <w:pStyle w:val="Bezproreda"/>
        <w:numPr>
          <w:ilvl w:val="0"/>
          <w:numId w:val="13"/>
        </w:numPr>
        <w:jc w:val="both"/>
        <w:rPr>
          <w:b/>
          <w:u w:val="single"/>
        </w:rPr>
      </w:pPr>
      <w:r w:rsidRPr="004F1050">
        <w:rPr>
          <w:b/>
          <w:u w:val="single"/>
        </w:rPr>
        <w:t>1.</w:t>
      </w:r>
      <w:r w:rsidR="00231D8B" w:rsidRPr="004F1050">
        <w:rPr>
          <w:b/>
          <w:u w:val="single"/>
        </w:rPr>
        <w:t>SKUPINA</w:t>
      </w:r>
      <w:r w:rsidRPr="004F1050">
        <w:rPr>
          <w:b/>
          <w:u w:val="single"/>
        </w:rPr>
        <w:t xml:space="preserve"> </w:t>
      </w:r>
    </w:p>
    <w:p w:rsidRDefault="006A22BE" w:rsidP="00B948F7" w:rsidR="006A22BE" w:rsidRPr="004F1050">
      <w:pPr>
        <w:pStyle w:val="Bezproreda"/>
        <w:ind w:firstLine="708"/>
        <w:jc w:val="both"/>
      </w:pPr>
    </w:p>
    <w:p w:rsidRDefault="00292B51" w:rsidP="00292B51" w:rsidR="00292B51" w:rsidRPr="004F1050">
      <w:pPr>
        <w:pStyle w:val="Odlomakpopisa"/>
        <w:numPr>
          <w:ilvl w:val="0"/>
          <w:numId w:val="5"/>
        </w:numPr>
        <w:jc w:val="both"/>
        <w:rPr>
          <w:noProof/>
        </w:rPr>
      </w:pPr>
      <w:r w:rsidRPr="004F1050">
        <w:rPr>
          <w:noProof/>
        </w:rPr>
        <w:t>(33</w:t>
      </w:r>
      <w:r w:rsidRPr="004F1050">
        <w:t xml:space="preserve">.) </w:t>
      </w:r>
      <w:r w:rsidRPr="004F1050">
        <w:rPr>
          <w:noProof/>
        </w:rPr>
        <w:t>Državne nekretnine d.o.o.</w:t>
      </w:r>
      <w:r w:rsidRPr="004F1050">
        <w:t xml:space="preserve">, OIB: </w:t>
      </w:r>
      <w:r w:rsidRPr="004F1050">
        <w:rPr>
          <w:noProof/>
        </w:rPr>
        <w:t>79058504140</w:t>
      </w:r>
      <w:r w:rsidRPr="004F1050">
        <w:t xml:space="preserve">, </w:t>
      </w:r>
      <w:r w:rsidRPr="004F1050">
        <w:rPr>
          <w:noProof/>
        </w:rPr>
        <w:t>Dežmanova 6</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(41</w:t>
      </w:r>
      <w:r w:rsidRPr="004F1050">
        <w:t xml:space="preserve">.) </w:t>
      </w:r>
      <w:r w:rsidRPr="004F1050">
        <w:rPr>
          <w:noProof/>
        </w:rPr>
        <w:t>Financijska agencija</w:t>
      </w:r>
      <w:r w:rsidRPr="004F1050">
        <w:t xml:space="preserve">, </w:t>
      </w:r>
      <w:r w:rsidRPr="004F1050">
        <w:rPr>
          <w:noProof/>
        </w:rPr>
        <w:t>85821130368</w:t>
      </w:r>
      <w:r w:rsidRPr="004F1050">
        <w:t xml:space="preserve">, </w:t>
      </w:r>
      <w:r w:rsidRPr="004F1050">
        <w:rPr>
          <w:noProof/>
        </w:rPr>
        <w:t>Ul.grada Vukovara 70</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(49</w:t>
      </w:r>
      <w:r w:rsidRPr="004F1050">
        <w:t xml:space="preserve">.) </w:t>
      </w:r>
      <w:r w:rsidRPr="004F1050">
        <w:rPr>
          <w:noProof/>
        </w:rPr>
        <w:t>Grad Hrvatska Kostajnica</w:t>
      </w:r>
      <w:r w:rsidRPr="004F1050">
        <w:t xml:space="preserve">, OIB: </w:t>
      </w:r>
      <w:r w:rsidRPr="004F1050">
        <w:rPr>
          <w:noProof/>
        </w:rPr>
        <w:t>06208368082</w:t>
      </w:r>
      <w:r w:rsidRPr="004F1050">
        <w:t xml:space="preserve">, </w:t>
      </w:r>
      <w:r w:rsidRPr="004F1050">
        <w:rPr>
          <w:noProof/>
        </w:rPr>
        <w:t>Trg N.Šubića Zrinskog 1</w:t>
      </w:r>
      <w:r w:rsidRPr="004F1050">
        <w:t xml:space="preserve">, </w:t>
      </w:r>
      <w:r w:rsidRPr="004F1050">
        <w:rPr>
          <w:noProof/>
        </w:rPr>
        <w:t>H.Kostajnica</w:t>
      </w:r>
    </w:p>
    <w:p w:rsidRDefault="00292B51" w:rsidP="00292B51" w:rsidR="00292B51" w:rsidRPr="004F1050">
      <w:pPr>
        <w:pStyle w:val="Odlomakpopisa"/>
        <w:numPr>
          <w:ilvl w:val="0"/>
          <w:numId w:val="5"/>
        </w:numPr>
        <w:jc w:val="both"/>
        <w:rPr>
          <w:noProof/>
        </w:rPr>
      </w:pPr>
      <w:r w:rsidRPr="004F1050">
        <w:rPr>
          <w:noProof/>
        </w:rPr>
        <w:t>(51</w:t>
      </w:r>
      <w:r w:rsidRPr="004F1050">
        <w:t xml:space="preserve">.) </w:t>
      </w:r>
      <w:r w:rsidRPr="004F1050">
        <w:rPr>
          <w:noProof/>
        </w:rPr>
        <w:t>Grad Sisak</w:t>
      </w:r>
      <w:r w:rsidRPr="004F1050">
        <w:t xml:space="preserve">, OIB: </w:t>
      </w:r>
      <w:r w:rsidRPr="004F1050">
        <w:rPr>
          <w:noProof/>
        </w:rPr>
        <w:t>08686015790</w:t>
      </w:r>
      <w:r w:rsidRPr="004F1050">
        <w:t xml:space="preserve">, </w:t>
      </w:r>
      <w:r w:rsidRPr="004F1050">
        <w:rPr>
          <w:noProof/>
        </w:rPr>
        <w:t>Rimska 26</w:t>
      </w:r>
      <w:r w:rsidRPr="004F1050">
        <w:t xml:space="preserve">, </w:t>
      </w:r>
      <w:r w:rsidRPr="004F1050">
        <w:rPr>
          <w:noProof/>
        </w:rPr>
        <w:t>Sisak</w:t>
      </w:r>
    </w:p>
    <w:p w:rsidRDefault="00292B51" w:rsidP="00292B51" w:rsidR="00292B51" w:rsidRPr="004F1050">
      <w:pPr>
        <w:pStyle w:val="Odlomakpopisa"/>
        <w:numPr>
          <w:ilvl w:val="0"/>
          <w:numId w:val="5"/>
        </w:numPr>
        <w:jc w:val="both"/>
        <w:rPr>
          <w:noProof/>
        </w:rPr>
      </w:pPr>
      <w:r w:rsidRPr="004F1050">
        <w:rPr>
          <w:noProof/>
        </w:rPr>
        <w:t>(52</w:t>
      </w:r>
      <w:r w:rsidRPr="004F1050">
        <w:t xml:space="preserve">.) </w:t>
      </w:r>
      <w:r w:rsidRPr="004F1050">
        <w:rPr>
          <w:noProof/>
        </w:rPr>
        <w:t>Grad Zagreb</w:t>
      </w:r>
      <w:r w:rsidRPr="004F1050">
        <w:t xml:space="preserve">, OIB: </w:t>
      </w:r>
      <w:r w:rsidRPr="004F1050">
        <w:rPr>
          <w:noProof/>
        </w:rPr>
        <w:t>61817894937</w:t>
      </w:r>
      <w:r w:rsidRPr="004F1050">
        <w:t xml:space="preserve">, </w:t>
      </w:r>
      <w:r w:rsidRPr="004F1050">
        <w:rPr>
          <w:noProof/>
        </w:rPr>
        <w:t>Trg S.Radića1</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(56</w:t>
      </w:r>
      <w:r w:rsidRPr="004F1050">
        <w:t xml:space="preserve">.) </w:t>
      </w:r>
      <w:r w:rsidRPr="004F1050">
        <w:rPr>
          <w:noProof/>
        </w:rPr>
        <w:t>HEP Opskrba d.o.o.</w:t>
      </w:r>
      <w:r w:rsidRPr="004F1050">
        <w:t xml:space="preserve">, OIB: </w:t>
      </w:r>
      <w:r w:rsidRPr="004F1050">
        <w:rPr>
          <w:noProof/>
        </w:rPr>
        <w:t>63073332379</w:t>
      </w:r>
      <w:r w:rsidRPr="004F1050">
        <w:t xml:space="preserve">, </w:t>
      </w:r>
      <w:r w:rsidRPr="004F1050">
        <w:rPr>
          <w:noProof/>
        </w:rPr>
        <w:t>Ul.grada Vukovara 37</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(57</w:t>
      </w:r>
      <w:r w:rsidRPr="004F1050">
        <w:t xml:space="preserve">.) </w:t>
      </w:r>
      <w:r w:rsidRPr="004F1050">
        <w:rPr>
          <w:noProof/>
        </w:rPr>
        <w:t>HEP Elektra d.o.o.</w:t>
      </w:r>
      <w:r w:rsidRPr="004F1050">
        <w:t xml:space="preserve">, OIB: </w:t>
      </w:r>
      <w:r w:rsidRPr="004F1050">
        <w:rPr>
          <w:noProof/>
        </w:rPr>
        <w:t>43965974818</w:t>
      </w:r>
      <w:r w:rsidRPr="004F1050">
        <w:t xml:space="preserve">, </w:t>
      </w:r>
      <w:r w:rsidRPr="004F1050">
        <w:rPr>
          <w:noProof/>
        </w:rPr>
        <w:t>Ulica grada Vukovara 37</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(58</w:t>
      </w:r>
      <w:r w:rsidRPr="004F1050">
        <w:t xml:space="preserve">.) </w:t>
      </w:r>
      <w:r w:rsidRPr="004F1050">
        <w:rPr>
          <w:noProof/>
        </w:rPr>
        <w:t>HEP Operator distribucijskog područja</w:t>
      </w:r>
      <w:r w:rsidRPr="004F1050">
        <w:t xml:space="preserve">, OIB: </w:t>
      </w:r>
      <w:r w:rsidRPr="004F1050">
        <w:rPr>
          <w:noProof/>
        </w:rPr>
        <w:t>46830600751</w:t>
      </w:r>
      <w:r w:rsidRPr="004F1050">
        <w:t xml:space="preserve">, </w:t>
      </w:r>
      <w:r w:rsidRPr="004F1050">
        <w:rPr>
          <w:noProof/>
        </w:rPr>
        <w:t>Kralja Tomislava 42</w:t>
      </w:r>
      <w:r w:rsidRPr="004F1050">
        <w:t xml:space="preserve">, </w:t>
      </w:r>
      <w:r w:rsidRPr="004F1050">
        <w:rPr>
          <w:noProof/>
        </w:rPr>
        <w:t>Sisak</w:t>
      </w:r>
    </w:p>
    <w:p w:rsidRDefault="00292B51" w:rsidP="00292B51" w:rsidR="00292B51" w:rsidRPr="004F1050">
      <w:pPr>
        <w:pStyle w:val="Odlomakpopisa"/>
        <w:numPr>
          <w:ilvl w:val="0"/>
          <w:numId w:val="5"/>
        </w:numPr>
        <w:jc w:val="both"/>
        <w:rPr>
          <w:noProof/>
        </w:rPr>
      </w:pPr>
      <w:r w:rsidRPr="004F1050">
        <w:rPr>
          <w:noProof/>
        </w:rPr>
        <w:t>(61</w:t>
      </w:r>
      <w:r w:rsidRPr="004F1050">
        <w:t xml:space="preserve">.) </w:t>
      </w:r>
      <w:r w:rsidRPr="004F1050">
        <w:rPr>
          <w:noProof/>
        </w:rPr>
        <w:t>Hrvatska izvještajna novinska agencija</w:t>
      </w:r>
      <w:r w:rsidRPr="004F1050">
        <w:t xml:space="preserve">, OIB: </w:t>
      </w:r>
      <w:r w:rsidRPr="004F1050">
        <w:rPr>
          <w:noProof/>
        </w:rPr>
        <w:t>41387373932</w:t>
      </w:r>
      <w:r w:rsidRPr="004F1050">
        <w:t xml:space="preserve">, </w:t>
      </w:r>
      <w:r w:rsidRPr="004F1050">
        <w:rPr>
          <w:noProof/>
        </w:rPr>
        <w:t>Marulićev trg 16</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(63</w:t>
      </w:r>
      <w:r w:rsidRPr="004F1050">
        <w:t xml:space="preserve">.) </w:t>
      </w:r>
      <w:r w:rsidRPr="004F1050">
        <w:rPr>
          <w:noProof/>
        </w:rPr>
        <w:t>Hrvatska radiotelevizija</w:t>
      </w:r>
      <w:r w:rsidRPr="004F1050">
        <w:t xml:space="preserve">, OIB: </w:t>
      </w:r>
      <w:r w:rsidRPr="004F1050">
        <w:rPr>
          <w:noProof/>
        </w:rPr>
        <w:t>68419124305</w:t>
      </w:r>
      <w:r w:rsidRPr="004F1050">
        <w:t xml:space="preserve">, </w:t>
      </w:r>
      <w:r w:rsidRPr="004F1050">
        <w:rPr>
          <w:noProof/>
        </w:rPr>
        <w:t>Prisavlje 3</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(65</w:t>
      </w:r>
      <w:r w:rsidRPr="004F1050">
        <w:t xml:space="preserve">.) </w:t>
      </w:r>
      <w:r w:rsidRPr="004F1050">
        <w:rPr>
          <w:noProof/>
        </w:rPr>
        <w:t>Hrvatske šume</w:t>
      </w:r>
      <w:r w:rsidRPr="004F1050">
        <w:t xml:space="preserve">, OIB: </w:t>
      </w:r>
      <w:r w:rsidRPr="004F1050">
        <w:rPr>
          <w:noProof/>
        </w:rPr>
        <w:t>69693144506</w:t>
      </w:r>
      <w:r w:rsidRPr="004F1050">
        <w:t xml:space="preserve">, </w:t>
      </w:r>
      <w:r w:rsidRPr="004F1050">
        <w:rPr>
          <w:noProof/>
        </w:rPr>
        <w:t>Lj.Farkaša Vukotinovića 2</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(66</w:t>
      </w:r>
      <w:r w:rsidRPr="004F1050">
        <w:t xml:space="preserve">.) </w:t>
      </w:r>
      <w:r w:rsidRPr="004F1050">
        <w:rPr>
          <w:noProof/>
        </w:rPr>
        <w:t>Hrvatske vode</w:t>
      </w:r>
      <w:r w:rsidRPr="004F1050">
        <w:t xml:space="preserve">, OIB: </w:t>
      </w:r>
      <w:r w:rsidRPr="004F1050">
        <w:rPr>
          <w:noProof/>
        </w:rPr>
        <w:t>28921383001</w:t>
      </w:r>
      <w:r w:rsidRPr="004F1050">
        <w:t xml:space="preserve">, </w:t>
      </w:r>
      <w:r w:rsidRPr="004F1050">
        <w:rPr>
          <w:noProof/>
        </w:rPr>
        <w:t>Ul.grada Vukovara 220</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(80</w:t>
      </w:r>
      <w:r w:rsidRPr="004F1050">
        <w:t xml:space="preserve">.) </w:t>
      </w:r>
      <w:r w:rsidRPr="004F1050">
        <w:rPr>
          <w:noProof/>
        </w:rPr>
        <w:t>JP Komunalac</w:t>
      </w:r>
      <w:r w:rsidRPr="004F1050">
        <w:t xml:space="preserve">, OIB: </w:t>
      </w:r>
      <w:r w:rsidRPr="004F1050">
        <w:rPr>
          <w:noProof/>
        </w:rPr>
        <w:t>28622553096</w:t>
      </w:r>
      <w:r w:rsidRPr="004F1050">
        <w:t xml:space="preserve">, </w:t>
      </w:r>
      <w:r w:rsidRPr="004F1050">
        <w:rPr>
          <w:noProof/>
        </w:rPr>
        <w:t>Unska 1</w:t>
      </w:r>
      <w:r w:rsidRPr="004F1050">
        <w:t xml:space="preserve">, </w:t>
      </w:r>
      <w:r w:rsidRPr="004F1050">
        <w:rPr>
          <w:noProof/>
        </w:rPr>
        <w:t>H.Kostajnica</w:t>
      </w:r>
    </w:p>
    <w:p w:rsidRDefault="00292B51" w:rsidP="00292B51" w:rsidR="00292B51" w:rsidRPr="004F1050">
      <w:pPr>
        <w:pStyle w:val="Odlomakpopisa"/>
        <w:numPr>
          <w:ilvl w:val="0"/>
          <w:numId w:val="5"/>
        </w:numPr>
        <w:jc w:val="both"/>
        <w:rPr>
          <w:noProof/>
        </w:rPr>
      </w:pPr>
      <w:r w:rsidRPr="004F1050">
        <w:rPr>
          <w:noProof/>
        </w:rPr>
        <w:t>(107</w:t>
      </w:r>
      <w:r w:rsidRPr="004F1050">
        <w:t xml:space="preserve">.) </w:t>
      </w:r>
      <w:r w:rsidRPr="004F1050">
        <w:rPr>
          <w:noProof/>
        </w:rPr>
        <w:t>Ministarstvo financija Porezna uprava</w:t>
      </w:r>
      <w:r w:rsidRPr="004F1050">
        <w:t xml:space="preserve">, OIB: </w:t>
      </w:r>
      <w:r w:rsidRPr="004F1050">
        <w:rPr>
          <w:noProof/>
        </w:rPr>
        <w:t>18683136487</w:t>
      </w:r>
      <w:r w:rsidRPr="004F1050">
        <w:t xml:space="preserve">, </w:t>
      </w:r>
      <w:r w:rsidRPr="004F1050">
        <w:rPr>
          <w:noProof/>
        </w:rPr>
        <w:t>Katančićeva 5</w:t>
      </w:r>
      <w:r w:rsidRPr="004F1050">
        <w:t xml:space="preserve">, </w:t>
      </w:r>
      <w:r w:rsidRPr="004F1050">
        <w:rPr>
          <w:noProof/>
        </w:rPr>
        <w:t>Zagreb</w:t>
      </w:r>
    </w:p>
    <w:p w:rsidRDefault="00292B51" w:rsidP="00292B51" w:rsidR="00292B51" w:rsidRPr="004F1050">
      <w:pPr>
        <w:pStyle w:val="Odlomakpopisa"/>
        <w:numPr>
          <w:ilvl w:val="0"/>
          <w:numId w:val="5"/>
        </w:numPr>
        <w:jc w:val="both"/>
        <w:rPr>
          <w:noProof/>
        </w:rPr>
      </w:pPr>
      <w:r w:rsidRPr="004F1050">
        <w:rPr>
          <w:noProof/>
        </w:rPr>
        <w:t>(130</w:t>
      </w:r>
      <w:r w:rsidRPr="004F1050">
        <w:t xml:space="preserve">.) </w:t>
      </w:r>
      <w:r w:rsidRPr="004F1050">
        <w:rPr>
          <w:noProof/>
        </w:rPr>
        <w:t>Republika Hrvatska</w:t>
      </w:r>
      <w:r w:rsidRPr="004F1050">
        <w:t xml:space="preserve">, OIB: </w:t>
      </w:r>
      <w:r w:rsidRPr="004F1050">
        <w:rPr>
          <w:noProof/>
        </w:rPr>
        <w:t>52634238587</w:t>
      </w:r>
      <w:r w:rsidRPr="004F1050">
        <w:t xml:space="preserve">, </w:t>
      </w:r>
      <w:r w:rsidRPr="004F1050">
        <w:rPr>
          <w:noProof/>
        </w:rPr>
        <w:t>Ferde Hafelea 57</w:t>
      </w:r>
      <w:r w:rsidRPr="004F1050">
        <w:t xml:space="preserve">, </w:t>
      </w:r>
      <w:r w:rsidRPr="004F1050">
        <w:rPr>
          <w:noProof/>
        </w:rPr>
        <w:t>Sisak</w:t>
      </w:r>
    </w:p>
    <w:p w:rsidRDefault="00292B51" w:rsidP="00292B51" w:rsidR="00292B51" w:rsidRPr="004F1050">
      <w:pPr>
        <w:pStyle w:val="Odlomakpopisa"/>
        <w:numPr>
          <w:ilvl w:val="0"/>
          <w:numId w:val="5"/>
        </w:numPr>
        <w:jc w:val="both"/>
        <w:rPr>
          <w:noProof/>
        </w:rPr>
      </w:pPr>
      <w:r w:rsidRPr="004F1050">
        <w:rPr>
          <w:noProof/>
        </w:rPr>
        <w:t>(162</w:t>
      </w:r>
      <w:r w:rsidRPr="004F1050">
        <w:t xml:space="preserve">.) </w:t>
      </w:r>
      <w:r w:rsidRPr="004F1050">
        <w:rPr>
          <w:noProof/>
        </w:rPr>
        <w:t>Zavod za javno zdravstvo Sisačko-Moslavačke županije</w:t>
      </w:r>
      <w:r w:rsidRPr="004F1050">
        <w:t xml:space="preserve">,OIB: </w:t>
      </w:r>
      <w:r w:rsidRPr="004F1050">
        <w:rPr>
          <w:noProof/>
        </w:rPr>
        <w:t>29702380901</w:t>
      </w:r>
      <w:r w:rsidRPr="004F1050">
        <w:t xml:space="preserve">, </w:t>
      </w:r>
      <w:r w:rsidRPr="004F1050">
        <w:rPr>
          <w:noProof/>
        </w:rPr>
        <w:t>Tomislavova 1</w:t>
      </w:r>
      <w:r w:rsidRPr="004F1050">
        <w:t xml:space="preserve">, </w:t>
      </w:r>
      <w:r w:rsidRPr="004F1050">
        <w:rPr>
          <w:noProof/>
        </w:rPr>
        <w:t>Sisak</w:t>
      </w:r>
    </w:p>
    <w:p w:rsidRDefault="00AF272A" w:rsidP="00B948F7" w:rsidR="00AF272A" w:rsidRPr="004F1050">
      <w:pPr>
        <w:jc w:val="both"/>
      </w:pPr>
    </w:p>
    <w:p w:rsidRDefault="000952DA" w:rsidP="000952DA" w:rsidR="000952DA" w:rsidRPr="004F1050">
      <w:pPr>
        <w:jc w:val="both"/>
        <w:rPr>
          <w:color w:val="000000"/>
        </w:rPr>
      </w:pPr>
      <w:r w:rsidRPr="004F1050">
        <w:lastRenderedPageBreak/>
        <w:t>obvezuje isplatiti iznose tražbina na način</w:t>
      </w:r>
      <w:r w:rsidR="001D4EF8" w:rsidRPr="004F1050">
        <w:t xml:space="preserve">, </w:t>
      </w:r>
      <w:r w:rsidR="003A144E" w:rsidRPr="004F1050">
        <w:t>da vjerovnici  dužnika prve skupine otpišu</w:t>
      </w:r>
      <w:r w:rsidRPr="004F1050">
        <w:t xml:space="preserve"> 55% (pedeset pet posto) od utvrđene tražbine, dok se preostali dio tražbine namiruje u roku od 5 (pet) godina uz godinu dana počeka, na način, da se nakon 2 (dvije) godine od pravomoćnosti potvrde predstečajnog sporazuma namiri 10% (deset posto) preostale tražbine, nakon 3 (tri) godine od pravomoćnosti potvrde predstečajnog sporazuma namiri 30% (trideset posto) preostale tražbine, nakon 4 (četiri) godine od pravomoćnosti potvrde predstečajnog sporazuma namiri 30% (trideset posto) preostale tražbine i nakon 5 (pet) godina od pravomoćnosti potvrde predstečajnog sporazuma namiri 30% (trideset posto) preostale tražbine uz 4,50 % kamata godišnje na neotplaćene tr</w:t>
      </w:r>
      <w:r w:rsidR="00CC0218" w:rsidRPr="004F1050">
        <w:t>ažbine koje ostaju za namirenje, odnosno kako slijedi:</w:t>
      </w:r>
    </w:p>
    <w:p w:rsidRDefault="0036091A" w:rsidP="00015859" w:rsidR="0036091A" w:rsidRPr="004F1050">
      <w:pPr>
        <w:ind w:firstLine="360"/>
        <w:jc w:val="both"/>
      </w:pPr>
    </w:p>
    <w:p w:rsidRDefault="00CC0218" w:rsidP="00CC0218" w:rsidR="00CC0218" w:rsidRPr="004F1050">
      <w:pPr>
        <w:jc w:val="both"/>
      </w:pPr>
      <w:r w:rsidRPr="004F1050">
        <w:rPr>
          <w:noProof/>
        </w:rPr>
        <w:t>1. (33</w:t>
      </w:r>
      <w:r w:rsidRPr="004F1050">
        <w:t xml:space="preserve">.) Vjerovnik </w:t>
      </w:r>
      <w:r w:rsidRPr="004F1050">
        <w:rPr>
          <w:noProof/>
        </w:rPr>
        <w:t>Državne nekretnine d.o.o.</w:t>
      </w:r>
      <w:r w:rsidRPr="004F1050">
        <w:t xml:space="preserve">, OIB: </w:t>
      </w:r>
      <w:r w:rsidRPr="004F1050">
        <w:rPr>
          <w:noProof/>
        </w:rPr>
        <w:t>79058504140</w:t>
      </w:r>
      <w:r w:rsidRPr="004F1050">
        <w:t xml:space="preserve">, </w:t>
      </w:r>
      <w:r w:rsidRPr="004F1050">
        <w:rPr>
          <w:noProof/>
        </w:rPr>
        <w:t>Dežmanova 6</w:t>
      </w:r>
      <w:r w:rsidRPr="004F1050">
        <w:t xml:space="preserve">, </w:t>
      </w:r>
      <w:r w:rsidRPr="004F1050">
        <w:rPr>
          <w:noProof/>
        </w:rPr>
        <w:t>Zagreb</w:t>
      </w:r>
      <w:r w:rsidRPr="004F1050">
        <w:t xml:space="preserve">, utvrđeni iznos tražbine iznosi </w:t>
      </w:r>
      <w:r w:rsidRPr="004F1050">
        <w:rPr>
          <w:noProof/>
        </w:rPr>
        <w:t>715,40</w:t>
      </w:r>
      <w:r w:rsidRPr="004F1050">
        <w:t xml:space="preserve"> kn. Vjerovnik otpušta Dužnik</w:t>
      </w:r>
      <w:r w:rsidR="00495066" w:rsidRPr="004F1050">
        <w:t>u</w:t>
      </w:r>
      <w:r w:rsidRPr="004F1050">
        <w:t xml:space="preserve"> dio tražbine u iznosu od</w:t>
      </w:r>
      <w:r w:rsidRPr="004F1050">
        <w:rPr>
          <w:noProof/>
        </w:rPr>
        <w:t xml:space="preserve"> 393,47 kn, a dužnik pristaje na takav otpust duga</w:t>
      </w:r>
      <w:r w:rsidRPr="004F1050">
        <w:t xml:space="preserve">. Preostali dio tražbine koji ostaje za namirenje u iznosu od </w:t>
      </w:r>
      <w:r w:rsidRPr="004F1050">
        <w:rPr>
          <w:noProof/>
        </w:rPr>
        <w:t>321,93</w:t>
      </w:r>
      <w:r w:rsidRPr="004F1050">
        <w:t xml:space="preserve"> kn</w:t>
      </w:r>
      <w:r w:rsidR="0097120E" w:rsidRPr="004F1050">
        <w:t xml:space="preserve">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32,19</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96,58</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96,58</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96,58</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2. (41</w:t>
      </w:r>
      <w:r w:rsidRPr="004F1050">
        <w:t xml:space="preserve">.) Vjerovnik </w:t>
      </w:r>
      <w:r w:rsidRPr="004F1050">
        <w:rPr>
          <w:noProof/>
        </w:rPr>
        <w:t>Financijska agencija</w:t>
      </w:r>
      <w:r w:rsidRPr="004F1050">
        <w:t xml:space="preserve">, OIB: </w:t>
      </w:r>
      <w:r w:rsidRPr="004F1050">
        <w:rPr>
          <w:noProof/>
        </w:rPr>
        <w:t>85821130368</w:t>
      </w:r>
      <w:r w:rsidRPr="004F1050">
        <w:t xml:space="preserve">, </w:t>
      </w:r>
      <w:r w:rsidRPr="004F1050">
        <w:rPr>
          <w:noProof/>
        </w:rPr>
        <w:t>Ul.grada Vukovara 70</w:t>
      </w:r>
      <w:r w:rsidRPr="004F1050">
        <w:t xml:space="preserve">, </w:t>
      </w:r>
      <w:r w:rsidRPr="004F1050">
        <w:rPr>
          <w:noProof/>
        </w:rPr>
        <w:t>Zagreb</w:t>
      </w:r>
      <w:r w:rsidRPr="004F1050">
        <w:t xml:space="preserve">, utvrđeni iznos tražbine iznosi </w:t>
      </w:r>
      <w:r w:rsidRPr="004F1050">
        <w:rPr>
          <w:noProof/>
        </w:rPr>
        <w:t>14.149,90</w:t>
      </w:r>
      <w:r w:rsidRPr="004F1050">
        <w:t xml:space="preserve"> kn. Vjerovnik otpušta Dužnik</w:t>
      </w:r>
      <w:r w:rsidR="00D14242" w:rsidRPr="004F1050">
        <w:t>u</w:t>
      </w:r>
      <w:r w:rsidRPr="004F1050">
        <w:t xml:space="preserve"> dio tražbine u iznosu od</w:t>
      </w:r>
      <w:r w:rsidRPr="004F1050">
        <w:rPr>
          <w:noProof/>
        </w:rPr>
        <w:t xml:space="preserve"> 7.782,45 kn, a dužnik pristaje na takav otpust duga</w:t>
      </w:r>
      <w:r w:rsidRPr="004F1050">
        <w:t xml:space="preserve">. Preostali dio tražbine koji ostaje za namirenje u iznosu od </w:t>
      </w:r>
      <w:r w:rsidRPr="004F1050">
        <w:rPr>
          <w:noProof/>
        </w:rPr>
        <w:t>6.367,46</w:t>
      </w:r>
      <w:r w:rsidR="00D14242"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636,75</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1.910,24</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1.910,24</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1.910,24</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3. (49</w:t>
      </w:r>
      <w:r w:rsidRPr="004F1050">
        <w:t xml:space="preserve">.) Vjerovnik </w:t>
      </w:r>
      <w:r w:rsidRPr="004F1050">
        <w:rPr>
          <w:noProof/>
        </w:rPr>
        <w:t>Grad Hrvatska Kostajnica</w:t>
      </w:r>
      <w:r w:rsidRPr="004F1050">
        <w:t xml:space="preserve">, OIB: </w:t>
      </w:r>
      <w:r w:rsidRPr="004F1050">
        <w:rPr>
          <w:noProof/>
        </w:rPr>
        <w:t>06208368082</w:t>
      </w:r>
      <w:r w:rsidRPr="004F1050">
        <w:t xml:space="preserve">, </w:t>
      </w:r>
      <w:r w:rsidRPr="004F1050">
        <w:rPr>
          <w:noProof/>
        </w:rPr>
        <w:t>Trg N.Šubića Zrinskog 1</w:t>
      </w:r>
      <w:r w:rsidRPr="004F1050">
        <w:t xml:space="preserve">, </w:t>
      </w:r>
      <w:r w:rsidRPr="004F1050">
        <w:rPr>
          <w:noProof/>
        </w:rPr>
        <w:t>H.Kostajnica</w:t>
      </w:r>
      <w:r w:rsidRPr="004F1050">
        <w:t xml:space="preserve">, utvrđeni iznos tražbine iznosi </w:t>
      </w:r>
      <w:r w:rsidRPr="004F1050">
        <w:rPr>
          <w:noProof/>
        </w:rPr>
        <w:t>609.869,25</w:t>
      </w:r>
      <w:r w:rsidRPr="004F1050">
        <w:t xml:space="preserve"> kn. Vjerovnik otpušta Dužnik</w:t>
      </w:r>
      <w:r w:rsidR="00D14242" w:rsidRPr="004F1050">
        <w:t>u</w:t>
      </w:r>
      <w:r w:rsidRPr="004F1050">
        <w:t xml:space="preserve"> dio tražbine u iznosu od</w:t>
      </w:r>
      <w:r w:rsidRPr="004F1050">
        <w:rPr>
          <w:noProof/>
        </w:rPr>
        <w:t xml:space="preserve"> 335.428,09 kn, a dužnik pristaje na takav otpust duga</w:t>
      </w:r>
      <w:r w:rsidRPr="004F1050">
        <w:t xml:space="preserve">. Preostali dio tražbine koji ostaje za namirenje u iznosu od </w:t>
      </w:r>
      <w:r w:rsidRPr="004F1050">
        <w:rPr>
          <w:noProof/>
        </w:rPr>
        <w:t>274.441,16</w:t>
      </w:r>
      <w:r w:rsidR="00D14242" w:rsidRPr="004F1050">
        <w:t xml:space="preserve"> kn Dužnik će podmiriti</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27.444,12</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lastRenderedPageBreak/>
        <w:t xml:space="preserve">- iznos od </w:t>
      </w:r>
      <w:r w:rsidRPr="004F1050">
        <w:rPr>
          <w:noProof/>
        </w:rPr>
        <w:t>82.332,35</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82.332,35</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82.332,35</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4. (51</w:t>
      </w:r>
      <w:r w:rsidRPr="004F1050">
        <w:t xml:space="preserve">.) Vjerovnik </w:t>
      </w:r>
      <w:r w:rsidRPr="004F1050">
        <w:rPr>
          <w:noProof/>
        </w:rPr>
        <w:t>Grad Sisak</w:t>
      </w:r>
      <w:r w:rsidRPr="004F1050">
        <w:t xml:space="preserve">, OIB: </w:t>
      </w:r>
      <w:r w:rsidRPr="004F1050">
        <w:rPr>
          <w:noProof/>
        </w:rPr>
        <w:t>08686015790</w:t>
      </w:r>
      <w:r w:rsidRPr="004F1050">
        <w:t xml:space="preserve">, </w:t>
      </w:r>
      <w:r w:rsidRPr="004F1050">
        <w:rPr>
          <w:noProof/>
        </w:rPr>
        <w:t>Rimska 26</w:t>
      </w:r>
      <w:r w:rsidRPr="004F1050">
        <w:t xml:space="preserve">, </w:t>
      </w:r>
      <w:r w:rsidRPr="004F1050">
        <w:rPr>
          <w:noProof/>
        </w:rPr>
        <w:t>Sisak</w:t>
      </w:r>
      <w:r w:rsidRPr="004F1050">
        <w:t xml:space="preserve">, utvrđeni iznos tražbine iznosi </w:t>
      </w:r>
      <w:r w:rsidRPr="004F1050">
        <w:rPr>
          <w:noProof/>
        </w:rPr>
        <w:t>7.595,21</w:t>
      </w:r>
      <w:r w:rsidRPr="004F1050">
        <w:t xml:space="preserve"> kn. Vjerovnik otpušta Dužnik</w:t>
      </w:r>
      <w:r w:rsidR="0083140D" w:rsidRPr="004F1050">
        <w:t>u</w:t>
      </w:r>
      <w:r w:rsidRPr="004F1050">
        <w:t xml:space="preserve"> dio tražbine u iznosu od</w:t>
      </w:r>
      <w:r w:rsidRPr="004F1050">
        <w:rPr>
          <w:noProof/>
        </w:rPr>
        <w:t xml:space="preserve"> 4.177,37 kn, a dužnik pristaje na takav otpust duga</w:t>
      </w:r>
      <w:r w:rsidRPr="004F1050">
        <w:t xml:space="preserve">. Preostali dio tražbine koji ostaje za namirenje u iznosu od </w:t>
      </w:r>
      <w:r w:rsidRPr="004F1050">
        <w:rPr>
          <w:noProof/>
        </w:rPr>
        <w:t>3.417,84</w:t>
      </w:r>
      <w:r w:rsidR="0083140D"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341,78</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1.025,35</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1.025,35</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1.025,35</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5. (52</w:t>
      </w:r>
      <w:r w:rsidRPr="004F1050">
        <w:t xml:space="preserve">.) Vjerovnik </w:t>
      </w:r>
      <w:r w:rsidRPr="004F1050">
        <w:rPr>
          <w:noProof/>
        </w:rPr>
        <w:t>Grad Zagreb</w:t>
      </w:r>
      <w:r w:rsidRPr="004F1050">
        <w:t xml:space="preserve">, OIB: </w:t>
      </w:r>
      <w:r w:rsidRPr="004F1050">
        <w:rPr>
          <w:noProof/>
        </w:rPr>
        <w:t>61817894937</w:t>
      </w:r>
      <w:r w:rsidRPr="004F1050">
        <w:t xml:space="preserve">, </w:t>
      </w:r>
      <w:r w:rsidRPr="004F1050">
        <w:rPr>
          <w:noProof/>
        </w:rPr>
        <w:t>Trg S.Radića1</w:t>
      </w:r>
      <w:r w:rsidRPr="004F1050">
        <w:t xml:space="preserve">, </w:t>
      </w:r>
      <w:r w:rsidRPr="004F1050">
        <w:rPr>
          <w:noProof/>
        </w:rPr>
        <w:t>Zagreb</w:t>
      </w:r>
      <w:r w:rsidRPr="004F1050">
        <w:t xml:space="preserve">, utvrđeni iznos tražbine iznosi </w:t>
      </w:r>
      <w:r w:rsidRPr="004F1050">
        <w:rPr>
          <w:noProof/>
        </w:rPr>
        <w:t>19.129,22</w:t>
      </w:r>
      <w:r w:rsidRPr="004F1050">
        <w:t xml:space="preserve"> kn. Vjerovnik otpušta Dužnik</w:t>
      </w:r>
      <w:r w:rsidR="0031025C" w:rsidRPr="004F1050">
        <w:t>u</w:t>
      </w:r>
      <w:r w:rsidRPr="004F1050">
        <w:t xml:space="preserve"> dio tražbine u iznosu od</w:t>
      </w:r>
      <w:r w:rsidRPr="004F1050">
        <w:rPr>
          <w:noProof/>
        </w:rPr>
        <w:t xml:space="preserve"> 10.521,07 kn, a dužnik pristaje na takav otpust duga</w:t>
      </w:r>
      <w:r w:rsidRPr="004F1050">
        <w:t xml:space="preserve">. Preostali dio tražbine koji ostaje za namirenje u iznosu od </w:t>
      </w:r>
      <w:r w:rsidRPr="004F1050">
        <w:rPr>
          <w:noProof/>
        </w:rPr>
        <w:t>8.608,15</w:t>
      </w:r>
      <w:r w:rsidR="0031025C"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860,81</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2.582,44</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2.582,44</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2.582,44</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6. (56</w:t>
      </w:r>
      <w:r w:rsidRPr="004F1050">
        <w:t xml:space="preserve">.) Vjerovnik </w:t>
      </w:r>
      <w:r w:rsidRPr="004F1050">
        <w:rPr>
          <w:noProof/>
        </w:rPr>
        <w:t>HEP Opskrba d.o.o.</w:t>
      </w:r>
      <w:r w:rsidRPr="004F1050">
        <w:t xml:space="preserve">, OIB: </w:t>
      </w:r>
      <w:r w:rsidRPr="004F1050">
        <w:rPr>
          <w:noProof/>
        </w:rPr>
        <w:t>63073332379</w:t>
      </w:r>
      <w:r w:rsidRPr="004F1050">
        <w:t xml:space="preserve">, </w:t>
      </w:r>
      <w:r w:rsidRPr="004F1050">
        <w:rPr>
          <w:noProof/>
        </w:rPr>
        <w:t>Ul.grada Vukovara 37</w:t>
      </w:r>
      <w:r w:rsidRPr="004F1050">
        <w:t xml:space="preserve">, </w:t>
      </w:r>
      <w:r w:rsidRPr="004F1050">
        <w:rPr>
          <w:noProof/>
        </w:rPr>
        <w:t>Zagreb</w:t>
      </w:r>
      <w:r w:rsidRPr="004F1050">
        <w:t xml:space="preserve">, utvrđeni iznos tražbine iznosi </w:t>
      </w:r>
      <w:r w:rsidRPr="004F1050">
        <w:rPr>
          <w:noProof/>
        </w:rPr>
        <w:t>176.742,03</w:t>
      </w:r>
      <w:r w:rsidRPr="004F1050">
        <w:t xml:space="preserve"> kn. Vjerovnik otpušta Dužnik</w:t>
      </w:r>
      <w:r w:rsidR="0031025C" w:rsidRPr="004F1050">
        <w:t>u</w:t>
      </w:r>
      <w:r w:rsidRPr="004F1050">
        <w:t xml:space="preserve"> dio tražbine u iznosu od</w:t>
      </w:r>
      <w:r w:rsidRPr="004F1050">
        <w:rPr>
          <w:noProof/>
        </w:rPr>
        <w:t xml:space="preserve"> 97.208,12 kn, a dužnik pristaje na takav otpust duga</w:t>
      </w:r>
      <w:r w:rsidRPr="004F1050">
        <w:t xml:space="preserve">. Preostali dio tražbine koji ostaje za namirenje u iznosu od </w:t>
      </w:r>
      <w:r w:rsidRPr="004F1050">
        <w:rPr>
          <w:noProof/>
        </w:rPr>
        <w:t>79.533,91</w:t>
      </w:r>
      <w:r w:rsidR="0031025C"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7.953,39</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23.860,17</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23.860,17</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lastRenderedPageBreak/>
        <w:t xml:space="preserve">- iznos od </w:t>
      </w:r>
      <w:r w:rsidRPr="004F1050">
        <w:rPr>
          <w:noProof/>
        </w:rPr>
        <w:t>23.860,17</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7. (57</w:t>
      </w:r>
      <w:r w:rsidRPr="004F1050">
        <w:t xml:space="preserve">.) Vjerovnik </w:t>
      </w:r>
      <w:r w:rsidRPr="004F1050">
        <w:rPr>
          <w:noProof/>
        </w:rPr>
        <w:t>HEP Elektra d.o.o.</w:t>
      </w:r>
      <w:r w:rsidRPr="004F1050">
        <w:t xml:space="preserve">, OIB: </w:t>
      </w:r>
      <w:r w:rsidRPr="004F1050">
        <w:rPr>
          <w:noProof/>
        </w:rPr>
        <w:t>43965974818</w:t>
      </w:r>
      <w:r w:rsidRPr="004F1050">
        <w:t xml:space="preserve">, </w:t>
      </w:r>
      <w:r w:rsidRPr="004F1050">
        <w:rPr>
          <w:noProof/>
        </w:rPr>
        <w:t>Ulica grada Vukovara 37</w:t>
      </w:r>
      <w:r w:rsidRPr="004F1050">
        <w:t xml:space="preserve">, </w:t>
      </w:r>
      <w:r w:rsidRPr="004F1050">
        <w:rPr>
          <w:noProof/>
        </w:rPr>
        <w:t>Zagreb</w:t>
      </w:r>
      <w:r w:rsidRPr="004F1050">
        <w:t xml:space="preserve">, utvrđeni iznos tražbine iznosi </w:t>
      </w:r>
      <w:r w:rsidRPr="004F1050">
        <w:rPr>
          <w:noProof/>
        </w:rPr>
        <w:t>94.755,61</w:t>
      </w:r>
      <w:r w:rsidRPr="004F1050">
        <w:t xml:space="preserve"> kn. Vjerovnik otpušta Dužnik</w:t>
      </w:r>
      <w:r w:rsidR="00CE7375" w:rsidRPr="004F1050">
        <w:t>u</w:t>
      </w:r>
      <w:r w:rsidRPr="004F1050">
        <w:t xml:space="preserve"> dio tražbine u iznosu od</w:t>
      </w:r>
      <w:r w:rsidRPr="004F1050">
        <w:rPr>
          <w:noProof/>
        </w:rPr>
        <w:t xml:space="preserve"> 52.115,59 kn, a dužnik pristaje na takav otpust duga</w:t>
      </w:r>
      <w:r w:rsidRPr="004F1050">
        <w:t xml:space="preserve">. Preostali dio tražbine koji ostaje za namirenje u iznosu od </w:t>
      </w:r>
      <w:r w:rsidRPr="004F1050">
        <w:rPr>
          <w:noProof/>
        </w:rPr>
        <w:t>42.640,02</w:t>
      </w:r>
      <w:r w:rsidR="00CE7375" w:rsidRPr="004F1050">
        <w:t xml:space="preserve"> kn Dužnik će podmiriti</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4.264,00</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12.792,01</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12.792,01</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12.792,01</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8. (58</w:t>
      </w:r>
      <w:r w:rsidRPr="004F1050">
        <w:t xml:space="preserve">.) Vjerovnik </w:t>
      </w:r>
      <w:r w:rsidRPr="004F1050">
        <w:rPr>
          <w:noProof/>
        </w:rPr>
        <w:t>HEP Operator distribucijskog područja</w:t>
      </w:r>
      <w:r w:rsidRPr="004F1050">
        <w:t xml:space="preserve">, OIB: </w:t>
      </w:r>
      <w:r w:rsidRPr="004F1050">
        <w:rPr>
          <w:noProof/>
        </w:rPr>
        <w:t>46830600751</w:t>
      </w:r>
      <w:r w:rsidRPr="004F1050">
        <w:t xml:space="preserve">, </w:t>
      </w:r>
      <w:r w:rsidRPr="004F1050">
        <w:rPr>
          <w:noProof/>
        </w:rPr>
        <w:t>Kralja Tomislava 42</w:t>
      </w:r>
      <w:r w:rsidRPr="004F1050">
        <w:t xml:space="preserve">, </w:t>
      </w:r>
      <w:r w:rsidRPr="004F1050">
        <w:rPr>
          <w:noProof/>
        </w:rPr>
        <w:t>Sisak</w:t>
      </w:r>
      <w:r w:rsidRPr="004F1050">
        <w:t xml:space="preserve">, utvrđeni iznos tražbine iznosi </w:t>
      </w:r>
      <w:r w:rsidRPr="004F1050">
        <w:rPr>
          <w:noProof/>
        </w:rPr>
        <w:t>57.452,40</w:t>
      </w:r>
      <w:r w:rsidRPr="004F1050">
        <w:t xml:space="preserve"> kn. Vjerovnik otpušta Dužnik</w:t>
      </w:r>
      <w:r w:rsidR="00AD0900" w:rsidRPr="004F1050">
        <w:t>u</w:t>
      </w:r>
      <w:r w:rsidRPr="004F1050">
        <w:t xml:space="preserve"> dio tražbine u iznosu od</w:t>
      </w:r>
      <w:r w:rsidRPr="004F1050">
        <w:rPr>
          <w:noProof/>
        </w:rPr>
        <w:t xml:space="preserve"> 31.598,82 kn, a dužnik pristaje na takav otpust duga</w:t>
      </w:r>
      <w:r w:rsidRPr="004F1050">
        <w:t xml:space="preserve">. Preostali dio tražbine koji ostaje za namirenje u iznosu od </w:t>
      </w:r>
      <w:r w:rsidRPr="004F1050">
        <w:rPr>
          <w:noProof/>
        </w:rPr>
        <w:t>25.853,58</w:t>
      </w:r>
      <w:r w:rsidR="00AD0900"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2.585,36</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7.756,07</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7.756,07</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7.756,07</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9. (61</w:t>
      </w:r>
      <w:r w:rsidRPr="004F1050">
        <w:t xml:space="preserve">.) Vjerovnik </w:t>
      </w:r>
      <w:r w:rsidRPr="004F1050">
        <w:rPr>
          <w:noProof/>
        </w:rPr>
        <w:t>Hrvatska izvještajna novinska agencija</w:t>
      </w:r>
      <w:r w:rsidRPr="004F1050">
        <w:t xml:space="preserve">, OIB: </w:t>
      </w:r>
      <w:r w:rsidRPr="004F1050">
        <w:rPr>
          <w:noProof/>
        </w:rPr>
        <w:t>41387373932</w:t>
      </w:r>
      <w:r w:rsidRPr="004F1050">
        <w:t xml:space="preserve">, </w:t>
      </w:r>
      <w:r w:rsidRPr="004F1050">
        <w:rPr>
          <w:noProof/>
        </w:rPr>
        <w:t>Marulićev trg 16</w:t>
      </w:r>
      <w:r w:rsidRPr="004F1050">
        <w:t xml:space="preserve">, </w:t>
      </w:r>
      <w:r w:rsidRPr="004F1050">
        <w:rPr>
          <w:noProof/>
        </w:rPr>
        <w:t>Zagreb</w:t>
      </w:r>
      <w:r w:rsidRPr="004F1050">
        <w:t xml:space="preserve">, utvrđeni iznos tražbine iznosi </w:t>
      </w:r>
      <w:r w:rsidRPr="004F1050">
        <w:rPr>
          <w:noProof/>
        </w:rPr>
        <w:t>5.737,50</w:t>
      </w:r>
      <w:r w:rsidRPr="004F1050">
        <w:t xml:space="preserve"> kn. Vjerovnik otpušta Dužnik</w:t>
      </w:r>
      <w:r w:rsidR="00AD0900" w:rsidRPr="004F1050">
        <w:t>u</w:t>
      </w:r>
      <w:r w:rsidRPr="004F1050">
        <w:t xml:space="preserve"> dio tražbine u iznosu od</w:t>
      </w:r>
      <w:r w:rsidRPr="004F1050">
        <w:rPr>
          <w:noProof/>
        </w:rPr>
        <w:t xml:space="preserve"> 3.155,63 kn, a dužnik pristaje na takav otpust duga</w:t>
      </w:r>
      <w:r w:rsidRPr="004F1050">
        <w:t xml:space="preserve">. Preostali dio tražbine koji ostaje za namirenje u iznosu od </w:t>
      </w:r>
      <w:r w:rsidRPr="004F1050">
        <w:rPr>
          <w:noProof/>
        </w:rPr>
        <w:t>2.581,88</w:t>
      </w:r>
      <w:r w:rsidRPr="004F1050">
        <w:t xml:space="preserve"> kn Dužnik će podmirit</w:t>
      </w:r>
      <w:r w:rsidR="00AD0900" w:rsidRPr="004F1050">
        <w:t xml:space="preserve">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258,19</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774,56</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774,56</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774,56</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10. (63</w:t>
      </w:r>
      <w:r w:rsidRPr="004F1050">
        <w:t xml:space="preserve">.) Vjerovnik </w:t>
      </w:r>
      <w:r w:rsidRPr="004F1050">
        <w:rPr>
          <w:noProof/>
        </w:rPr>
        <w:t>Hrvatska radiotelevizija</w:t>
      </w:r>
      <w:r w:rsidRPr="004F1050">
        <w:t xml:space="preserve">, OIB: </w:t>
      </w:r>
      <w:r w:rsidRPr="004F1050">
        <w:rPr>
          <w:noProof/>
        </w:rPr>
        <w:t>68419124305</w:t>
      </w:r>
      <w:r w:rsidRPr="004F1050">
        <w:t xml:space="preserve">, </w:t>
      </w:r>
      <w:r w:rsidRPr="004F1050">
        <w:rPr>
          <w:noProof/>
        </w:rPr>
        <w:t>Prisavlje 3</w:t>
      </w:r>
      <w:r w:rsidRPr="004F1050">
        <w:t xml:space="preserve">, </w:t>
      </w:r>
      <w:r w:rsidRPr="004F1050">
        <w:rPr>
          <w:noProof/>
        </w:rPr>
        <w:t>Zagreb</w:t>
      </w:r>
      <w:r w:rsidRPr="004F1050">
        <w:t xml:space="preserve">, utvrđeni iznos tražbine iznosi </w:t>
      </w:r>
      <w:r w:rsidRPr="004F1050">
        <w:rPr>
          <w:noProof/>
        </w:rPr>
        <w:t>3.995,95</w:t>
      </w:r>
      <w:r w:rsidRPr="004F1050">
        <w:t xml:space="preserve"> kn. Vjerovnik otpušta Dužnik</w:t>
      </w:r>
      <w:r w:rsidR="00AD0900" w:rsidRPr="004F1050">
        <w:t>u</w:t>
      </w:r>
      <w:r w:rsidRPr="004F1050">
        <w:t xml:space="preserve"> dio tražbine u iznosu od</w:t>
      </w:r>
      <w:r w:rsidRPr="004F1050">
        <w:rPr>
          <w:noProof/>
        </w:rPr>
        <w:t xml:space="preserve"> </w:t>
      </w:r>
      <w:r w:rsidRPr="004F1050">
        <w:rPr>
          <w:noProof/>
        </w:rPr>
        <w:lastRenderedPageBreak/>
        <w:t>2.197,77 kn, a dužnik pristaje na takav otpust duga</w:t>
      </w:r>
      <w:r w:rsidRPr="004F1050">
        <w:t xml:space="preserve">. Preostali dio tražbine koji ostaje za namirenje u iznosu od </w:t>
      </w:r>
      <w:r w:rsidRPr="004F1050">
        <w:rPr>
          <w:noProof/>
        </w:rPr>
        <w:t>1.798,18</w:t>
      </w:r>
      <w:r w:rsidR="00AD0900"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179,82</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539,45</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539,45</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539,45</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11. (65.)</w:t>
      </w:r>
      <w:r w:rsidRPr="004F1050">
        <w:t xml:space="preserve"> Vjerovnik </w:t>
      </w:r>
      <w:r w:rsidRPr="004F1050">
        <w:rPr>
          <w:noProof/>
        </w:rPr>
        <w:t>Hrvatske šume</w:t>
      </w:r>
      <w:r w:rsidRPr="004F1050">
        <w:t xml:space="preserve">, OIB: </w:t>
      </w:r>
      <w:r w:rsidRPr="004F1050">
        <w:rPr>
          <w:noProof/>
        </w:rPr>
        <w:t>69693144506</w:t>
      </w:r>
      <w:r w:rsidRPr="004F1050">
        <w:t xml:space="preserve">, </w:t>
      </w:r>
      <w:r w:rsidRPr="004F1050">
        <w:rPr>
          <w:noProof/>
        </w:rPr>
        <w:t>Lj.Farkaša Vukotinovića 2</w:t>
      </w:r>
      <w:r w:rsidRPr="004F1050">
        <w:t xml:space="preserve">, </w:t>
      </w:r>
      <w:r w:rsidRPr="004F1050">
        <w:rPr>
          <w:noProof/>
        </w:rPr>
        <w:t>Zagreb</w:t>
      </w:r>
      <w:r w:rsidRPr="004F1050">
        <w:t xml:space="preserve">, utvrđeni iznos tražbine iznosi </w:t>
      </w:r>
      <w:r w:rsidRPr="004F1050">
        <w:rPr>
          <w:noProof/>
        </w:rPr>
        <w:t>142.108,65</w:t>
      </w:r>
      <w:r w:rsidRPr="004F1050">
        <w:t xml:space="preserve"> kn. Vjerovnik otpušta Dužnik</w:t>
      </w:r>
      <w:r w:rsidR="00AD0900" w:rsidRPr="004F1050">
        <w:t>u</w:t>
      </w:r>
      <w:r w:rsidRPr="004F1050">
        <w:t xml:space="preserve"> dio tražbine u iznosu od</w:t>
      </w:r>
      <w:r w:rsidRPr="004F1050">
        <w:rPr>
          <w:noProof/>
        </w:rPr>
        <w:t xml:space="preserve"> 78.159,76 kn, a dužnik pristaje na takav otpust duga</w:t>
      </w:r>
      <w:r w:rsidRPr="004F1050">
        <w:t xml:space="preserve">. Preostali dio tražbine koji ostaje za namirenje u iznosu od </w:t>
      </w:r>
      <w:r w:rsidRPr="004F1050">
        <w:rPr>
          <w:noProof/>
        </w:rPr>
        <w:t>63.948,89</w:t>
      </w:r>
      <w:r w:rsidR="00AD0900"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6.394,89</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19.184,67</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19.184,67</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19.184,67</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 xml:space="preserve">12. (66.) </w:t>
      </w:r>
      <w:r w:rsidRPr="004F1050">
        <w:t xml:space="preserve">Vjerovnik </w:t>
      </w:r>
      <w:r w:rsidRPr="004F1050">
        <w:rPr>
          <w:noProof/>
        </w:rPr>
        <w:t>Hrvatske vode</w:t>
      </w:r>
      <w:r w:rsidRPr="004F1050">
        <w:t xml:space="preserve">, OIB: </w:t>
      </w:r>
      <w:r w:rsidRPr="004F1050">
        <w:rPr>
          <w:noProof/>
        </w:rPr>
        <w:t>28921383001</w:t>
      </w:r>
      <w:r w:rsidRPr="004F1050">
        <w:t xml:space="preserve">, </w:t>
      </w:r>
      <w:r w:rsidRPr="004F1050">
        <w:rPr>
          <w:noProof/>
        </w:rPr>
        <w:t>Ul.grada Vukovara 220</w:t>
      </w:r>
      <w:r w:rsidRPr="004F1050">
        <w:t xml:space="preserve">, </w:t>
      </w:r>
      <w:r w:rsidRPr="004F1050">
        <w:rPr>
          <w:noProof/>
        </w:rPr>
        <w:t>Zagreb</w:t>
      </w:r>
      <w:r w:rsidRPr="004F1050">
        <w:t xml:space="preserve">, utvrđeni iznos tražbine iznosi </w:t>
      </w:r>
      <w:r w:rsidRPr="004F1050">
        <w:rPr>
          <w:noProof/>
        </w:rPr>
        <w:t>663.161,28</w:t>
      </w:r>
      <w:r w:rsidRPr="004F1050">
        <w:t xml:space="preserve"> kn. Vjerovnik otpušta Dužnik</w:t>
      </w:r>
      <w:r w:rsidR="00092311" w:rsidRPr="004F1050">
        <w:t>u</w:t>
      </w:r>
      <w:r w:rsidRPr="004F1050">
        <w:t xml:space="preserve"> dio tražbine u iznosu od</w:t>
      </w:r>
      <w:r w:rsidRPr="004F1050">
        <w:rPr>
          <w:noProof/>
        </w:rPr>
        <w:t xml:space="preserve"> 364.738,70 kn, a dužnik pristaje na takav otpust duga</w:t>
      </w:r>
      <w:r w:rsidRPr="004F1050">
        <w:t xml:space="preserve">. Preostali dio tražbine koji ostaje za namirenje u iznosu od </w:t>
      </w:r>
      <w:r w:rsidRPr="004F1050">
        <w:rPr>
          <w:noProof/>
        </w:rPr>
        <w:t>298.422,58</w:t>
      </w:r>
      <w:r w:rsidR="00092311"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29.842,26</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89.526,77</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89.526,77</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89.526,77</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13. (80</w:t>
      </w:r>
      <w:r w:rsidRPr="004F1050">
        <w:t xml:space="preserve">.) Vjerovnik </w:t>
      </w:r>
      <w:r w:rsidRPr="004F1050">
        <w:rPr>
          <w:noProof/>
        </w:rPr>
        <w:t>JP Komunalac</w:t>
      </w:r>
      <w:r w:rsidRPr="004F1050">
        <w:t xml:space="preserve">, OIB: </w:t>
      </w:r>
      <w:r w:rsidRPr="004F1050">
        <w:rPr>
          <w:noProof/>
        </w:rPr>
        <w:t>28622553096</w:t>
      </w:r>
      <w:r w:rsidRPr="004F1050">
        <w:t xml:space="preserve">, </w:t>
      </w:r>
      <w:r w:rsidRPr="004F1050">
        <w:rPr>
          <w:noProof/>
        </w:rPr>
        <w:t>Unska 1</w:t>
      </w:r>
      <w:r w:rsidRPr="004F1050">
        <w:t xml:space="preserve">, </w:t>
      </w:r>
      <w:r w:rsidRPr="004F1050">
        <w:rPr>
          <w:noProof/>
        </w:rPr>
        <w:t>H.Kostajnica</w:t>
      </w:r>
      <w:r w:rsidRPr="004F1050">
        <w:t xml:space="preserve">, utvrđeni iznos tražbine iznosi </w:t>
      </w:r>
      <w:r w:rsidRPr="004F1050">
        <w:rPr>
          <w:noProof/>
        </w:rPr>
        <w:t>238.070,94</w:t>
      </w:r>
      <w:r w:rsidRPr="004F1050">
        <w:t xml:space="preserve"> kn. Vjerovnik otpušta Dužnik</w:t>
      </w:r>
      <w:r w:rsidR="00DD331E" w:rsidRPr="004F1050">
        <w:t>u</w:t>
      </w:r>
      <w:r w:rsidRPr="004F1050">
        <w:t xml:space="preserve"> dio tražbine u iznosu od</w:t>
      </w:r>
      <w:r w:rsidRPr="004F1050">
        <w:rPr>
          <w:noProof/>
        </w:rPr>
        <w:t xml:space="preserve"> 130.939,02 kn, a dužnik pristaje na takav otpust duga</w:t>
      </w:r>
      <w:r w:rsidRPr="004F1050">
        <w:t xml:space="preserve">. Preostali dio tražbine koji ostaje za namirenje u iznosu od </w:t>
      </w:r>
      <w:r w:rsidRPr="004F1050">
        <w:rPr>
          <w:noProof/>
        </w:rPr>
        <w:t>107.131,92</w:t>
      </w:r>
      <w:r w:rsidR="00DD331E"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lastRenderedPageBreak/>
        <w:t xml:space="preserve">- iznos od </w:t>
      </w:r>
      <w:r w:rsidRPr="004F1050">
        <w:rPr>
          <w:noProof/>
        </w:rPr>
        <w:t>10.713,19</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32.139,58</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32.139,58</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32.139,58</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14. (107</w:t>
      </w:r>
      <w:r w:rsidRPr="004F1050">
        <w:t xml:space="preserve">.) Vjerovnik </w:t>
      </w:r>
      <w:r w:rsidRPr="004F1050">
        <w:rPr>
          <w:noProof/>
        </w:rPr>
        <w:t>Ministarstvo financija Porezna uprava</w:t>
      </w:r>
      <w:r w:rsidRPr="004F1050">
        <w:t xml:space="preserve">, OIB: </w:t>
      </w:r>
      <w:r w:rsidRPr="004F1050">
        <w:rPr>
          <w:noProof/>
        </w:rPr>
        <w:t>18683136487</w:t>
      </w:r>
      <w:r w:rsidRPr="004F1050">
        <w:t xml:space="preserve">, </w:t>
      </w:r>
      <w:r w:rsidRPr="004F1050">
        <w:rPr>
          <w:noProof/>
        </w:rPr>
        <w:t>Katančićeva 5</w:t>
      </w:r>
      <w:r w:rsidRPr="004F1050">
        <w:t xml:space="preserve">, </w:t>
      </w:r>
      <w:r w:rsidRPr="004F1050">
        <w:rPr>
          <w:noProof/>
        </w:rPr>
        <w:t>Zagreb</w:t>
      </w:r>
      <w:r w:rsidRPr="004F1050">
        <w:t xml:space="preserve">, utvrđeni iznos tražbine iznosi </w:t>
      </w:r>
      <w:r w:rsidRPr="004F1050">
        <w:rPr>
          <w:noProof/>
        </w:rPr>
        <w:t>7.951.704,48</w:t>
      </w:r>
      <w:r w:rsidRPr="004F1050">
        <w:t xml:space="preserve"> kn. Vjerovnik otpušta Dužnik</w:t>
      </w:r>
      <w:r w:rsidR="00DD331E" w:rsidRPr="004F1050">
        <w:t>u</w:t>
      </w:r>
      <w:r w:rsidRPr="004F1050">
        <w:t xml:space="preserve"> dio tražbine u iznosu od</w:t>
      </w:r>
      <w:r w:rsidRPr="004F1050">
        <w:rPr>
          <w:noProof/>
        </w:rPr>
        <w:t xml:space="preserve"> 4.373.437,46 kn, a dužnik pristaje na takav otpust duga</w:t>
      </w:r>
      <w:r w:rsidRPr="004F1050">
        <w:t xml:space="preserve">. Preostali dio tražbine koji ostaje za namirenje u iznosu od </w:t>
      </w:r>
      <w:r w:rsidRPr="004F1050">
        <w:rPr>
          <w:noProof/>
        </w:rPr>
        <w:t>3.578.267,02</w:t>
      </w:r>
      <w:r w:rsidR="00DD331E"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357.826,70</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1.073.480,10</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1.073.480,10</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1.073.480,10</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15. (130</w:t>
      </w:r>
      <w:r w:rsidRPr="004F1050">
        <w:t xml:space="preserve">.) Vjerovnik </w:t>
      </w:r>
      <w:r w:rsidRPr="004F1050">
        <w:rPr>
          <w:noProof/>
        </w:rPr>
        <w:t>Republika Hrvatska</w:t>
      </w:r>
      <w:r w:rsidRPr="004F1050">
        <w:t xml:space="preserve">, OIB: </w:t>
      </w:r>
      <w:r w:rsidRPr="004F1050">
        <w:rPr>
          <w:noProof/>
        </w:rPr>
        <w:t>52634238587</w:t>
      </w:r>
      <w:r w:rsidRPr="004F1050">
        <w:t xml:space="preserve">, </w:t>
      </w:r>
      <w:r w:rsidRPr="004F1050">
        <w:rPr>
          <w:noProof/>
        </w:rPr>
        <w:t>Ferde Hafelea 57</w:t>
      </w:r>
      <w:r w:rsidRPr="004F1050">
        <w:t xml:space="preserve">, </w:t>
      </w:r>
      <w:r w:rsidRPr="004F1050">
        <w:rPr>
          <w:noProof/>
        </w:rPr>
        <w:t>Sisak</w:t>
      </w:r>
      <w:r w:rsidRPr="004F1050">
        <w:t xml:space="preserve">, utvrđeni iznos tražbine iznosi </w:t>
      </w:r>
      <w:r w:rsidRPr="004F1050">
        <w:rPr>
          <w:noProof/>
        </w:rPr>
        <w:t>111.697,43</w:t>
      </w:r>
      <w:r w:rsidRPr="004F1050">
        <w:t xml:space="preserve"> kn. Vjerovnik otpušta Dužnik</w:t>
      </w:r>
      <w:r w:rsidR="00DD331E" w:rsidRPr="004F1050">
        <w:t>u</w:t>
      </w:r>
      <w:r w:rsidRPr="004F1050">
        <w:t xml:space="preserve"> dio tražbine u iznosu od</w:t>
      </w:r>
      <w:r w:rsidRPr="004F1050">
        <w:rPr>
          <w:noProof/>
        </w:rPr>
        <w:t xml:space="preserve"> 61.433,59 kn, a dužnik pristaje na takav otpust duga</w:t>
      </w:r>
      <w:r w:rsidRPr="004F1050">
        <w:t xml:space="preserve">. Preostali dio tražbine koji ostaje za namirenje u iznosu od </w:t>
      </w:r>
      <w:r w:rsidRPr="004F1050">
        <w:rPr>
          <w:noProof/>
        </w:rPr>
        <w:t>50.263,84</w:t>
      </w:r>
      <w:r w:rsidR="00DD331E"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5.026,38</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15.079,15</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15.079,15</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15.079,15</w:t>
      </w:r>
      <w:r w:rsidRPr="004F1050">
        <w:t xml:space="preserve"> kn s dospijećem u roku 5 godina od pravomoćnosti sklapanja predstečajnog sporazuma uz kamatu od 4,50% godišnje.</w:t>
      </w:r>
    </w:p>
    <w:p w:rsidRDefault="00CC0218" w:rsidP="00CC0218" w:rsidR="00CC0218" w:rsidRPr="004F1050">
      <w:pPr>
        <w:jc w:val="both"/>
      </w:pPr>
    </w:p>
    <w:p w:rsidRDefault="00CC0218" w:rsidP="00CC0218" w:rsidR="00CC0218" w:rsidRPr="004F1050">
      <w:pPr>
        <w:jc w:val="both"/>
      </w:pPr>
      <w:r w:rsidRPr="004F1050">
        <w:rPr>
          <w:noProof/>
        </w:rPr>
        <w:t>16. (162</w:t>
      </w:r>
      <w:r w:rsidRPr="004F1050">
        <w:t xml:space="preserve">.) Vjerovnik </w:t>
      </w:r>
      <w:r w:rsidRPr="004F1050">
        <w:rPr>
          <w:noProof/>
        </w:rPr>
        <w:t>Zavod za javno zdravstvo Sisačko-Moslavačke županije</w:t>
      </w:r>
      <w:r w:rsidRPr="004F1050">
        <w:t xml:space="preserve">, OIB: </w:t>
      </w:r>
      <w:r w:rsidRPr="004F1050">
        <w:rPr>
          <w:noProof/>
        </w:rPr>
        <w:t>29702380901</w:t>
      </w:r>
      <w:r w:rsidRPr="004F1050">
        <w:t xml:space="preserve">, </w:t>
      </w:r>
      <w:r w:rsidRPr="004F1050">
        <w:rPr>
          <w:noProof/>
        </w:rPr>
        <w:t>Tomislavova 1</w:t>
      </w:r>
      <w:r w:rsidRPr="004F1050">
        <w:t xml:space="preserve">, </w:t>
      </w:r>
      <w:r w:rsidRPr="004F1050">
        <w:rPr>
          <w:noProof/>
        </w:rPr>
        <w:t>Sisak</w:t>
      </w:r>
      <w:r w:rsidRPr="004F1050">
        <w:t xml:space="preserve">, utvrđeni iznos tražbine iznosi </w:t>
      </w:r>
      <w:r w:rsidRPr="004F1050">
        <w:rPr>
          <w:noProof/>
        </w:rPr>
        <w:t>2.795,59</w:t>
      </w:r>
      <w:r w:rsidRPr="004F1050">
        <w:t xml:space="preserve"> kn. Vjerovnik otpušta Dužnik</w:t>
      </w:r>
      <w:r w:rsidR="00DD331E" w:rsidRPr="004F1050">
        <w:t>u</w:t>
      </w:r>
      <w:r w:rsidRPr="004F1050">
        <w:t xml:space="preserve"> dio tražbine u iznosu od</w:t>
      </w:r>
      <w:r w:rsidRPr="004F1050">
        <w:rPr>
          <w:noProof/>
        </w:rPr>
        <w:t xml:space="preserve"> 1.537,57 kn, a dužnik pristaje na takav otpust duga</w:t>
      </w:r>
      <w:r w:rsidRPr="004F1050">
        <w:t xml:space="preserve">. Preostali dio tražbine koji ostaje za namirenje u iznosu od </w:t>
      </w:r>
      <w:r w:rsidRPr="004F1050">
        <w:rPr>
          <w:noProof/>
        </w:rPr>
        <w:t>1.258,02</w:t>
      </w:r>
      <w:r w:rsidR="00DD331E" w:rsidRPr="004F1050">
        <w:t xml:space="preserve"> kn Dužnik će podmiriti </w:t>
      </w:r>
      <w:r w:rsidRPr="004F1050">
        <w:t xml:space="preserve"> u roku od 5 (pet) godina uz godinu dana počeka, na sljedeći način:</w:t>
      </w:r>
    </w:p>
    <w:p w:rsidRDefault="00CC0218" w:rsidP="00CC0218" w:rsidR="00CC0218" w:rsidRPr="004F1050">
      <w:pPr>
        <w:jc w:val="both"/>
      </w:pPr>
    </w:p>
    <w:p w:rsidRDefault="00CC0218" w:rsidP="00CC0218" w:rsidR="00CC0218" w:rsidRPr="004F1050">
      <w:pPr>
        <w:jc w:val="both"/>
      </w:pPr>
      <w:r w:rsidRPr="004F1050">
        <w:t xml:space="preserve">- iznos od </w:t>
      </w:r>
      <w:r w:rsidRPr="004F1050">
        <w:rPr>
          <w:noProof/>
        </w:rPr>
        <w:t>125,80</w:t>
      </w:r>
      <w:r w:rsidRPr="004F1050">
        <w:t xml:space="preserve"> kn s dospijećem u roku 2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377,40</w:t>
      </w:r>
      <w:r w:rsidRPr="004F1050">
        <w:t xml:space="preserve"> kn s dospijećem u roku 3 godine od pravomoćnosti sklapanja predstečajnog sporazuma uz kamatu od 4,50% godišnje</w:t>
      </w:r>
    </w:p>
    <w:p w:rsidRDefault="00CC0218" w:rsidP="00CC0218" w:rsidR="00CC0218" w:rsidRPr="004F1050">
      <w:pPr>
        <w:jc w:val="both"/>
      </w:pPr>
      <w:r w:rsidRPr="004F1050">
        <w:lastRenderedPageBreak/>
        <w:t xml:space="preserve">- iznos od </w:t>
      </w:r>
      <w:r w:rsidRPr="004F1050">
        <w:rPr>
          <w:noProof/>
        </w:rPr>
        <w:t>377,40</w:t>
      </w:r>
      <w:r w:rsidRPr="004F1050">
        <w:t xml:space="preserve"> kn s dospijećem u roku 4 godine od pravomoćnosti sklapanja predstečajnog sporazuma uz kamatu od 4,50% godišnje</w:t>
      </w:r>
    </w:p>
    <w:p w:rsidRDefault="00CC0218" w:rsidP="00CC0218" w:rsidR="00CC0218" w:rsidRPr="004F1050">
      <w:pPr>
        <w:jc w:val="both"/>
      </w:pPr>
      <w:r w:rsidRPr="004F1050">
        <w:t xml:space="preserve">- iznos od </w:t>
      </w:r>
      <w:r w:rsidRPr="004F1050">
        <w:rPr>
          <w:noProof/>
        </w:rPr>
        <w:t>377,40</w:t>
      </w:r>
      <w:r w:rsidRPr="004F1050">
        <w:t xml:space="preserve"> kn s dospijećem u roku 5 godina od pravomoćnosti sklapanja predstečajnog sporazuma uz kamatu od 4,50% godišnje.</w:t>
      </w:r>
    </w:p>
    <w:p w:rsidRDefault="0036091A" w:rsidP="00015859" w:rsidR="0036091A" w:rsidRPr="004F1050">
      <w:pPr>
        <w:ind w:firstLine="360"/>
        <w:jc w:val="both"/>
      </w:pPr>
    </w:p>
    <w:p w:rsidRDefault="007E11A0" w:rsidP="007E11A0" w:rsidR="007E11A0" w:rsidRPr="004F1050">
      <w:pPr>
        <w:ind w:firstLine="708"/>
        <w:jc w:val="both"/>
      </w:pPr>
      <w:r w:rsidRPr="004F1050">
        <w:t>Dužnik se obvezuje svim vjerovnicima osporenih tražbina iz prve skupine (GRAD HRVATSKA KOSTAJNICA, HRVATSKA KOSTAJNICA (rbr. 50), HEP ELEKTRA d.o.o. Zagreb (rbr. 57), J.P KOMUNALAC d.o.o. (rbr. 80), Zagrebački holding d.o.o. Podružnica Čistoća, Zagreb (rbr. 161), VODOOPSKRBA I ODVODNJA ZAGREB d.o.o. Zagreb (rbr. 166), a koji prethodno utvrde osnovanost svojih tražbina pravomoćnom odlukom suda, namiriti preostali dio tražbine nakon otpisa 55% (pedeset pet posto) pravomoćno utvrđene tražbine pod istim uvjetima, te na isti način kao i u slučaju vjerovnika utvrđenih tražbina iz prve skupine.</w:t>
      </w:r>
    </w:p>
    <w:p w:rsidRDefault="0036091A" w:rsidP="00015859" w:rsidR="0036091A" w:rsidRPr="004F1050">
      <w:pPr>
        <w:ind w:firstLine="360"/>
        <w:jc w:val="both"/>
      </w:pPr>
    </w:p>
    <w:p w:rsidRDefault="007E11A0" w:rsidP="00015859" w:rsidR="007E11A0" w:rsidRPr="004F1050">
      <w:pPr>
        <w:ind w:firstLine="360"/>
        <w:jc w:val="both"/>
      </w:pPr>
    </w:p>
    <w:p w:rsidRDefault="00642638" w:rsidP="00AB7936" w:rsidR="00292B51" w:rsidRPr="004F1050">
      <w:pPr>
        <w:pStyle w:val="Odlomakpopisa"/>
        <w:numPr>
          <w:ilvl w:val="0"/>
          <w:numId w:val="13"/>
        </w:numPr>
        <w:jc w:val="both"/>
        <w:rPr>
          <w:b/>
          <w:u w:val="single"/>
        </w:rPr>
      </w:pPr>
      <w:r w:rsidRPr="004F1050">
        <w:rPr>
          <w:b/>
          <w:u w:val="single"/>
        </w:rPr>
        <w:t>2. SKUPIN</w:t>
      </w:r>
      <w:r w:rsidR="00B41277" w:rsidRPr="004F1050">
        <w:rPr>
          <w:b/>
          <w:u w:val="single"/>
        </w:rPr>
        <w:t>A</w:t>
      </w:r>
    </w:p>
    <w:p w:rsidRDefault="00292B51" w:rsidP="00292B51" w:rsidR="00292B51" w:rsidRPr="004F1050">
      <w:pPr>
        <w:jc w:val="both"/>
      </w:pPr>
    </w:p>
    <w:p w:rsidRDefault="00292B51" w:rsidP="00292B51" w:rsidR="00292B51" w:rsidRPr="004F1050">
      <w:pPr>
        <w:pStyle w:val="Odlomakpopisa"/>
        <w:numPr>
          <w:ilvl w:val="0"/>
          <w:numId w:val="7"/>
        </w:numPr>
        <w:jc w:val="both"/>
      </w:pPr>
      <w:r w:rsidRPr="004F1050">
        <w:rPr>
          <w:noProof/>
        </w:rPr>
        <w:t>(1.) Abaza d.o.o.</w:t>
      </w:r>
      <w:r w:rsidRPr="004F1050">
        <w:t xml:space="preserve">, OIB: </w:t>
      </w:r>
      <w:r w:rsidRPr="004F1050">
        <w:rPr>
          <w:noProof/>
        </w:rPr>
        <w:t>56239296443</w:t>
      </w:r>
      <w:r w:rsidRPr="004F1050">
        <w:t xml:space="preserve">, </w:t>
      </w:r>
      <w:r w:rsidRPr="004F1050">
        <w:rPr>
          <w:noProof/>
        </w:rPr>
        <w:t>Petra Berislavića 73A</w:t>
      </w:r>
      <w:r w:rsidRPr="004F1050">
        <w:t xml:space="preserve">, </w:t>
      </w:r>
      <w:r w:rsidRPr="004F1050">
        <w:rPr>
          <w:noProof/>
        </w:rPr>
        <w:t>Hrv.Dubica</w:t>
      </w:r>
    </w:p>
    <w:p w:rsidRDefault="00292B51" w:rsidP="00292B51" w:rsidR="00292B51" w:rsidRPr="004F1050">
      <w:pPr>
        <w:pStyle w:val="Odlomakpopisa"/>
        <w:numPr>
          <w:ilvl w:val="0"/>
          <w:numId w:val="7"/>
        </w:numPr>
        <w:jc w:val="both"/>
      </w:pPr>
      <w:r w:rsidRPr="004F1050">
        <w:rPr>
          <w:noProof/>
        </w:rPr>
        <w:t>(2.) Agencija za integralni transport d.o.o.</w:t>
      </w:r>
      <w:r w:rsidRPr="004F1050">
        <w:t xml:space="preserve">, OIB: </w:t>
      </w:r>
      <w:r w:rsidRPr="004F1050">
        <w:rPr>
          <w:noProof/>
        </w:rPr>
        <w:t>42650506038</w:t>
      </w:r>
      <w:r w:rsidRPr="004F1050">
        <w:t xml:space="preserve">, </w:t>
      </w:r>
      <w:r w:rsidRPr="004F1050">
        <w:rPr>
          <w:noProof/>
        </w:rPr>
        <w:t>Heinzelova 51</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 xml:space="preserve">(3.) American &amp; Efird, Sukanci d.o.o. </w:t>
      </w:r>
      <w:r w:rsidRPr="004F1050">
        <w:t xml:space="preserve">, </w:t>
      </w:r>
      <w:r w:rsidRPr="004F1050">
        <w:rPr>
          <w:noProof/>
        </w:rPr>
        <w:t>SI 27847560</w:t>
      </w:r>
      <w:r w:rsidRPr="004F1050">
        <w:t xml:space="preserve">, </w:t>
      </w:r>
      <w:r w:rsidRPr="004F1050">
        <w:rPr>
          <w:noProof/>
        </w:rPr>
        <w:t>Novakova 6</w:t>
      </w:r>
      <w:r w:rsidRPr="004F1050">
        <w:t xml:space="preserve">, </w:t>
      </w:r>
      <w:r w:rsidRPr="004F1050">
        <w:rPr>
          <w:noProof/>
        </w:rPr>
        <w:t>Maribor</w:t>
      </w:r>
    </w:p>
    <w:p w:rsidRDefault="00292B51" w:rsidP="00292B51" w:rsidR="00292B51" w:rsidRPr="004F1050">
      <w:pPr>
        <w:pStyle w:val="Odlomakpopisa"/>
        <w:numPr>
          <w:ilvl w:val="0"/>
          <w:numId w:val="7"/>
        </w:numPr>
        <w:jc w:val="both"/>
      </w:pPr>
      <w:r w:rsidRPr="004F1050">
        <w:rPr>
          <w:noProof/>
        </w:rPr>
        <w:t>(4.) Stjepan Andrić, vl. obrta ANDRIĆ-SERVIS USLUŽNI OBRT</w:t>
      </w:r>
      <w:r w:rsidRPr="004F1050">
        <w:t xml:space="preserve">, OIB: </w:t>
      </w:r>
      <w:r w:rsidRPr="004F1050">
        <w:rPr>
          <w:noProof/>
        </w:rPr>
        <w:t>83678101096</w:t>
      </w:r>
      <w:r w:rsidRPr="004F1050">
        <w:t xml:space="preserve">, </w:t>
      </w:r>
      <w:r w:rsidRPr="004F1050">
        <w:rPr>
          <w:noProof/>
        </w:rPr>
        <w:t>Panjani 102</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(5.) Asteks d.o.o.</w:t>
      </w:r>
      <w:r w:rsidRPr="004F1050">
        <w:t xml:space="preserve">, OIB: </w:t>
      </w:r>
      <w:r w:rsidRPr="004F1050">
        <w:rPr>
          <w:noProof/>
        </w:rPr>
        <w:t>94474069945</w:t>
      </w:r>
      <w:r w:rsidRPr="004F1050">
        <w:t xml:space="preserve">, </w:t>
      </w:r>
      <w:r w:rsidRPr="004F1050">
        <w:rPr>
          <w:noProof/>
        </w:rPr>
        <w:t>Makarska 5</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(6.)Auto Orka d.o.o</w:t>
      </w:r>
      <w:r w:rsidRPr="004F1050">
        <w:t xml:space="preserve">, OIB: </w:t>
      </w:r>
      <w:r w:rsidRPr="004F1050">
        <w:rPr>
          <w:noProof/>
        </w:rPr>
        <w:t>83809469767</w:t>
      </w:r>
      <w:r w:rsidRPr="004F1050">
        <w:t xml:space="preserve">, </w:t>
      </w:r>
      <w:r w:rsidRPr="004F1050">
        <w:rPr>
          <w:noProof/>
        </w:rPr>
        <w:t>Naselje S.Radića 1 a</w:t>
      </w:r>
      <w:r w:rsidRPr="004F1050">
        <w:t xml:space="preserve">, </w:t>
      </w:r>
      <w:r w:rsidRPr="004F1050">
        <w:rPr>
          <w:noProof/>
        </w:rPr>
        <w:t>Vrbovec</w:t>
      </w:r>
    </w:p>
    <w:p w:rsidRDefault="00292B51" w:rsidP="00292B51" w:rsidR="00292B51" w:rsidRPr="004F1050">
      <w:pPr>
        <w:jc w:val="both"/>
      </w:pPr>
      <w:r w:rsidRPr="004F1050">
        <w:rPr>
          <w:noProof/>
        </w:rPr>
        <w:t xml:space="preserve">            (7</w:t>
      </w:r>
      <w:r w:rsidRPr="004F1050">
        <w:t xml:space="preserve">. ), , , , </w:t>
      </w:r>
    </w:p>
    <w:p w:rsidRDefault="00292B51" w:rsidP="00292B51" w:rsidR="00292B51" w:rsidRPr="004F1050">
      <w:pPr>
        <w:pStyle w:val="Odlomakpopisa"/>
        <w:numPr>
          <w:ilvl w:val="0"/>
          <w:numId w:val="7"/>
        </w:numPr>
        <w:jc w:val="both"/>
      </w:pPr>
      <w:r w:rsidRPr="004F1050">
        <w:rPr>
          <w:noProof/>
        </w:rPr>
        <w:t>(8.) Babić  Filip</w:t>
      </w:r>
      <w:r w:rsidRPr="004F1050">
        <w:t xml:space="preserve">, OIB: </w:t>
      </w:r>
      <w:r w:rsidRPr="004F1050">
        <w:rPr>
          <w:noProof/>
        </w:rPr>
        <w:t>97044421155</w:t>
      </w:r>
      <w:r w:rsidRPr="004F1050">
        <w:t xml:space="preserve">, </w:t>
      </w:r>
      <w:r w:rsidRPr="004F1050">
        <w:rPr>
          <w:noProof/>
        </w:rPr>
        <w:t>Školska 4</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(9.) Babić Tihomir</w:t>
      </w:r>
      <w:r w:rsidRPr="004F1050">
        <w:t xml:space="preserve">, OIB: </w:t>
      </w:r>
      <w:r w:rsidRPr="004F1050">
        <w:rPr>
          <w:noProof/>
        </w:rPr>
        <w:t>69865534017</w:t>
      </w:r>
      <w:r w:rsidRPr="004F1050">
        <w:t xml:space="preserve">, </w:t>
      </w:r>
      <w:r w:rsidRPr="004F1050">
        <w:rPr>
          <w:noProof/>
        </w:rPr>
        <w:t>Školska 4</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(10.) Baseko sped d.o.o.</w:t>
      </w:r>
      <w:r w:rsidRPr="004F1050">
        <w:t xml:space="preserve">, OIB: </w:t>
      </w:r>
      <w:r w:rsidRPr="004F1050">
        <w:rPr>
          <w:noProof/>
        </w:rPr>
        <w:t>35789864287</w:t>
      </w:r>
      <w:r w:rsidRPr="004F1050">
        <w:t xml:space="preserve">, </w:t>
      </w:r>
      <w:r w:rsidRPr="004F1050">
        <w:rPr>
          <w:noProof/>
        </w:rPr>
        <w:t>Rimska 29</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(11.) Bilobrk Dalija</w:t>
      </w:r>
      <w:r w:rsidRPr="004F1050">
        <w:t xml:space="preserve">, OIB: </w:t>
      </w:r>
      <w:r w:rsidRPr="004F1050">
        <w:rPr>
          <w:noProof/>
        </w:rPr>
        <w:t>59079591533</w:t>
      </w:r>
      <w:r w:rsidRPr="004F1050">
        <w:t xml:space="preserve">, </w:t>
      </w:r>
      <w:r w:rsidRPr="004F1050">
        <w:rPr>
          <w:noProof/>
        </w:rPr>
        <w:t>Bitoljska 11 A</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(12</w:t>
      </w:r>
      <w:r w:rsidRPr="004F1050">
        <w:t xml:space="preserve">.) </w:t>
      </w:r>
      <w:r w:rsidRPr="004F1050">
        <w:rPr>
          <w:noProof/>
        </w:rPr>
        <w:t>Bimeco-Garnhandel GmbH &amp; Co. KG</w:t>
      </w:r>
      <w:r w:rsidRPr="004F1050">
        <w:t xml:space="preserve">, </w:t>
      </w:r>
      <w:r w:rsidRPr="004F1050">
        <w:rPr>
          <w:noProof/>
        </w:rPr>
        <w:t>Hemolener Weg 109</w:t>
      </w:r>
      <w:r w:rsidRPr="004F1050">
        <w:t xml:space="preserve">, </w:t>
      </w:r>
      <w:r w:rsidRPr="004F1050">
        <w:rPr>
          <w:noProof/>
        </w:rPr>
        <w:t>Bocholt</w:t>
      </w:r>
    </w:p>
    <w:p w:rsidRDefault="00292B51" w:rsidP="00292B51" w:rsidR="00292B51" w:rsidRPr="004F1050">
      <w:pPr>
        <w:pStyle w:val="Odlomakpopisa"/>
        <w:numPr>
          <w:ilvl w:val="0"/>
          <w:numId w:val="7"/>
        </w:numPr>
        <w:jc w:val="both"/>
      </w:pPr>
      <w:r w:rsidRPr="004F1050">
        <w:rPr>
          <w:noProof/>
        </w:rPr>
        <w:t>(13</w:t>
      </w:r>
      <w:r w:rsidRPr="004F1050">
        <w:t xml:space="preserve">.) </w:t>
      </w:r>
      <w:r w:rsidRPr="004F1050">
        <w:rPr>
          <w:noProof/>
        </w:rPr>
        <w:t>Bisnode d.o.o.</w:t>
      </w:r>
      <w:r w:rsidRPr="004F1050">
        <w:t xml:space="preserve">, OIB: </w:t>
      </w:r>
      <w:r w:rsidRPr="004F1050">
        <w:rPr>
          <w:noProof/>
        </w:rPr>
        <w:t>48270876028</w:t>
      </w:r>
      <w:r w:rsidRPr="004F1050">
        <w:t xml:space="preserve">, </w:t>
      </w:r>
      <w:r w:rsidRPr="004F1050">
        <w:rPr>
          <w:noProof/>
        </w:rPr>
        <w:t>Fallerovo šetalište 22</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(14</w:t>
      </w:r>
      <w:r w:rsidRPr="004F1050">
        <w:t xml:space="preserve">.) </w:t>
      </w:r>
      <w:r w:rsidRPr="004F1050">
        <w:rPr>
          <w:noProof/>
        </w:rPr>
        <w:t>Bistrički Višnja</w:t>
      </w:r>
      <w:r w:rsidRPr="004F1050">
        <w:t xml:space="preserve">, OIB: </w:t>
      </w:r>
      <w:r w:rsidRPr="004F1050">
        <w:rPr>
          <w:noProof/>
        </w:rPr>
        <w:t>34977104789</w:t>
      </w:r>
      <w:r w:rsidRPr="004F1050">
        <w:t xml:space="preserve">, </w:t>
      </w:r>
      <w:r w:rsidRPr="004F1050">
        <w:rPr>
          <w:noProof/>
        </w:rPr>
        <w:t>Frankopanska 3</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(15</w:t>
      </w:r>
      <w:r w:rsidRPr="004F1050">
        <w:t xml:space="preserve">.) </w:t>
      </w:r>
      <w:r w:rsidRPr="004F1050">
        <w:rPr>
          <w:noProof/>
        </w:rPr>
        <w:t>Bjeljac Mladen</w:t>
      </w:r>
      <w:r w:rsidRPr="004F1050">
        <w:t xml:space="preserve">, OIB: </w:t>
      </w:r>
      <w:r w:rsidRPr="004F1050">
        <w:rPr>
          <w:noProof/>
        </w:rPr>
        <w:t>73994549157</w:t>
      </w:r>
      <w:r w:rsidRPr="004F1050">
        <w:t xml:space="preserve">, </w:t>
      </w:r>
      <w:r w:rsidRPr="004F1050">
        <w:rPr>
          <w:noProof/>
        </w:rPr>
        <w:t>Petra Zrinskog 2</w:t>
      </w:r>
      <w:r w:rsidRPr="004F1050">
        <w:t xml:space="preserve">, </w:t>
      </w:r>
      <w:r w:rsidRPr="004F1050">
        <w:rPr>
          <w:noProof/>
        </w:rPr>
        <w:t>H.Dubica</w:t>
      </w:r>
    </w:p>
    <w:p w:rsidRDefault="00292B51" w:rsidP="00292B51" w:rsidR="00292B51" w:rsidRPr="004F1050">
      <w:pPr>
        <w:pStyle w:val="Odlomakpopisa"/>
        <w:numPr>
          <w:ilvl w:val="0"/>
          <w:numId w:val="7"/>
        </w:numPr>
        <w:jc w:val="both"/>
      </w:pPr>
      <w:r w:rsidRPr="004F1050">
        <w:rPr>
          <w:noProof/>
        </w:rPr>
        <w:t>(16</w:t>
      </w:r>
      <w:r w:rsidRPr="004F1050">
        <w:t xml:space="preserve">.) </w:t>
      </w:r>
      <w:r w:rsidRPr="004F1050">
        <w:rPr>
          <w:noProof/>
        </w:rPr>
        <w:t>Blažević d.o.o.</w:t>
      </w:r>
      <w:r w:rsidRPr="004F1050">
        <w:t xml:space="preserve">, OIB: </w:t>
      </w:r>
      <w:r w:rsidRPr="004F1050">
        <w:rPr>
          <w:noProof/>
        </w:rPr>
        <w:t>72328477746</w:t>
      </w:r>
      <w:r w:rsidRPr="004F1050">
        <w:t xml:space="preserve">, </w:t>
      </w:r>
      <w:r w:rsidRPr="004F1050">
        <w:rPr>
          <w:noProof/>
        </w:rPr>
        <w:t>Stari put 1</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(17</w:t>
      </w:r>
      <w:r w:rsidRPr="004F1050">
        <w:t xml:space="preserve">.) </w:t>
      </w:r>
      <w:r w:rsidRPr="004F1050">
        <w:rPr>
          <w:noProof/>
        </w:rPr>
        <w:t>Blažinčić Sanda</w:t>
      </w:r>
      <w:r w:rsidRPr="004F1050">
        <w:t xml:space="preserve">, OIB: </w:t>
      </w:r>
      <w:r w:rsidRPr="004F1050">
        <w:rPr>
          <w:noProof/>
        </w:rPr>
        <w:t>30145345282</w:t>
      </w:r>
      <w:r w:rsidRPr="004F1050">
        <w:t xml:space="preserve">, </w:t>
      </w:r>
      <w:r w:rsidRPr="004F1050">
        <w:rPr>
          <w:noProof/>
        </w:rPr>
        <w:t>Ul. grada Vukovara 37</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(18</w:t>
      </w:r>
      <w:r w:rsidRPr="004F1050">
        <w:t xml:space="preserve">.) </w:t>
      </w:r>
      <w:r w:rsidRPr="004F1050">
        <w:rPr>
          <w:noProof/>
        </w:rPr>
        <w:t>Bosnić Željka</w:t>
      </w:r>
      <w:r w:rsidRPr="004F1050">
        <w:t xml:space="preserve">, OIB: </w:t>
      </w:r>
      <w:r w:rsidRPr="004F1050">
        <w:rPr>
          <w:noProof/>
        </w:rPr>
        <w:t>74702628285</w:t>
      </w:r>
      <w:r w:rsidRPr="004F1050">
        <w:t xml:space="preserve">, </w:t>
      </w:r>
      <w:r w:rsidRPr="004F1050">
        <w:rPr>
          <w:noProof/>
        </w:rPr>
        <w:t>Kuljani 25</w:t>
      </w:r>
      <w:r w:rsidRPr="004F1050">
        <w:t xml:space="preserve">, </w:t>
      </w:r>
      <w:r w:rsidRPr="004F1050">
        <w:rPr>
          <w:noProof/>
        </w:rPr>
        <w:t>Kuljani</w:t>
      </w:r>
    </w:p>
    <w:p w:rsidRDefault="00292B51" w:rsidP="00292B51" w:rsidR="00292B51" w:rsidRPr="004F1050">
      <w:pPr>
        <w:pStyle w:val="Odlomakpopisa"/>
        <w:numPr>
          <w:ilvl w:val="0"/>
          <w:numId w:val="7"/>
        </w:numPr>
        <w:jc w:val="both"/>
      </w:pPr>
      <w:r w:rsidRPr="004F1050">
        <w:rPr>
          <w:noProof/>
        </w:rPr>
        <w:t>(19</w:t>
      </w:r>
      <w:r w:rsidRPr="004F1050">
        <w:t xml:space="preserve">.) </w:t>
      </w:r>
      <w:r w:rsidRPr="004F1050">
        <w:rPr>
          <w:noProof/>
        </w:rPr>
        <w:t>Brener d.o.o.</w:t>
      </w:r>
      <w:r w:rsidRPr="004F1050">
        <w:t xml:space="preserve">, OIB: </w:t>
      </w:r>
      <w:r w:rsidRPr="004F1050">
        <w:rPr>
          <w:noProof/>
        </w:rPr>
        <w:t>29064957956</w:t>
      </w:r>
      <w:r w:rsidRPr="004F1050">
        <w:t xml:space="preserve">, </w:t>
      </w:r>
      <w:r w:rsidRPr="004F1050">
        <w:rPr>
          <w:noProof/>
        </w:rPr>
        <w:t>Stari Slatinik 170</w:t>
      </w:r>
      <w:r w:rsidRPr="004F1050">
        <w:t xml:space="preserve">, </w:t>
      </w:r>
      <w:r w:rsidRPr="004F1050">
        <w:rPr>
          <w:noProof/>
        </w:rPr>
        <w:t>Brodski Stupnik</w:t>
      </w:r>
    </w:p>
    <w:p w:rsidRDefault="00292B51" w:rsidP="00292B51" w:rsidR="00292B51" w:rsidRPr="004F1050">
      <w:pPr>
        <w:pStyle w:val="Odlomakpopisa"/>
        <w:numPr>
          <w:ilvl w:val="0"/>
          <w:numId w:val="7"/>
        </w:numPr>
        <w:jc w:val="both"/>
      </w:pPr>
      <w:r w:rsidRPr="004F1050">
        <w:rPr>
          <w:noProof/>
        </w:rPr>
        <w:t>(20</w:t>
      </w:r>
      <w:r w:rsidRPr="004F1050">
        <w:t>.) Branislav Ostupanj i Saša Dukić, vl. obrta "</w:t>
      </w:r>
      <w:r w:rsidRPr="004F1050">
        <w:rPr>
          <w:noProof/>
        </w:rPr>
        <w:t>BS COMP S" USLUŽNI TRGOVAČKI TURISTIČKI UGOSTITELJSKI OBRT</w:t>
      </w:r>
      <w:r w:rsidRPr="004F1050">
        <w:t xml:space="preserve">, OIB: </w:t>
      </w:r>
      <w:r w:rsidRPr="004F1050">
        <w:rPr>
          <w:noProof/>
        </w:rPr>
        <w:t>69857442683</w:t>
      </w:r>
      <w:r w:rsidRPr="004F1050">
        <w:t xml:space="preserve">, </w:t>
      </w:r>
      <w:r w:rsidRPr="004F1050">
        <w:rPr>
          <w:noProof/>
        </w:rPr>
        <w:t>Nine Marakovića 53</w:t>
      </w:r>
      <w:r w:rsidRPr="004F1050">
        <w:t xml:space="preserve">, </w:t>
      </w:r>
      <w:r w:rsidRPr="004F1050">
        <w:rPr>
          <w:noProof/>
        </w:rPr>
        <w:t xml:space="preserve">Hrv. Kostajnica </w:t>
      </w:r>
    </w:p>
    <w:p w:rsidRDefault="00292B51" w:rsidP="00292B51" w:rsidR="00292B51" w:rsidRPr="004F1050">
      <w:pPr>
        <w:pStyle w:val="Odlomakpopisa"/>
        <w:numPr>
          <w:ilvl w:val="0"/>
          <w:numId w:val="7"/>
        </w:numPr>
        <w:jc w:val="both"/>
      </w:pPr>
      <w:r w:rsidRPr="004F1050">
        <w:rPr>
          <w:noProof/>
        </w:rPr>
        <w:t>(21</w:t>
      </w:r>
      <w:r w:rsidRPr="004F1050">
        <w:t xml:space="preserve">.) </w:t>
      </w:r>
      <w:r w:rsidRPr="004F1050">
        <w:rPr>
          <w:noProof/>
        </w:rPr>
        <w:t>Centar za kombinirani transport Zagreb d.d.</w:t>
      </w:r>
      <w:r w:rsidRPr="004F1050">
        <w:t xml:space="preserve">, OIB: </w:t>
      </w:r>
      <w:r w:rsidRPr="004F1050">
        <w:rPr>
          <w:noProof/>
        </w:rPr>
        <w:t>49800593791</w:t>
      </w:r>
      <w:r w:rsidRPr="004F1050">
        <w:t xml:space="preserve">, </w:t>
      </w:r>
      <w:r w:rsidRPr="004F1050">
        <w:rPr>
          <w:noProof/>
        </w:rPr>
        <w:t>Trg Senjskih uskoka 7-8</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(22</w:t>
      </w:r>
      <w:r w:rsidRPr="004F1050">
        <w:t xml:space="preserve">.) </w:t>
      </w:r>
      <w:r w:rsidRPr="004F1050">
        <w:rPr>
          <w:noProof/>
        </w:rPr>
        <w:t>CHT Swizerland (prije Bezema AG Švicarska)</w:t>
      </w:r>
      <w:r w:rsidRPr="004F1050">
        <w:t xml:space="preserve">, </w:t>
      </w:r>
      <w:r w:rsidRPr="004F1050">
        <w:rPr>
          <w:noProof/>
        </w:rPr>
        <w:t>Kriessernstrasse 20</w:t>
      </w:r>
      <w:r w:rsidRPr="004F1050">
        <w:t xml:space="preserve">, </w:t>
      </w:r>
      <w:r w:rsidRPr="004F1050">
        <w:rPr>
          <w:noProof/>
        </w:rPr>
        <w:t>Montlingen</w:t>
      </w:r>
    </w:p>
    <w:p w:rsidRDefault="00292B51" w:rsidP="00292B51" w:rsidR="00292B51" w:rsidRPr="004F1050">
      <w:pPr>
        <w:pStyle w:val="Odlomakpopisa"/>
        <w:numPr>
          <w:ilvl w:val="0"/>
          <w:numId w:val="7"/>
        </w:numPr>
        <w:jc w:val="both"/>
      </w:pPr>
      <w:r w:rsidRPr="004F1050">
        <w:rPr>
          <w:noProof/>
        </w:rPr>
        <w:t>(23</w:t>
      </w:r>
      <w:r w:rsidRPr="004F1050">
        <w:t xml:space="preserve">.) </w:t>
      </w:r>
      <w:r w:rsidRPr="004F1050">
        <w:rPr>
          <w:noProof/>
        </w:rPr>
        <w:t>Kristina Dorosulić vl. obrta "CICERO" PROIZVODNI, USLUŽNI I TRGOVAČKI OBRT</w:t>
      </w:r>
      <w:r w:rsidRPr="004F1050">
        <w:t xml:space="preserve">, OIB: </w:t>
      </w:r>
      <w:r w:rsidRPr="004F1050">
        <w:rPr>
          <w:noProof/>
        </w:rPr>
        <w:t>30010060908</w:t>
      </w:r>
      <w:r w:rsidRPr="004F1050">
        <w:t xml:space="preserve">, </w:t>
      </w:r>
      <w:r w:rsidRPr="004F1050">
        <w:rPr>
          <w:noProof/>
        </w:rPr>
        <w:t>Ive Mažara 2</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(24</w:t>
      </w:r>
      <w:r w:rsidRPr="004F1050">
        <w:t xml:space="preserve">.) </w:t>
      </w:r>
      <w:r w:rsidRPr="004F1050">
        <w:rPr>
          <w:noProof/>
        </w:rPr>
        <w:t>Croatia Banka d.d.</w:t>
      </w:r>
      <w:r w:rsidRPr="004F1050">
        <w:t xml:space="preserve">, OIB: </w:t>
      </w:r>
      <w:r w:rsidRPr="004F1050">
        <w:rPr>
          <w:noProof/>
        </w:rPr>
        <w:t>32247795989</w:t>
      </w:r>
      <w:r w:rsidRPr="004F1050">
        <w:t xml:space="preserve">, </w:t>
      </w:r>
      <w:r w:rsidRPr="004F1050">
        <w:rPr>
          <w:noProof/>
        </w:rPr>
        <w:t>Roberta Frangeša Mihanovića 9</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t>(</w:t>
      </w:r>
      <w:r w:rsidRPr="004F1050">
        <w:rPr>
          <w:noProof/>
        </w:rPr>
        <w:t>25</w:t>
      </w:r>
      <w:r w:rsidRPr="004F1050">
        <w:t xml:space="preserve">.) </w:t>
      </w:r>
      <w:r w:rsidRPr="004F1050">
        <w:rPr>
          <w:noProof/>
        </w:rPr>
        <w:t>Croatia osiguranje d.d. Zagreb</w:t>
      </w:r>
      <w:r w:rsidRPr="004F1050">
        <w:t xml:space="preserve">, OIB: </w:t>
      </w:r>
      <w:r w:rsidRPr="004F1050">
        <w:rPr>
          <w:noProof/>
        </w:rPr>
        <w:t>26187994862</w:t>
      </w:r>
      <w:r w:rsidRPr="004F1050">
        <w:t xml:space="preserve">, </w:t>
      </w:r>
      <w:r w:rsidRPr="004F1050">
        <w:rPr>
          <w:noProof/>
        </w:rPr>
        <w:t>Vatroslava Jagića 33</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(26</w:t>
      </w:r>
      <w:r w:rsidRPr="004F1050">
        <w:t xml:space="preserve">.) </w:t>
      </w:r>
      <w:r w:rsidRPr="004F1050">
        <w:rPr>
          <w:noProof/>
        </w:rPr>
        <w:t>Čateks d.d.</w:t>
      </w:r>
      <w:r w:rsidRPr="004F1050">
        <w:t xml:space="preserve">, OIB: </w:t>
      </w:r>
      <w:r w:rsidRPr="004F1050">
        <w:rPr>
          <w:noProof/>
        </w:rPr>
        <w:t>16536095427</w:t>
      </w:r>
      <w:r w:rsidRPr="004F1050">
        <w:t xml:space="preserve">, </w:t>
      </w:r>
      <w:r w:rsidRPr="004F1050">
        <w:rPr>
          <w:noProof/>
        </w:rPr>
        <w:t>Zrinsko-Frankopanska 25</w:t>
      </w:r>
      <w:r w:rsidRPr="004F1050">
        <w:t xml:space="preserve">, </w:t>
      </w:r>
      <w:r w:rsidRPr="004F1050">
        <w:rPr>
          <w:noProof/>
        </w:rPr>
        <w:t>Čakovec</w:t>
      </w:r>
    </w:p>
    <w:p w:rsidRDefault="00292B51" w:rsidP="00292B51" w:rsidR="00292B51" w:rsidRPr="004F1050">
      <w:pPr>
        <w:pStyle w:val="Odlomakpopisa"/>
        <w:numPr>
          <w:ilvl w:val="0"/>
          <w:numId w:val="7"/>
        </w:numPr>
        <w:jc w:val="both"/>
      </w:pPr>
      <w:r w:rsidRPr="004F1050">
        <w:rPr>
          <w:noProof/>
        </w:rPr>
        <w:t>(27</w:t>
      </w:r>
      <w:r w:rsidRPr="004F1050">
        <w:t xml:space="preserve">.) </w:t>
      </w:r>
      <w:r w:rsidRPr="004F1050">
        <w:rPr>
          <w:noProof/>
        </w:rPr>
        <w:t>Čavlović-Babić Zdenka</w:t>
      </w:r>
      <w:r w:rsidRPr="004F1050">
        <w:t xml:space="preserve">, OIB: </w:t>
      </w:r>
      <w:r w:rsidRPr="004F1050">
        <w:rPr>
          <w:noProof/>
        </w:rPr>
        <w:t>74574842079</w:t>
      </w:r>
      <w:r w:rsidRPr="004F1050">
        <w:t xml:space="preserve">, </w:t>
      </w:r>
      <w:r w:rsidRPr="004F1050">
        <w:rPr>
          <w:noProof/>
        </w:rPr>
        <w:t>Školska 4</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lastRenderedPageBreak/>
        <w:t>(28</w:t>
      </w:r>
      <w:r w:rsidRPr="004F1050">
        <w:t xml:space="preserve">.) </w:t>
      </w:r>
      <w:r w:rsidRPr="004F1050">
        <w:rPr>
          <w:noProof/>
        </w:rPr>
        <w:t>Danijela Žugaj vl. obrta DANITEX, obrt za trgovinu i krojačke usluge</w:t>
      </w:r>
      <w:r w:rsidRPr="004F1050">
        <w:t xml:space="preserve">, OIB: </w:t>
      </w:r>
      <w:r w:rsidRPr="004F1050">
        <w:rPr>
          <w:noProof/>
        </w:rPr>
        <w:t>59347628257</w:t>
      </w:r>
      <w:r w:rsidRPr="004F1050">
        <w:t xml:space="preserve">, </w:t>
      </w:r>
      <w:r w:rsidRPr="004F1050">
        <w:rPr>
          <w:noProof/>
        </w:rPr>
        <w:t>Mile Vood 25</w:t>
      </w:r>
      <w:r w:rsidRPr="004F1050">
        <w:t xml:space="preserve">, </w:t>
      </w:r>
      <w:r w:rsidRPr="004F1050">
        <w:rPr>
          <w:noProof/>
        </w:rPr>
        <w:t xml:space="preserve">Petrinja </w:t>
      </w:r>
    </w:p>
    <w:p w:rsidRDefault="00292B51" w:rsidP="00292B51" w:rsidR="00292B51" w:rsidRPr="004F1050">
      <w:pPr>
        <w:pStyle w:val="Odlomakpopisa"/>
        <w:numPr>
          <w:ilvl w:val="0"/>
          <w:numId w:val="7"/>
        </w:numPr>
        <w:jc w:val="both"/>
      </w:pPr>
      <w:r w:rsidRPr="004F1050">
        <w:rPr>
          <w:noProof/>
        </w:rPr>
        <w:t>(29</w:t>
      </w:r>
      <w:r w:rsidRPr="004F1050">
        <w:t xml:space="preserve">.) </w:t>
      </w:r>
      <w:r w:rsidRPr="004F1050">
        <w:rPr>
          <w:noProof/>
        </w:rPr>
        <w:t>Dautović d.o.o.</w:t>
      </w:r>
      <w:r w:rsidRPr="004F1050">
        <w:t xml:space="preserve">, OIB: </w:t>
      </w:r>
      <w:r w:rsidRPr="004F1050">
        <w:rPr>
          <w:noProof/>
        </w:rPr>
        <w:t>00751135665</w:t>
      </w:r>
      <w:r w:rsidRPr="004F1050">
        <w:t xml:space="preserve">, </w:t>
      </w:r>
      <w:r w:rsidRPr="004F1050">
        <w:rPr>
          <w:noProof/>
        </w:rPr>
        <w:t>N.Marakovića57</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(30</w:t>
      </w:r>
      <w:r w:rsidRPr="004F1050">
        <w:t xml:space="preserve">.) </w:t>
      </w:r>
      <w:r w:rsidRPr="004F1050">
        <w:rPr>
          <w:noProof/>
        </w:rPr>
        <w:t>DME d.o.o.</w:t>
      </w:r>
      <w:r w:rsidRPr="004F1050">
        <w:t xml:space="preserve">, OIB: </w:t>
      </w:r>
      <w:r w:rsidRPr="004F1050">
        <w:rPr>
          <w:noProof/>
        </w:rPr>
        <w:t>08148797193</w:t>
      </w:r>
      <w:r w:rsidRPr="004F1050">
        <w:t xml:space="preserve">, </w:t>
      </w:r>
      <w:r w:rsidRPr="004F1050">
        <w:rPr>
          <w:noProof/>
        </w:rPr>
        <w:t>Zlatarska 89,Markovo Polje</w:t>
      </w:r>
      <w:r w:rsidRPr="004F1050">
        <w:t xml:space="preserve">, </w:t>
      </w:r>
      <w:r w:rsidRPr="004F1050">
        <w:rPr>
          <w:noProof/>
        </w:rPr>
        <w:t>Sesvete</w:t>
      </w:r>
    </w:p>
    <w:p w:rsidRDefault="00292B51" w:rsidP="00292B51" w:rsidR="00292B51" w:rsidRPr="004F1050">
      <w:pPr>
        <w:pStyle w:val="Odlomakpopisa"/>
        <w:numPr>
          <w:ilvl w:val="0"/>
          <w:numId w:val="7"/>
        </w:numPr>
        <w:jc w:val="both"/>
      </w:pPr>
      <w:r w:rsidRPr="004F1050">
        <w:rPr>
          <w:noProof/>
        </w:rPr>
        <w:t>(31</w:t>
      </w:r>
      <w:r w:rsidRPr="004F1050">
        <w:t xml:space="preserve">.) </w:t>
      </w:r>
      <w:r w:rsidRPr="004F1050">
        <w:rPr>
          <w:noProof/>
        </w:rPr>
        <w:t>Drakulić Zdravko</w:t>
      </w:r>
      <w:r w:rsidRPr="004F1050">
        <w:t xml:space="preserve">, OIB: </w:t>
      </w:r>
      <w:r w:rsidRPr="004F1050">
        <w:rPr>
          <w:noProof/>
        </w:rPr>
        <w:t>70769024580</w:t>
      </w:r>
      <w:r w:rsidRPr="004F1050">
        <w:t xml:space="preserve">, </w:t>
      </w:r>
      <w:r w:rsidRPr="004F1050">
        <w:rPr>
          <w:noProof/>
        </w:rPr>
        <w:t>G.Hrastovac 61</w:t>
      </w:r>
      <w:r w:rsidRPr="004F1050">
        <w:t xml:space="preserve">, </w:t>
      </w:r>
      <w:r w:rsidRPr="004F1050">
        <w:rPr>
          <w:noProof/>
        </w:rPr>
        <w:t>G.Hrastovac</w:t>
      </w:r>
    </w:p>
    <w:p w:rsidRDefault="00292B51" w:rsidP="00292B51" w:rsidR="00292B51" w:rsidRPr="004F1050">
      <w:pPr>
        <w:pStyle w:val="Odlomakpopisa"/>
        <w:numPr>
          <w:ilvl w:val="0"/>
          <w:numId w:val="7"/>
        </w:numPr>
        <w:jc w:val="both"/>
      </w:pPr>
      <w:r w:rsidRPr="004F1050">
        <w:rPr>
          <w:noProof/>
        </w:rPr>
        <w:t>(32</w:t>
      </w:r>
      <w:r w:rsidRPr="004F1050">
        <w:t xml:space="preserve">.) </w:t>
      </w:r>
      <w:r w:rsidRPr="004F1050">
        <w:rPr>
          <w:noProof/>
        </w:rPr>
        <w:t>Društvo energetičara Sisak</w:t>
      </w:r>
      <w:r w:rsidRPr="004F1050">
        <w:t xml:space="preserve">, OIB: </w:t>
      </w:r>
      <w:r w:rsidRPr="004F1050">
        <w:rPr>
          <w:noProof/>
        </w:rPr>
        <w:t>75839648175</w:t>
      </w:r>
      <w:r w:rsidRPr="004F1050">
        <w:t xml:space="preserve">, </w:t>
      </w:r>
      <w:r w:rsidRPr="004F1050">
        <w:rPr>
          <w:noProof/>
        </w:rPr>
        <w:t>Keltska 12</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(34</w:t>
      </w:r>
      <w:r w:rsidRPr="004F1050">
        <w:t xml:space="preserve">.) </w:t>
      </w:r>
      <w:r w:rsidRPr="004F1050">
        <w:rPr>
          <w:noProof/>
        </w:rPr>
        <w:t>Dubrovački vjesnik d.o.o.</w:t>
      </w:r>
      <w:r w:rsidRPr="004F1050">
        <w:t xml:space="preserve">, OIB: </w:t>
      </w:r>
      <w:r w:rsidRPr="004F1050">
        <w:rPr>
          <w:noProof/>
        </w:rPr>
        <w:t>71342575080</w:t>
      </w:r>
      <w:r w:rsidRPr="004F1050">
        <w:t xml:space="preserve">, </w:t>
      </w:r>
      <w:r w:rsidRPr="004F1050">
        <w:rPr>
          <w:noProof/>
        </w:rPr>
        <w:t>Vukovarska 10</w:t>
      </w:r>
      <w:r w:rsidRPr="004F1050">
        <w:t xml:space="preserve">, </w:t>
      </w:r>
      <w:r w:rsidRPr="004F1050">
        <w:rPr>
          <w:noProof/>
        </w:rPr>
        <w:t>Dubrovnik</w:t>
      </w:r>
    </w:p>
    <w:p w:rsidRDefault="00292B51" w:rsidP="00292B51" w:rsidR="00292B51" w:rsidRPr="004F1050">
      <w:pPr>
        <w:pStyle w:val="Odlomakpopisa"/>
        <w:numPr>
          <w:ilvl w:val="0"/>
          <w:numId w:val="7"/>
        </w:numPr>
        <w:jc w:val="both"/>
      </w:pPr>
      <w:r w:rsidRPr="004F1050">
        <w:rPr>
          <w:noProof/>
        </w:rPr>
        <w:t>(35</w:t>
      </w:r>
      <w:r w:rsidRPr="004F1050">
        <w:t xml:space="preserve">.) </w:t>
      </w:r>
      <w:r w:rsidRPr="004F1050">
        <w:rPr>
          <w:noProof/>
        </w:rPr>
        <w:t>Dumenčić Željko</w:t>
      </w:r>
      <w:r w:rsidRPr="004F1050">
        <w:t xml:space="preserve">, OIB: </w:t>
      </w:r>
      <w:r w:rsidRPr="004F1050">
        <w:rPr>
          <w:noProof/>
        </w:rPr>
        <w:t>07299392704</w:t>
      </w:r>
      <w:r w:rsidRPr="004F1050">
        <w:t xml:space="preserve">, </w:t>
      </w:r>
      <w:r w:rsidRPr="004F1050">
        <w:rPr>
          <w:noProof/>
        </w:rPr>
        <w:t>Rosulje 110</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(36</w:t>
      </w:r>
      <w:r w:rsidRPr="004F1050">
        <w:t xml:space="preserve">.) </w:t>
      </w:r>
      <w:r w:rsidRPr="004F1050">
        <w:rPr>
          <w:noProof/>
        </w:rPr>
        <w:t>Eci d.o.o.</w:t>
      </w:r>
      <w:r w:rsidRPr="004F1050">
        <w:t xml:space="preserve">, OIB: </w:t>
      </w:r>
      <w:r w:rsidRPr="004F1050">
        <w:rPr>
          <w:noProof/>
        </w:rPr>
        <w:t>60256543965</w:t>
      </w:r>
      <w:r w:rsidRPr="004F1050">
        <w:t xml:space="preserve">, </w:t>
      </w:r>
      <w:r w:rsidRPr="004F1050">
        <w:rPr>
          <w:noProof/>
        </w:rPr>
        <w:t>Radnička cesta 177</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(37</w:t>
      </w:r>
      <w:r w:rsidRPr="004F1050">
        <w:t xml:space="preserve">.) </w:t>
      </w:r>
      <w:r w:rsidRPr="004F1050">
        <w:rPr>
          <w:noProof/>
        </w:rPr>
        <w:t>Eko drvo Babić d.o.o</w:t>
      </w:r>
      <w:r w:rsidRPr="004F1050">
        <w:t xml:space="preserve">, OIB: </w:t>
      </w:r>
      <w:r w:rsidRPr="004F1050">
        <w:rPr>
          <w:noProof/>
        </w:rPr>
        <w:t>28652228058</w:t>
      </w:r>
      <w:r w:rsidRPr="004F1050">
        <w:t xml:space="preserve">, </w:t>
      </w:r>
      <w:r w:rsidRPr="004F1050">
        <w:rPr>
          <w:noProof/>
        </w:rPr>
        <w:t>D.Trstenjaka 38, Majur</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(38</w:t>
      </w:r>
      <w:r w:rsidRPr="004F1050">
        <w:t xml:space="preserve">.) Igor Gilg, vl. obrta </w:t>
      </w:r>
      <w:r w:rsidRPr="004F1050">
        <w:rPr>
          <w:noProof/>
        </w:rPr>
        <w:t>ELEKTRORADIONA-GILG, obrt za usluge</w:t>
      </w:r>
      <w:r w:rsidRPr="004F1050">
        <w:t xml:space="preserve">, OIB: </w:t>
      </w:r>
      <w:r w:rsidRPr="004F1050">
        <w:rPr>
          <w:noProof/>
        </w:rPr>
        <w:t>89215093521</w:t>
      </w:r>
      <w:r w:rsidRPr="004F1050">
        <w:t xml:space="preserve">, </w:t>
      </w:r>
      <w:r w:rsidRPr="004F1050">
        <w:rPr>
          <w:noProof/>
        </w:rPr>
        <w:t>Galdovačka 135</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(39</w:t>
      </w:r>
      <w:r w:rsidRPr="004F1050">
        <w:t xml:space="preserve">.) </w:t>
      </w:r>
      <w:r w:rsidRPr="004F1050">
        <w:rPr>
          <w:noProof/>
        </w:rPr>
        <w:t>ETI TISAK d.o.o.</w:t>
      </w:r>
      <w:r w:rsidRPr="004F1050">
        <w:t xml:space="preserve">, OIB: </w:t>
      </w:r>
      <w:r w:rsidRPr="004F1050">
        <w:rPr>
          <w:noProof/>
        </w:rPr>
        <w:t>13076543483</w:t>
      </w:r>
      <w:r w:rsidRPr="004F1050">
        <w:t xml:space="preserve">, </w:t>
      </w:r>
      <w:r w:rsidRPr="004F1050">
        <w:rPr>
          <w:noProof/>
        </w:rPr>
        <w:t>Trg Sv. Marije Čučerske 9</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(40</w:t>
      </w:r>
      <w:r w:rsidRPr="004F1050">
        <w:t xml:space="preserve">.) </w:t>
      </w:r>
      <w:r w:rsidRPr="004F1050">
        <w:rPr>
          <w:noProof/>
        </w:rPr>
        <w:t>Euroherc osiguranje d.d.</w:t>
      </w:r>
      <w:r w:rsidRPr="004F1050">
        <w:t xml:space="preserve">, OIB: </w:t>
      </w:r>
      <w:r w:rsidRPr="004F1050">
        <w:rPr>
          <w:noProof/>
        </w:rPr>
        <w:t>22694857747</w:t>
      </w:r>
      <w:r w:rsidRPr="004F1050">
        <w:t xml:space="preserve">, </w:t>
      </w:r>
      <w:r w:rsidRPr="004F1050">
        <w:rPr>
          <w:noProof/>
        </w:rPr>
        <w:t>Ulica grada Vukovara 54</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(42</w:t>
      </w:r>
      <w:r w:rsidRPr="004F1050">
        <w:t xml:space="preserve">.) </w:t>
      </w:r>
      <w:r w:rsidRPr="004F1050">
        <w:rPr>
          <w:noProof/>
        </w:rPr>
        <w:t>Galeb d.d.</w:t>
      </w:r>
      <w:r w:rsidRPr="004F1050">
        <w:t xml:space="preserve">, OIB: </w:t>
      </w:r>
      <w:r w:rsidRPr="004F1050">
        <w:rPr>
          <w:noProof/>
        </w:rPr>
        <w:t>84554924553</w:t>
      </w:r>
      <w:r w:rsidRPr="004F1050">
        <w:t xml:space="preserve">, </w:t>
      </w:r>
      <w:r w:rsidRPr="004F1050">
        <w:rPr>
          <w:noProof/>
        </w:rPr>
        <w:t>Punta 6</w:t>
      </w:r>
      <w:r w:rsidRPr="004F1050">
        <w:t xml:space="preserve">, </w:t>
      </w:r>
      <w:r w:rsidRPr="004F1050">
        <w:rPr>
          <w:noProof/>
        </w:rPr>
        <w:t>Omiš</w:t>
      </w:r>
    </w:p>
    <w:p w:rsidRDefault="00292B51" w:rsidP="00292B51" w:rsidR="00292B51" w:rsidRPr="004F1050">
      <w:pPr>
        <w:pStyle w:val="Odlomakpopisa"/>
        <w:numPr>
          <w:ilvl w:val="0"/>
          <w:numId w:val="7"/>
        </w:numPr>
        <w:jc w:val="both"/>
      </w:pPr>
      <w:r w:rsidRPr="004F1050">
        <w:rPr>
          <w:noProof/>
        </w:rPr>
        <w:t>(43</w:t>
      </w:r>
      <w:r w:rsidRPr="004F1050">
        <w:t xml:space="preserve">.) </w:t>
      </w:r>
      <w:r w:rsidRPr="004F1050">
        <w:rPr>
          <w:noProof/>
        </w:rPr>
        <w:t>Galić Višnja</w:t>
      </w:r>
      <w:r w:rsidRPr="004F1050">
        <w:t xml:space="preserve">, OIB: </w:t>
      </w:r>
      <w:r w:rsidRPr="004F1050">
        <w:rPr>
          <w:noProof/>
        </w:rPr>
        <w:t>52780669357</w:t>
      </w:r>
      <w:r w:rsidRPr="004F1050">
        <w:t xml:space="preserve">, </w:t>
      </w:r>
      <w:r w:rsidRPr="004F1050">
        <w:rPr>
          <w:noProof/>
        </w:rPr>
        <w:t>Selište Kostajničko 47</w:t>
      </w:r>
      <w:r w:rsidRPr="004F1050">
        <w:t xml:space="preserve">, </w:t>
      </w:r>
      <w:r w:rsidRPr="004F1050">
        <w:rPr>
          <w:noProof/>
        </w:rPr>
        <w:t>Selište Kostajničko</w:t>
      </w:r>
    </w:p>
    <w:p w:rsidRDefault="00292B51" w:rsidP="00292B51" w:rsidR="00292B51" w:rsidRPr="004F1050">
      <w:pPr>
        <w:pStyle w:val="Odlomakpopisa"/>
        <w:numPr>
          <w:ilvl w:val="0"/>
          <w:numId w:val="7"/>
        </w:numPr>
        <w:jc w:val="both"/>
      </w:pPr>
      <w:r w:rsidRPr="004F1050">
        <w:rPr>
          <w:noProof/>
        </w:rPr>
        <w:t>(44</w:t>
      </w:r>
      <w:r w:rsidRPr="004F1050">
        <w:t xml:space="preserve">.) </w:t>
      </w:r>
      <w:r w:rsidRPr="004F1050">
        <w:rPr>
          <w:noProof/>
        </w:rPr>
        <w:t>Galić Zlatko</w:t>
      </w:r>
      <w:r w:rsidRPr="004F1050">
        <w:t xml:space="preserve">, OIB: </w:t>
      </w:r>
      <w:r w:rsidRPr="004F1050">
        <w:rPr>
          <w:noProof/>
        </w:rPr>
        <w:t>59033035848</w:t>
      </w:r>
      <w:r w:rsidRPr="004F1050">
        <w:t xml:space="preserve">, </w:t>
      </w:r>
      <w:r w:rsidRPr="004F1050">
        <w:rPr>
          <w:noProof/>
        </w:rPr>
        <w:t>Selište Kostajničko 24</w:t>
      </w:r>
      <w:r w:rsidRPr="004F1050">
        <w:t xml:space="preserve">, </w:t>
      </w:r>
      <w:r w:rsidRPr="004F1050">
        <w:rPr>
          <w:noProof/>
        </w:rPr>
        <w:t>Selište Kostajničko</w:t>
      </w:r>
    </w:p>
    <w:p w:rsidRDefault="00292B51" w:rsidP="00292B51" w:rsidR="00292B51" w:rsidRPr="004F1050">
      <w:pPr>
        <w:pStyle w:val="Odlomakpopisa"/>
        <w:numPr>
          <w:ilvl w:val="0"/>
          <w:numId w:val="7"/>
        </w:numPr>
        <w:jc w:val="both"/>
      </w:pPr>
      <w:r w:rsidRPr="004F1050">
        <w:rPr>
          <w:noProof/>
        </w:rPr>
        <w:t>(45</w:t>
      </w:r>
      <w:r w:rsidRPr="004F1050">
        <w:t xml:space="preserve">.) </w:t>
      </w:r>
      <w:r w:rsidRPr="004F1050">
        <w:rPr>
          <w:noProof/>
        </w:rPr>
        <w:t>Gavran Anto</w:t>
      </w:r>
      <w:r w:rsidRPr="004F1050">
        <w:t xml:space="preserve">, OIB: </w:t>
      </w:r>
      <w:r w:rsidRPr="004F1050">
        <w:rPr>
          <w:noProof/>
        </w:rPr>
        <w:t>04801404822</w:t>
      </w:r>
      <w:r w:rsidRPr="004F1050">
        <w:t xml:space="preserve">, </w:t>
      </w:r>
      <w:r w:rsidRPr="004F1050">
        <w:rPr>
          <w:noProof/>
        </w:rPr>
        <w:t>R.Djetelića 83</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(46</w:t>
      </w:r>
      <w:r w:rsidRPr="004F1050">
        <w:t xml:space="preserve">.) </w:t>
      </w:r>
      <w:r w:rsidRPr="004F1050">
        <w:rPr>
          <w:noProof/>
        </w:rPr>
        <w:t>General Logistics Systems Croatia d.o.o.</w:t>
      </w:r>
      <w:r w:rsidRPr="004F1050">
        <w:t xml:space="preserve">, OIB: </w:t>
      </w:r>
      <w:r w:rsidRPr="004F1050">
        <w:rPr>
          <w:noProof/>
        </w:rPr>
        <w:t>88360795357</w:t>
      </w:r>
      <w:r w:rsidRPr="004F1050">
        <w:t xml:space="preserve">, </w:t>
      </w:r>
      <w:r w:rsidRPr="004F1050">
        <w:rPr>
          <w:noProof/>
        </w:rPr>
        <w:t>Varaždinska 116</w:t>
      </w:r>
      <w:r w:rsidRPr="004F1050">
        <w:t xml:space="preserve">, </w:t>
      </w:r>
      <w:r w:rsidRPr="004F1050">
        <w:rPr>
          <w:noProof/>
        </w:rPr>
        <w:t>Popovec</w:t>
      </w:r>
    </w:p>
    <w:p w:rsidRDefault="00292B51" w:rsidP="00292B51" w:rsidR="00292B51" w:rsidRPr="004F1050">
      <w:pPr>
        <w:pStyle w:val="Odlomakpopisa"/>
        <w:numPr>
          <w:ilvl w:val="0"/>
          <w:numId w:val="7"/>
        </w:numPr>
        <w:jc w:val="both"/>
      </w:pPr>
      <w:r w:rsidRPr="004F1050">
        <w:rPr>
          <w:noProof/>
        </w:rPr>
        <w:t>(48</w:t>
      </w:r>
      <w:r w:rsidRPr="004F1050">
        <w:t xml:space="preserve">.) </w:t>
      </w:r>
      <w:r w:rsidRPr="004F1050">
        <w:rPr>
          <w:noProof/>
        </w:rPr>
        <w:t>Govorčinović Krunoslav</w:t>
      </w:r>
      <w:r w:rsidRPr="004F1050">
        <w:t xml:space="preserve">, OIB: </w:t>
      </w:r>
      <w:r w:rsidRPr="004F1050">
        <w:rPr>
          <w:noProof/>
        </w:rPr>
        <w:t>86523550172</w:t>
      </w:r>
      <w:r w:rsidRPr="004F1050">
        <w:t xml:space="preserve">, </w:t>
      </w:r>
      <w:r w:rsidRPr="004F1050">
        <w:rPr>
          <w:noProof/>
        </w:rPr>
        <w:t>Selište Kostajničko 7</w:t>
      </w:r>
      <w:r w:rsidRPr="004F1050">
        <w:t xml:space="preserve">, </w:t>
      </w:r>
      <w:r w:rsidRPr="004F1050">
        <w:rPr>
          <w:noProof/>
        </w:rPr>
        <w:t>Selište Kostajničko</w:t>
      </w:r>
    </w:p>
    <w:p w:rsidRDefault="00292B51" w:rsidP="00292B51" w:rsidR="00292B51" w:rsidRPr="004F1050">
      <w:pPr>
        <w:pStyle w:val="Odlomakpopisa"/>
        <w:numPr>
          <w:ilvl w:val="0"/>
          <w:numId w:val="7"/>
        </w:numPr>
        <w:jc w:val="both"/>
      </w:pPr>
      <w:r w:rsidRPr="004F1050">
        <w:rPr>
          <w:noProof/>
        </w:rPr>
        <w:t>(53</w:t>
      </w:r>
      <w:r w:rsidRPr="004F1050">
        <w:t xml:space="preserve">.) GS1 Croatia - Hrvatsko udruženje za automatsku identifikaciju, elektroničku razmjenu podataka i upravljanje poslovnim procesima, OIB: </w:t>
      </w:r>
      <w:r w:rsidRPr="004F1050">
        <w:rPr>
          <w:noProof/>
        </w:rPr>
        <w:t>03365973101</w:t>
      </w:r>
      <w:r w:rsidRPr="004F1050">
        <w:t xml:space="preserve">, </w:t>
      </w:r>
      <w:r w:rsidRPr="004F1050">
        <w:rPr>
          <w:noProof/>
        </w:rPr>
        <w:t>Tuškanac 14</w:t>
      </w:r>
      <w:r w:rsidRPr="004F1050">
        <w:t xml:space="preserve">, </w:t>
      </w:r>
      <w:r w:rsidRPr="004F1050">
        <w:rPr>
          <w:noProof/>
        </w:rPr>
        <w:t xml:space="preserve">Zagreb </w:t>
      </w:r>
    </w:p>
    <w:p w:rsidRDefault="00292B51" w:rsidP="00292B51" w:rsidR="00292B51" w:rsidRPr="004F1050">
      <w:pPr>
        <w:pStyle w:val="Odlomakpopisa"/>
        <w:numPr>
          <w:ilvl w:val="0"/>
          <w:numId w:val="7"/>
        </w:numPr>
        <w:jc w:val="both"/>
      </w:pPr>
      <w:r w:rsidRPr="004F1050">
        <w:rPr>
          <w:noProof/>
        </w:rPr>
        <w:t>(54</w:t>
      </w:r>
      <w:r w:rsidRPr="004F1050">
        <w:t xml:space="preserve">.) </w:t>
      </w:r>
      <w:r w:rsidRPr="004F1050">
        <w:rPr>
          <w:noProof/>
        </w:rPr>
        <w:t>GT Glastex Handels GmbH Austrija</w:t>
      </w:r>
      <w:r w:rsidRPr="004F1050">
        <w:t xml:space="preserve">, </w:t>
      </w:r>
      <w:r w:rsidRPr="004F1050">
        <w:rPr>
          <w:noProof/>
        </w:rPr>
        <w:t>AT U39668409</w:t>
      </w:r>
      <w:r w:rsidRPr="004F1050">
        <w:t xml:space="preserve">, </w:t>
      </w:r>
      <w:r w:rsidRPr="004F1050">
        <w:rPr>
          <w:noProof/>
        </w:rPr>
        <w:t>Wulfengasse 16/a</w:t>
      </w:r>
      <w:r w:rsidRPr="004F1050">
        <w:t xml:space="preserve">, </w:t>
      </w:r>
      <w:r w:rsidRPr="004F1050">
        <w:rPr>
          <w:noProof/>
        </w:rPr>
        <w:t>Klagenfurt</w:t>
      </w:r>
    </w:p>
    <w:p w:rsidRDefault="00292B51" w:rsidP="00292B51" w:rsidR="00292B51" w:rsidRPr="004F1050">
      <w:pPr>
        <w:pStyle w:val="Odlomakpopisa"/>
        <w:numPr>
          <w:ilvl w:val="0"/>
          <w:numId w:val="7"/>
        </w:numPr>
        <w:jc w:val="both"/>
      </w:pPr>
      <w:r w:rsidRPr="004F1050">
        <w:rPr>
          <w:noProof/>
        </w:rPr>
        <w:t>(55</w:t>
      </w:r>
      <w:r w:rsidRPr="004F1050">
        <w:t xml:space="preserve">.) </w:t>
      </w:r>
      <w:r w:rsidRPr="004F1050">
        <w:rPr>
          <w:noProof/>
        </w:rPr>
        <w:t>Hanzir Romana</w:t>
      </w:r>
      <w:r w:rsidRPr="004F1050">
        <w:t xml:space="preserve">, OIB: </w:t>
      </w:r>
      <w:r w:rsidRPr="004F1050">
        <w:rPr>
          <w:noProof/>
        </w:rPr>
        <w:t>05652338783</w:t>
      </w:r>
      <w:r w:rsidRPr="004F1050">
        <w:t xml:space="preserve">, </w:t>
      </w:r>
      <w:r w:rsidRPr="004F1050">
        <w:rPr>
          <w:noProof/>
        </w:rPr>
        <w:t>Zagrebačka cesta 27</w:t>
      </w:r>
      <w:r w:rsidRPr="004F1050">
        <w:t xml:space="preserve">, </w:t>
      </w:r>
      <w:r w:rsidRPr="004F1050">
        <w:rPr>
          <w:noProof/>
        </w:rPr>
        <w:t>Šenkovec</w:t>
      </w:r>
    </w:p>
    <w:p w:rsidRDefault="00292B51" w:rsidP="00292B51" w:rsidR="00292B51" w:rsidRPr="004F1050">
      <w:pPr>
        <w:jc w:val="both"/>
      </w:pPr>
      <w:r w:rsidRPr="004F1050">
        <w:rPr>
          <w:noProof/>
        </w:rPr>
        <w:t xml:space="preserve">            (59</w:t>
      </w:r>
      <w:r w:rsidRPr="004F1050">
        <w:t>.) , , , ,</w:t>
      </w:r>
    </w:p>
    <w:p w:rsidRDefault="00292B51" w:rsidP="00292B51" w:rsidR="00292B51" w:rsidRPr="004F1050">
      <w:pPr>
        <w:pStyle w:val="Odlomakpopisa"/>
        <w:numPr>
          <w:ilvl w:val="0"/>
          <w:numId w:val="7"/>
        </w:numPr>
        <w:jc w:val="both"/>
      </w:pPr>
      <w:r w:rsidRPr="004F1050">
        <w:rPr>
          <w:noProof/>
        </w:rPr>
        <w:t>(60</w:t>
      </w:r>
      <w:r w:rsidRPr="004F1050">
        <w:t xml:space="preserve">.) </w:t>
      </w:r>
      <w:r w:rsidRPr="004F1050">
        <w:rPr>
          <w:noProof/>
        </w:rPr>
        <w:t>Hrvatska gospodarska komora</w:t>
      </w:r>
      <w:r w:rsidRPr="004F1050">
        <w:t xml:space="preserve">, OIB: </w:t>
      </w:r>
      <w:r w:rsidRPr="004F1050">
        <w:rPr>
          <w:noProof/>
        </w:rPr>
        <w:t>85167032587</w:t>
      </w:r>
      <w:r w:rsidRPr="004F1050">
        <w:t xml:space="preserve">, </w:t>
      </w:r>
      <w:r w:rsidRPr="004F1050">
        <w:rPr>
          <w:noProof/>
        </w:rPr>
        <w:t>Roosveltov trg 2</w:t>
      </w:r>
      <w:r w:rsidRPr="004F1050">
        <w:t xml:space="preserve">, </w:t>
      </w:r>
      <w:r w:rsidRPr="004F1050">
        <w:rPr>
          <w:noProof/>
        </w:rPr>
        <w:t>Zagreb</w:t>
      </w:r>
    </w:p>
    <w:p w:rsidRDefault="00292B51" w:rsidP="00292B51" w:rsidR="00292B51" w:rsidRPr="004F1050">
      <w:pPr>
        <w:jc w:val="both"/>
      </w:pPr>
      <w:r w:rsidRPr="004F1050">
        <w:rPr>
          <w:noProof/>
        </w:rPr>
        <w:t xml:space="preserve">            (62</w:t>
      </w:r>
      <w:r w:rsidRPr="004F1050">
        <w:t xml:space="preserve">.) , , , , </w:t>
      </w:r>
    </w:p>
    <w:p w:rsidRDefault="00292B51" w:rsidP="00292B51" w:rsidR="00292B51" w:rsidRPr="004F1050">
      <w:pPr>
        <w:pStyle w:val="Odlomakpopisa"/>
        <w:numPr>
          <w:ilvl w:val="0"/>
          <w:numId w:val="7"/>
        </w:numPr>
        <w:jc w:val="both"/>
      </w:pPr>
      <w:r w:rsidRPr="004F1050">
        <w:rPr>
          <w:noProof/>
        </w:rPr>
        <w:t>(64</w:t>
      </w:r>
      <w:r w:rsidRPr="004F1050">
        <w:t xml:space="preserve">.) </w:t>
      </w:r>
      <w:r w:rsidRPr="004F1050">
        <w:rPr>
          <w:noProof/>
        </w:rPr>
        <w:t>Hrvatska udruga poslodavaca</w:t>
      </w:r>
      <w:r w:rsidRPr="004F1050">
        <w:t xml:space="preserve">, OIB: </w:t>
      </w:r>
      <w:r w:rsidRPr="004F1050">
        <w:rPr>
          <w:noProof/>
        </w:rPr>
        <w:t>80978339255</w:t>
      </w:r>
      <w:r w:rsidRPr="004F1050">
        <w:t xml:space="preserve">, </w:t>
      </w:r>
      <w:r w:rsidRPr="004F1050">
        <w:rPr>
          <w:noProof/>
        </w:rPr>
        <w:t>Praška 5</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(67</w:t>
      </w:r>
      <w:r w:rsidRPr="004F1050">
        <w:t xml:space="preserve">.) </w:t>
      </w:r>
      <w:r w:rsidRPr="004F1050">
        <w:rPr>
          <w:noProof/>
        </w:rPr>
        <w:t>Hrvatski inženjerski savez tekstilaca</w:t>
      </w:r>
      <w:r w:rsidRPr="004F1050">
        <w:t xml:space="preserve">, OIB: </w:t>
      </w:r>
      <w:r w:rsidRPr="004F1050">
        <w:rPr>
          <w:noProof/>
        </w:rPr>
        <w:t>19468402307</w:t>
      </w:r>
      <w:r w:rsidRPr="004F1050">
        <w:t xml:space="preserve">, </w:t>
      </w:r>
      <w:r w:rsidRPr="004F1050">
        <w:rPr>
          <w:noProof/>
        </w:rPr>
        <w:t>Selska cesta 90f</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(68</w:t>
      </w:r>
      <w:r w:rsidRPr="004F1050">
        <w:t xml:space="preserve">.) </w:t>
      </w:r>
      <w:r w:rsidRPr="004F1050">
        <w:rPr>
          <w:noProof/>
        </w:rPr>
        <w:t>Hrvatski Telekom d.d.</w:t>
      </w:r>
      <w:r w:rsidRPr="004F1050">
        <w:t xml:space="preserve">, OIB: </w:t>
      </w:r>
      <w:r w:rsidRPr="004F1050">
        <w:rPr>
          <w:noProof/>
        </w:rPr>
        <w:t>81793146560</w:t>
      </w:r>
      <w:r w:rsidRPr="004F1050">
        <w:t xml:space="preserve">, </w:t>
      </w:r>
      <w:r w:rsidRPr="004F1050">
        <w:rPr>
          <w:noProof/>
        </w:rPr>
        <w:t>Roberta Frangeša Mihanovića 9</w:t>
      </w:r>
      <w:r w:rsidRPr="004F1050">
        <w:t xml:space="preserve">, </w:t>
      </w:r>
      <w:r w:rsidRPr="004F1050">
        <w:rPr>
          <w:noProof/>
        </w:rPr>
        <w:t>Zagreb</w:t>
      </w:r>
    </w:p>
    <w:p w:rsidRDefault="00292B51" w:rsidP="00292B51" w:rsidR="00292B51" w:rsidRPr="004F1050">
      <w:pPr>
        <w:jc w:val="both"/>
      </w:pPr>
      <w:r w:rsidRPr="004F1050">
        <w:rPr>
          <w:noProof/>
        </w:rPr>
        <w:t xml:space="preserve">             (69</w:t>
      </w:r>
      <w:r w:rsidRPr="004F1050">
        <w:t>.) , , , ,</w:t>
      </w:r>
    </w:p>
    <w:p w:rsidRDefault="00292B51" w:rsidP="00292B51" w:rsidR="00292B51" w:rsidRPr="004F1050">
      <w:pPr>
        <w:pStyle w:val="Odlomakpopisa"/>
        <w:numPr>
          <w:ilvl w:val="0"/>
          <w:numId w:val="7"/>
        </w:numPr>
        <w:jc w:val="both"/>
      </w:pPr>
      <w:r w:rsidRPr="004F1050">
        <w:rPr>
          <w:noProof/>
        </w:rPr>
        <w:t>(71</w:t>
      </w:r>
      <w:r w:rsidRPr="004F1050">
        <w:t xml:space="preserve">.) Davor Kovačić vl. obrta </w:t>
      </w:r>
      <w:r w:rsidRPr="004F1050">
        <w:rPr>
          <w:noProof/>
        </w:rPr>
        <w:t>I.P.A.K. Prerada plastike</w:t>
      </w:r>
      <w:r w:rsidRPr="004F1050">
        <w:t xml:space="preserve">, OIB: </w:t>
      </w:r>
      <w:r w:rsidRPr="004F1050">
        <w:rPr>
          <w:noProof/>
        </w:rPr>
        <w:t>33472431492</w:t>
      </w:r>
      <w:r w:rsidRPr="004F1050">
        <w:t xml:space="preserve">, </w:t>
      </w:r>
      <w:r w:rsidRPr="004F1050">
        <w:rPr>
          <w:noProof/>
        </w:rPr>
        <w:t>Zagrebačka 6</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(72</w:t>
      </w:r>
      <w:r w:rsidRPr="004F1050">
        <w:t xml:space="preserve">.) </w:t>
      </w:r>
      <w:r w:rsidRPr="004F1050">
        <w:rPr>
          <w:noProof/>
        </w:rPr>
        <w:t>ID 90 d.o.o.</w:t>
      </w:r>
      <w:r w:rsidRPr="004F1050">
        <w:t xml:space="preserve">, OIB: </w:t>
      </w:r>
      <w:r w:rsidRPr="004F1050">
        <w:rPr>
          <w:noProof/>
        </w:rPr>
        <w:t>67813285523</w:t>
      </w:r>
      <w:r w:rsidRPr="004F1050">
        <w:t xml:space="preserve">, </w:t>
      </w:r>
      <w:r w:rsidRPr="004F1050">
        <w:rPr>
          <w:noProof/>
        </w:rPr>
        <w:t>Ogrizovićeva 34/1</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(73</w:t>
      </w:r>
      <w:r w:rsidRPr="004F1050">
        <w:t xml:space="preserve">.) </w:t>
      </w:r>
      <w:r w:rsidRPr="004F1050">
        <w:rPr>
          <w:noProof/>
        </w:rPr>
        <w:t>Ideo dizajn d.o.o.</w:t>
      </w:r>
      <w:r w:rsidRPr="004F1050">
        <w:t xml:space="preserve">, OIB: </w:t>
      </w:r>
      <w:r w:rsidRPr="004F1050">
        <w:rPr>
          <w:noProof/>
        </w:rPr>
        <w:t>43540141760</w:t>
      </w:r>
      <w:r w:rsidRPr="004F1050">
        <w:t xml:space="preserve">, </w:t>
      </w:r>
      <w:r w:rsidRPr="004F1050">
        <w:rPr>
          <w:noProof/>
        </w:rPr>
        <w:t>Cernička 24</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(74</w:t>
      </w:r>
      <w:r w:rsidRPr="004F1050">
        <w:t xml:space="preserve">.) </w:t>
      </w:r>
      <w:r w:rsidRPr="004F1050">
        <w:rPr>
          <w:noProof/>
        </w:rPr>
        <w:t>Ilić Ivana</w:t>
      </w:r>
      <w:r w:rsidRPr="004F1050">
        <w:t xml:space="preserve">, OIB: </w:t>
      </w:r>
      <w:r w:rsidRPr="004F1050">
        <w:rPr>
          <w:noProof/>
        </w:rPr>
        <w:t>27228609135</w:t>
      </w:r>
      <w:r w:rsidRPr="004F1050">
        <w:t xml:space="preserve">, </w:t>
      </w:r>
      <w:r w:rsidRPr="004F1050">
        <w:rPr>
          <w:noProof/>
        </w:rPr>
        <w:t>Lovorino 17</w:t>
      </w:r>
      <w:r w:rsidRPr="004F1050">
        <w:t xml:space="preserve">, </w:t>
      </w:r>
      <w:r w:rsidRPr="004F1050">
        <w:rPr>
          <w:noProof/>
        </w:rPr>
        <w:t>Osojnik</w:t>
      </w:r>
    </w:p>
    <w:p w:rsidRDefault="00292B51" w:rsidP="00292B51" w:rsidR="00292B51" w:rsidRPr="004F1050">
      <w:pPr>
        <w:pStyle w:val="Odlomakpopisa"/>
        <w:numPr>
          <w:ilvl w:val="0"/>
          <w:numId w:val="7"/>
        </w:numPr>
        <w:jc w:val="both"/>
      </w:pPr>
      <w:r w:rsidRPr="004F1050">
        <w:rPr>
          <w:noProof/>
        </w:rPr>
        <w:t>(75</w:t>
      </w:r>
      <w:r w:rsidRPr="004F1050">
        <w:t xml:space="preserve">.) </w:t>
      </w:r>
      <w:r w:rsidRPr="004F1050">
        <w:rPr>
          <w:noProof/>
        </w:rPr>
        <w:t>IN TIME d.o.o.</w:t>
      </w:r>
      <w:r w:rsidRPr="004F1050">
        <w:t xml:space="preserve">, OIB: </w:t>
      </w:r>
      <w:r w:rsidRPr="004F1050">
        <w:rPr>
          <w:noProof/>
        </w:rPr>
        <w:t>18458216879</w:t>
      </w:r>
      <w:r w:rsidRPr="004F1050">
        <w:t xml:space="preserve">, </w:t>
      </w:r>
      <w:r w:rsidRPr="004F1050">
        <w:rPr>
          <w:noProof/>
        </w:rPr>
        <w:t>Pleška 47 c</w:t>
      </w:r>
      <w:r w:rsidRPr="004F1050">
        <w:t xml:space="preserve">, </w:t>
      </w:r>
      <w:r w:rsidRPr="004F1050">
        <w:rPr>
          <w:noProof/>
        </w:rPr>
        <w:t>Velika Gorica</w:t>
      </w:r>
    </w:p>
    <w:p w:rsidRDefault="00292B51" w:rsidP="00292B51" w:rsidR="00292B51" w:rsidRPr="004F1050">
      <w:pPr>
        <w:pStyle w:val="Odlomakpopisa"/>
        <w:numPr>
          <w:ilvl w:val="0"/>
          <w:numId w:val="7"/>
        </w:numPr>
        <w:jc w:val="both"/>
      </w:pPr>
      <w:r w:rsidRPr="004F1050">
        <w:rPr>
          <w:noProof/>
        </w:rPr>
        <w:t>(76</w:t>
      </w:r>
      <w:r w:rsidRPr="004F1050">
        <w:t xml:space="preserve">.) </w:t>
      </w:r>
      <w:r w:rsidRPr="004F1050">
        <w:rPr>
          <w:noProof/>
        </w:rPr>
        <w:t>INA- Industrija nafte d.d.</w:t>
      </w:r>
      <w:r w:rsidRPr="004F1050">
        <w:t xml:space="preserve">, OIB: </w:t>
      </w:r>
      <w:r w:rsidRPr="004F1050">
        <w:rPr>
          <w:noProof/>
        </w:rPr>
        <w:t>27759560625</w:t>
      </w:r>
      <w:r w:rsidRPr="004F1050">
        <w:t xml:space="preserve">, </w:t>
      </w:r>
      <w:r w:rsidRPr="004F1050">
        <w:rPr>
          <w:noProof/>
        </w:rPr>
        <w:t>Zagrebačka bb</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(77</w:t>
      </w:r>
      <w:r w:rsidRPr="004F1050">
        <w:t xml:space="preserve">.) </w:t>
      </w:r>
      <w:r w:rsidRPr="004F1050">
        <w:rPr>
          <w:noProof/>
        </w:rPr>
        <w:t>Iskon Internet d.d.</w:t>
      </w:r>
      <w:r w:rsidRPr="004F1050">
        <w:t xml:space="preserve">, OIB: </w:t>
      </w:r>
      <w:r w:rsidRPr="004F1050">
        <w:rPr>
          <w:noProof/>
        </w:rPr>
        <w:t>36779353407</w:t>
      </w:r>
      <w:r w:rsidRPr="004F1050">
        <w:t xml:space="preserve">, </w:t>
      </w:r>
      <w:r w:rsidRPr="004F1050">
        <w:rPr>
          <w:noProof/>
        </w:rPr>
        <w:t>Savska cesta 41/ X</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(78</w:t>
      </w:r>
      <w:r w:rsidRPr="004F1050">
        <w:t xml:space="preserve">.) </w:t>
      </w:r>
      <w:r w:rsidRPr="004F1050">
        <w:rPr>
          <w:noProof/>
        </w:rPr>
        <w:t>Iteks d.o.o.</w:t>
      </w:r>
      <w:r w:rsidRPr="004F1050">
        <w:t xml:space="preserve">, OIB: </w:t>
      </w:r>
      <w:r w:rsidRPr="004F1050">
        <w:rPr>
          <w:noProof/>
        </w:rPr>
        <w:t>28013592535</w:t>
      </w:r>
      <w:r w:rsidRPr="004F1050">
        <w:t xml:space="preserve">, </w:t>
      </w:r>
      <w:r w:rsidRPr="004F1050">
        <w:rPr>
          <w:noProof/>
        </w:rPr>
        <w:t>Dr.F. Tuđmana 4</w:t>
      </w:r>
      <w:r w:rsidRPr="004F1050">
        <w:t xml:space="preserve">, </w:t>
      </w:r>
      <w:r w:rsidRPr="004F1050">
        <w:rPr>
          <w:noProof/>
        </w:rPr>
        <w:t>Ilok</w:t>
      </w:r>
    </w:p>
    <w:p w:rsidRDefault="00292B51" w:rsidP="00292B51" w:rsidR="00292B51" w:rsidRPr="004F1050">
      <w:pPr>
        <w:pStyle w:val="Odlomakpopisa"/>
        <w:numPr>
          <w:ilvl w:val="0"/>
          <w:numId w:val="7"/>
        </w:numPr>
        <w:jc w:val="both"/>
      </w:pPr>
      <w:r w:rsidRPr="004F1050">
        <w:rPr>
          <w:noProof/>
        </w:rPr>
        <w:t>(79</w:t>
      </w:r>
      <w:r w:rsidRPr="004F1050">
        <w:t xml:space="preserve">.) </w:t>
      </w:r>
      <w:r w:rsidRPr="004F1050">
        <w:rPr>
          <w:noProof/>
        </w:rPr>
        <w:t>Javni bilježnik Gordana Pličanić</w:t>
      </w:r>
      <w:r w:rsidRPr="004F1050">
        <w:t xml:space="preserve">, OIB: </w:t>
      </w:r>
      <w:r w:rsidRPr="004F1050">
        <w:rPr>
          <w:noProof/>
        </w:rPr>
        <w:t>56708524525</w:t>
      </w:r>
      <w:r w:rsidRPr="004F1050">
        <w:t xml:space="preserve">, </w:t>
      </w:r>
      <w:r w:rsidRPr="004F1050">
        <w:rPr>
          <w:noProof/>
        </w:rPr>
        <w:t>Nine Marakovića 69</w:t>
      </w:r>
      <w:r w:rsidRPr="004F1050">
        <w:t xml:space="preserve">, </w:t>
      </w:r>
      <w:r w:rsidRPr="004F1050">
        <w:rPr>
          <w:noProof/>
        </w:rPr>
        <w:t xml:space="preserve">Hrv. Kostajnica </w:t>
      </w:r>
    </w:p>
    <w:p w:rsidRDefault="00292B51" w:rsidP="00292B51" w:rsidR="00292B51" w:rsidRPr="004F1050">
      <w:pPr>
        <w:pStyle w:val="Odlomakpopisa"/>
        <w:numPr>
          <w:ilvl w:val="0"/>
          <w:numId w:val="7"/>
        </w:numPr>
        <w:jc w:val="both"/>
      </w:pPr>
      <w:r w:rsidRPr="004F1050">
        <w:rPr>
          <w:noProof/>
        </w:rPr>
        <w:t>(81</w:t>
      </w:r>
      <w:r w:rsidRPr="004F1050">
        <w:t xml:space="preserve">.) </w:t>
      </w:r>
      <w:r w:rsidRPr="004F1050">
        <w:rPr>
          <w:noProof/>
        </w:rPr>
        <w:t>Juranović Ivanka</w:t>
      </w:r>
      <w:r w:rsidRPr="004F1050">
        <w:t xml:space="preserve">, OIB: </w:t>
      </w:r>
      <w:r w:rsidRPr="004F1050">
        <w:rPr>
          <w:noProof/>
        </w:rPr>
        <w:t>25837348112</w:t>
      </w:r>
      <w:r w:rsidRPr="004F1050">
        <w:t xml:space="preserve">, </w:t>
      </w:r>
      <w:r w:rsidRPr="004F1050">
        <w:rPr>
          <w:noProof/>
        </w:rPr>
        <w:t>Kozibrod 1</w:t>
      </w:r>
      <w:r w:rsidRPr="004F1050">
        <w:t xml:space="preserve">, </w:t>
      </w:r>
      <w:r w:rsidRPr="004F1050">
        <w:rPr>
          <w:noProof/>
        </w:rPr>
        <w:t xml:space="preserve">Kozibrod </w:t>
      </w:r>
    </w:p>
    <w:p w:rsidRDefault="00292B51" w:rsidP="00292B51" w:rsidR="00292B51" w:rsidRPr="004F1050">
      <w:pPr>
        <w:pStyle w:val="Odlomakpopisa"/>
        <w:numPr>
          <w:ilvl w:val="0"/>
          <w:numId w:val="7"/>
        </w:numPr>
        <w:jc w:val="both"/>
      </w:pPr>
      <w:r w:rsidRPr="004F1050">
        <w:rPr>
          <w:noProof/>
        </w:rPr>
        <w:t>(82</w:t>
      </w:r>
      <w:r w:rsidRPr="004F1050">
        <w:t xml:space="preserve">.) </w:t>
      </w:r>
      <w:r w:rsidRPr="004F1050">
        <w:rPr>
          <w:noProof/>
        </w:rPr>
        <w:t>Jurić Marija</w:t>
      </w:r>
      <w:r w:rsidRPr="004F1050">
        <w:t xml:space="preserve">, OIB: </w:t>
      </w:r>
      <w:r w:rsidRPr="004F1050">
        <w:rPr>
          <w:noProof/>
        </w:rPr>
        <w:t>57766973374</w:t>
      </w:r>
      <w:r w:rsidRPr="004F1050">
        <w:t xml:space="preserve">, </w:t>
      </w:r>
      <w:r w:rsidRPr="004F1050">
        <w:rPr>
          <w:noProof/>
        </w:rPr>
        <w:t>R.Djetelića 54</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lastRenderedPageBreak/>
        <w:t>(83</w:t>
      </w:r>
      <w:r w:rsidRPr="004F1050">
        <w:t xml:space="preserve">.) </w:t>
      </w:r>
      <w:r w:rsidRPr="004F1050">
        <w:rPr>
          <w:noProof/>
        </w:rPr>
        <w:t>K.V.A.D.IZ.d.o.o.</w:t>
      </w:r>
      <w:r w:rsidRPr="004F1050">
        <w:t xml:space="preserve">, OIB: </w:t>
      </w:r>
      <w:r w:rsidRPr="004F1050">
        <w:rPr>
          <w:noProof/>
        </w:rPr>
        <w:t>58153492553</w:t>
      </w:r>
      <w:r w:rsidRPr="004F1050">
        <w:t xml:space="preserve">, </w:t>
      </w:r>
      <w:r w:rsidRPr="004F1050">
        <w:rPr>
          <w:noProof/>
        </w:rPr>
        <w:t>Borovje 13/A</w:t>
      </w:r>
      <w:r w:rsidRPr="004F1050">
        <w:t xml:space="preserve">, </w:t>
      </w:r>
      <w:r w:rsidRPr="004F1050">
        <w:rPr>
          <w:noProof/>
        </w:rPr>
        <w:t xml:space="preserve">Zagreb </w:t>
      </w:r>
    </w:p>
    <w:p w:rsidRDefault="00292B51" w:rsidP="00292B51" w:rsidR="00292B51" w:rsidRPr="004F1050">
      <w:pPr>
        <w:pStyle w:val="Odlomakpopisa"/>
        <w:numPr>
          <w:ilvl w:val="0"/>
          <w:numId w:val="7"/>
        </w:numPr>
        <w:jc w:val="both"/>
      </w:pPr>
      <w:r w:rsidRPr="004F1050">
        <w:rPr>
          <w:noProof/>
        </w:rPr>
        <w:t>(84</w:t>
      </w:r>
      <w:r w:rsidRPr="004F1050">
        <w:t xml:space="preserve">.) Sanel Kekić (Hasan Kekić), vl. obrta "KEKIĆ PROMET" AUTOPRIJEVOZNIČKI OBRT, OIB: </w:t>
      </w:r>
      <w:r w:rsidRPr="004F1050">
        <w:rPr>
          <w:noProof/>
        </w:rPr>
        <w:t>57322022242</w:t>
      </w:r>
      <w:r w:rsidRPr="004F1050">
        <w:t xml:space="preserve">, </w:t>
      </w:r>
      <w:r w:rsidRPr="004F1050">
        <w:rPr>
          <w:noProof/>
        </w:rPr>
        <w:t>H. narodnog preporoda  64</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(85</w:t>
      </w:r>
      <w:r w:rsidRPr="004F1050">
        <w:t xml:space="preserve">.) </w:t>
      </w:r>
      <w:r w:rsidRPr="004F1050">
        <w:rPr>
          <w:noProof/>
        </w:rPr>
        <w:t>Koding d.o.o.</w:t>
      </w:r>
      <w:r w:rsidRPr="004F1050">
        <w:t xml:space="preserve">, OIB: </w:t>
      </w:r>
      <w:r w:rsidRPr="004F1050">
        <w:rPr>
          <w:noProof/>
        </w:rPr>
        <w:t>34018057834</w:t>
      </w:r>
      <w:r w:rsidRPr="004F1050">
        <w:t xml:space="preserve">, </w:t>
      </w:r>
      <w:r w:rsidRPr="004F1050">
        <w:rPr>
          <w:noProof/>
        </w:rPr>
        <w:t>F.Lovrića 8</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(86</w:t>
      </w:r>
      <w:r w:rsidRPr="004F1050">
        <w:t xml:space="preserve">.) </w:t>
      </w:r>
      <w:r w:rsidRPr="004F1050">
        <w:rPr>
          <w:noProof/>
        </w:rPr>
        <w:t>Kolak Martina</w:t>
      </w:r>
      <w:r w:rsidRPr="004F1050">
        <w:t xml:space="preserve">, OIB: </w:t>
      </w:r>
      <w:r w:rsidRPr="004F1050">
        <w:rPr>
          <w:noProof/>
        </w:rPr>
        <w:t>67091912706</w:t>
      </w:r>
      <w:r w:rsidRPr="004F1050">
        <w:t xml:space="preserve">, </w:t>
      </w:r>
      <w:r w:rsidRPr="004F1050">
        <w:rPr>
          <w:noProof/>
        </w:rPr>
        <w:t>Petra Kružića 74</w:t>
      </w:r>
      <w:r w:rsidRPr="004F1050">
        <w:t xml:space="preserve">, </w:t>
      </w:r>
      <w:r w:rsidRPr="004F1050">
        <w:rPr>
          <w:noProof/>
        </w:rPr>
        <w:t>Solin</w:t>
      </w:r>
    </w:p>
    <w:p w:rsidRDefault="00292B51" w:rsidP="00292B51" w:rsidR="00292B51" w:rsidRPr="004F1050">
      <w:pPr>
        <w:pStyle w:val="Odlomakpopisa"/>
        <w:numPr>
          <w:ilvl w:val="0"/>
          <w:numId w:val="7"/>
        </w:numPr>
        <w:jc w:val="both"/>
      </w:pPr>
      <w:r w:rsidRPr="004F1050">
        <w:rPr>
          <w:noProof/>
        </w:rPr>
        <w:t>(87</w:t>
      </w:r>
      <w:r w:rsidRPr="004F1050">
        <w:t xml:space="preserve">.) </w:t>
      </w:r>
      <w:r w:rsidRPr="004F1050">
        <w:rPr>
          <w:noProof/>
        </w:rPr>
        <w:t>Kolar Saša</w:t>
      </w:r>
      <w:r w:rsidRPr="004F1050">
        <w:t xml:space="preserve">, OIB: </w:t>
      </w:r>
      <w:r w:rsidRPr="004F1050">
        <w:rPr>
          <w:noProof/>
        </w:rPr>
        <w:t>91613915136</w:t>
      </w:r>
      <w:r w:rsidRPr="004F1050">
        <w:t xml:space="preserve">, </w:t>
      </w:r>
      <w:r w:rsidRPr="004F1050">
        <w:rPr>
          <w:noProof/>
        </w:rPr>
        <w:t>Braće Hanžeka 2/1</w:t>
      </w:r>
      <w:r w:rsidRPr="004F1050">
        <w:t xml:space="preserve">, </w:t>
      </w:r>
      <w:r w:rsidRPr="004F1050">
        <w:rPr>
          <w:noProof/>
        </w:rPr>
        <w:t>Petrinja</w:t>
      </w:r>
    </w:p>
    <w:p w:rsidRDefault="00292B51" w:rsidP="00292B51" w:rsidR="00292B51" w:rsidRPr="004F1050">
      <w:pPr>
        <w:pStyle w:val="Odlomakpopisa"/>
        <w:numPr>
          <w:ilvl w:val="0"/>
          <w:numId w:val="7"/>
        </w:numPr>
        <w:jc w:val="both"/>
      </w:pPr>
      <w:r w:rsidRPr="004F1050">
        <w:rPr>
          <w:noProof/>
        </w:rPr>
        <w:t>(88</w:t>
      </w:r>
      <w:r w:rsidRPr="004F1050">
        <w:t xml:space="preserve">.) </w:t>
      </w:r>
      <w:r w:rsidRPr="004F1050">
        <w:rPr>
          <w:noProof/>
        </w:rPr>
        <w:t>Kolar Matija</w:t>
      </w:r>
      <w:r w:rsidRPr="004F1050">
        <w:t xml:space="preserve">, OIB: </w:t>
      </w:r>
      <w:r w:rsidRPr="004F1050">
        <w:rPr>
          <w:noProof/>
        </w:rPr>
        <w:t>52040529905</w:t>
      </w:r>
      <w:r w:rsidRPr="004F1050">
        <w:t xml:space="preserve">, </w:t>
      </w:r>
      <w:r w:rsidRPr="004F1050">
        <w:rPr>
          <w:noProof/>
        </w:rPr>
        <w:t>S.i A. Radića 46</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(89</w:t>
      </w:r>
      <w:r w:rsidRPr="004F1050">
        <w:t xml:space="preserve">.) </w:t>
      </w:r>
      <w:r w:rsidRPr="004F1050">
        <w:rPr>
          <w:noProof/>
        </w:rPr>
        <w:t>Kolar Vesna</w:t>
      </w:r>
      <w:r w:rsidRPr="004F1050">
        <w:t xml:space="preserve">, OIB: </w:t>
      </w:r>
      <w:r w:rsidRPr="004F1050">
        <w:rPr>
          <w:noProof/>
        </w:rPr>
        <w:t>07291331681</w:t>
      </w:r>
      <w:r w:rsidRPr="004F1050">
        <w:t xml:space="preserve">, </w:t>
      </w:r>
      <w:r w:rsidRPr="004F1050">
        <w:rPr>
          <w:noProof/>
        </w:rPr>
        <w:t>S.i A Radića 46</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(90</w:t>
      </w:r>
      <w:r w:rsidRPr="004F1050">
        <w:t xml:space="preserve">.) </w:t>
      </w:r>
      <w:r w:rsidRPr="004F1050">
        <w:rPr>
          <w:noProof/>
        </w:rPr>
        <w:t>Konto-L d.o.o.</w:t>
      </w:r>
      <w:r w:rsidRPr="004F1050">
        <w:t xml:space="preserve">, OIB: </w:t>
      </w:r>
      <w:r w:rsidRPr="004F1050">
        <w:rPr>
          <w:noProof/>
        </w:rPr>
        <w:t>94034507000</w:t>
      </w:r>
      <w:r w:rsidRPr="004F1050">
        <w:t xml:space="preserve">, </w:t>
      </w:r>
      <w:r w:rsidRPr="004F1050">
        <w:rPr>
          <w:noProof/>
        </w:rPr>
        <w:t>Jalševačka 22</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(91</w:t>
      </w:r>
      <w:r w:rsidRPr="004F1050">
        <w:t xml:space="preserve">.) Ana-Vesna Moravac, vl. obrta </w:t>
      </w:r>
      <w:r w:rsidRPr="004F1050">
        <w:rPr>
          <w:noProof/>
        </w:rPr>
        <w:t>KONVEZ, obrt za strojno vezenje</w:t>
      </w:r>
      <w:r w:rsidRPr="004F1050">
        <w:t xml:space="preserve">, OIB: </w:t>
      </w:r>
      <w:r w:rsidRPr="004F1050">
        <w:rPr>
          <w:noProof/>
        </w:rPr>
        <w:t>52065790547</w:t>
      </w:r>
      <w:r w:rsidRPr="004F1050">
        <w:t xml:space="preserve">, </w:t>
      </w:r>
      <w:r w:rsidRPr="004F1050">
        <w:rPr>
          <w:noProof/>
        </w:rPr>
        <w:t>Velika Paka 2</w:t>
      </w:r>
      <w:r w:rsidRPr="004F1050">
        <w:t xml:space="preserve">, </w:t>
      </w:r>
      <w:r w:rsidRPr="004F1050">
        <w:rPr>
          <w:noProof/>
        </w:rPr>
        <w:t>Žakanje</w:t>
      </w:r>
    </w:p>
    <w:p w:rsidRDefault="00292B51" w:rsidP="00292B51" w:rsidR="00292B51" w:rsidRPr="004F1050">
      <w:pPr>
        <w:pStyle w:val="Odlomakpopisa"/>
        <w:numPr>
          <w:ilvl w:val="0"/>
          <w:numId w:val="7"/>
        </w:numPr>
        <w:jc w:val="both"/>
      </w:pPr>
      <w:r w:rsidRPr="004F1050">
        <w:rPr>
          <w:noProof/>
        </w:rPr>
        <w:t>(92</w:t>
      </w:r>
      <w:r w:rsidRPr="004F1050">
        <w:t xml:space="preserve">.) </w:t>
      </w:r>
      <w:r w:rsidRPr="004F1050">
        <w:rPr>
          <w:noProof/>
        </w:rPr>
        <w:t>Kovačić Lidija</w:t>
      </w:r>
      <w:r w:rsidRPr="004F1050">
        <w:t xml:space="preserve">, OIB: </w:t>
      </w:r>
      <w:r w:rsidRPr="004F1050">
        <w:rPr>
          <w:noProof/>
        </w:rPr>
        <w:t>54999766602</w:t>
      </w:r>
      <w:r w:rsidRPr="004F1050">
        <w:t xml:space="preserve">, </w:t>
      </w:r>
      <w:r w:rsidRPr="004F1050">
        <w:rPr>
          <w:noProof/>
        </w:rPr>
        <w:t>Sveti Urban 14 A</w:t>
      </w:r>
      <w:r w:rsidRPr="004F1050">
        <w:t xml:space="preserve">, </w:t>
      </w:r>
      <w:r w:rsidRPr="004F1050">
        <w:rPr>
          <w:noProof/>
        </w:rPr>
        <w:t>Sveti Urban</w:t>
      </w:r>
    </w:p>
    <w:p w:rsidRDefault="00292B51" w:rsidP="00292B51" w:rsidR="00292B51" w:rsidRPr="004F1050">
      <w:pPr>
        <w:pStyle w:val="Odlomakpopisa"/>
        <w:numPr>
          <w:ilvl w:val="0"/>
          <w:numId w:val="7"/>
        </w:numPr>
        <w:jc w:val="both"/>
      </w:pPr>
      <w:r w:rsidRPr="004F1050">
        <w:rPr>
          <w:noProof/>
        </w:rPr>
        <w:t>(93</w:t>
      </w:r>
      <w:r w:rsidRPr="004F1050">
        <w:t xml:space="preserve">.) </w:t>
      </w:r>
      <w:r w:rsidRPr="004F1050">
        <w:rPr>
          <w:noProof/>
        </w:rPr>
        <w:t>Lana - Karlovačka tiskara d.d.</w:t>
      </w:r>
      <w:r w:rsidRPr="004F1050">
        <w:t xml:space="preserve">, OIB: </w:t>
      </w:r>
      <w:r w:rsidRPr="004F1050">
        <w:rPr>
          <w:noProof/>
        </w:rPr>
        <w:t>66840024650</w:t>
      </w:r>
      <w:r w:rsidRPr="004F1050">
        <w:t xml:space="preserve">, </w:t>
      </w:r>
      <w:r w:rsidRPr="004F1050">
        <w:rPr>
          <w:noProof/>
        </w:rPr>
        <w:t>Banija 127</w:t>
      </w:r>
      <w:r w:rsidRPr="004F1050">
        <w:t xml:space="preserve">, </w:t>
      </w:r>
      <w:r w:rsidRPr="004F1050">
        <w:rPr>
          <w:noProof/>
        </w:rPr>
        <w:t>Karlovac</w:t>
      </w:r>
    </w:p>
    <w:p w:rsidRDefault="00292B51" w:rsidP="00292B51" w:rsidR="00292B51" w:rsidRPr="004F1050">
      <w:pPr>
        <w:pStyle w:val="Odlomakpopisa"/>
        <w:numPr>
          <w:ilvl w:val="0"/>
          <w:numId w:val="7"/>
        </w:numPr>
        <w:jc w:val="both"/>
      </w:pPr>
      <w:r w:rsidRPr="004F1050">
        <w:rPr>
          <w:noProof/>
        </w:rPr>
        <w:t>(94</w:t>
      </w:r>
      <w:r w:rsidRPr="004F1050">
        <w:t xml:space="preserve">.) </w:t>
      </w:r>
      <w:r w:rsidRPr="004F1050">
        <w:rPr>
          <w:noProof/>
        </w:rPr>
        <w:t>Lectra Deutschland GmbH, Glavna podružnica Zagreb</w:t>
      </w:r>
      <w:r w:rsidRPr="004F1050">
        <w:t xml:space="preserve">, OIB: </w:t>
      </w:r>
      <w:r w:rsidRPr="004F1050">
        <w:rPr>
          <w:noProof/>
        </w:rPr>
        <w:t>37140574888</w:t>
      </w:r>
      <w:r w:rsidRPr="004F1050">
        <w:t xml:space="preserve">, </w:t>
      </w:r>
      <w:r w:rsidRPr="004F1050">
        <w:rPr>
          <w:noProof/>
        </w:rPr>
        <w:t>Kustošijanska 8</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(95</w:t>
      </w:r>
      <w:r w:rsidRPr="004F1050">
        <w:t xml:space="preserve">.) </w:t>
      </w:r>
      <w:r w:rsidRPr="004F1050">
        <w:rPr>
          <w:noProof/>
        </w:rPr>
        <w:t>Lončar Snježana</w:t>
      </w:r>
      <w:r w:rsidRPr="004F1050">
        <w:t xml:space="preserve">, OIB: </w:t>
      </w:r>
      <w:r w:rsidRPr="004F1050">
        <w:rPr>
          <w:noProof/>
        </w:rPr>
        <w:t>90811705119</w:t>
      </w:r>
      <w:r w:rsidRPr="004F1050">
        <w:t xml:space="preserve">, </w:t>
      </w:r>
      <w:r w:rsidRPr="004F1050">
        <w:rPr>
          <w:noProof/>
        </w:rPr>
        <w:t>V.Nazora 9</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(96</w:t>
      </w:r>
      <w:r w:rsidRPr="004F1050">
        <w:t xml:space="preserve">.) </w:t>
      </w:r>
      <w:r w:rsidRPr="004F1050">
        <w:rPr>
          <w:noProof/>
        </w:rPr>
        <w:t>Lonia d.d.</w:t>
      </w:r>
      <w:r w:rsidRPr="004F1050">
        <w:t xml:space="preserve">, OIB: </w:t>
      </w:r>
      <w:r w:rsidRPr="004F1050">
        <w:rPr>
          <w:noProof/>
        </w:rPr>
        <w:t>22001400633</w:t>
      </w:r>
      <w:r w:rsidRPr="004F1050">
        <w:t xml:space="preserve">, </w:t>
      </w:r>
      <w:r w:rsidRPr="004F1050">
        <w:rPr>
          <w:noProof/>
        </w:rPr>
        <w:t>Vinkovačka 2</w:t>
      </w:r>
      <w:r w:rsidRPr="004F1050">
        <w:t xml:space="preserve">, </w:t>
      </w:r>
      <w:r w:rsidRPr="004F1050">
        <w:rPr>
          <w:noProof/>
        </w:rPr>
        <w:t xml:space="preserve">Kutina </w:t>
      </w:r>
    </w:p>
    <w:p w:rsidRDefault="00292B51" w:rsidP="00292B51" w:rsidR="00292B51" w:rsidRPr="004F1050">
      <w:pPr>
        <w:pStyle w:val="Odlomakpopisa"/>
        <w:numPr>
          <w:ilvl w:val="0"/>
          <w:numId w:val="7"/>
        </w:numPr>
        <w:jc w:val="both"/>
      </w:pPr>
      <w:r w:rsidRPr="004F1050">
        <w:rPr>
          <w:noProof/>
        </w:rPr>
        <w:t>(97</w:t>
      </w:r>
      <w:r w:rsidRPr="004F1050">
        <w:t xml:space="preserve">.) </w:t>
      </w:r>
      <w:r w:rsidRPr="004F1050">
        <w:rPr>
          <w:noProof/>
        </w:rPr>
        <w:t>Lutex-Km d.o.o. u stečaju</w:t>
      </w:r>
      <w:r w:rsidRPr="004F1050">
        <w:t xml:space="preserve">, OIB: </w:t>
      </w:r>
      <w:r w:rsidRPr="004F1050">
        <w:rPr>
          <w:noProof/>
        </w:rPr>
        <w:t>57153280717</w:t>
      </w:r>
      <w:r w:rsidRPr="004F1050">
        <w:t xml:space="preserve">, </w:t>
      </w:r>
      <w:r w:rsidRPr="004F1050">
        <w:rPr>
          <w:noProof/>
        </w:rPr>
        <w:t>Trg Svetog Trojstva 3</w:t>
      </w:r>
      <w:r w:rsidRPr="004F1050">
        <w:t xml:space="preserve">, </w:t>
      </w:r>
      <w:r w:rsidRPr="004F1050">
        <w:rPr>
          <w:noProof/>
        </w:rPr>
        <w:t>Ludbreg</w:t>
      </w:r>
    </w:p>
    <w:p w:rsidRDefault="00292B51" w:rsidP="00292B51" w:rsidR="00292B51" w:rsidRPr="004F1050">
      <w:pPr>
        <w:pStyle w:val="Odlomakpopisa"/>
        <w:numPr>
          <w:ilvl w:val="0"/>
          <w:numId w:val="7"/>
        </w:numPr>
        <w:jc w:val="both"/>
      </w:pPr>
      <w:r w:rsidRPr="004F1050">
        <w:rPr>
          <w:noProof/>
        </w:rPr>
        <w:t>(98</w:t>
      </w:r>
      <w:r w:rsidRPr="004F1050">
        <w:t xml:space="preserve">.) </w:t>
      </w:r>
      <w:r w:rsidRPr="004F1050">
        <w:rPr>
          <w:noProof/>
        </w:rPr>
        <w:t>Lutex-Ts d.o.o.</w:t>
      </w:r>
      <w:r w:rsidRPr="004F1050">
        <w:t xml:space="preserve">, OIB: </w:t>
      </w:r>
      <w:r w:rsidRPr="004F1050">
        <w:rPr>
          <w:noProof/>
        </w:rPr>
        <w:t>15935110559</w:t>
      </w:r>
      <w:r w:rsidRPr="004F1050">
        <w:t xml:space="preserve">, </w:t>
      </w:r>
      <w:r w:rsidRPr="004F1050">
        <w:rPr>
          <w:noProof/>
        </w:rPr>
        <w:t>Trg Svetog Trojstva 3</w:t>
      </w:r>
      <w:r w:rsidRPr="004F1050">
        <w:t xml:space="preserve">, </w:t>
      </w:r>
      <w:r w:rsidRPr="004F1050">
        <w:rPr>
          <w:noProof/>
        </w:rPr>
        <w:t>Ludbreg</w:t>
      </w:r>
    </w:p>
    <w:p w:rsidRDefault="00292B51" w:rsidP="00292B51" w:rsidR="00292B51" w:rsidRPr="004F1050">
      <w:pPr>
        <w:pStyle w:val="Odlomakpopisa"/>
        <w:numPr>
          <w:ilvl w:val="0"/>
          <w:numId w:val="7"/>
        </w:numPr>
        <w:jc w:val="both"/>
      </w:pPr>
      <w:r w:rsidRPr="004F1050">
        <w:rPr>
          <w:noProof/>
        </w:rPr>
        <w:t>(99</w:t>
      </w:r>
      <w:r w:rsidRPr="004F1050">
        <w:t xml:space="preserve">.) </w:t>
      </w:r>
      <w:r w:rsidRPr="004F1050">
        <w:rPr>
          <w:noProof/>
        </w:rPr>
        <w:t>M.D.E. DELTA D.O.O.</w:t>
      </w:r>
      <w:r w:rsidRPr="004F1050">
        <w:t xml:space="preserve">, OIB: </w:t>
      </w:r>
      <w:r w:rsidRPr="004F1050">
        <w:rPr>
          <w:noProof/>
        </w:rPr>
        <w:t>85866593220</w:t>
      </w:r>
      <w:r w:rsidRPr="004F1050">
        <w:t xml:space="preserve">, </w:t>
      </w:r>
      <w:r w:rsidRPr="004F1050">
        <w:rPr>
          <w:noProof/>
        </w:rPr>
        <w:t>Kraljice Jelene 2</w:t>
      </w:r>
      <w:r w:rsidRPr="004F1050">
        <w:t xml:space="preserve">, </w:t>
      </w:r>
      <w:r w:rsidRPr="004F1050">
        <w:rPr>
          <w:noProof/>
        </w:rPr>
        <w:t>Vukovar</w:t>
      </w:r>
    </w:p>
    <w:p w:rsidRDefault="00292B51" w:rsidP="00292B51" w:rsidR="00292B51" w:rsidRPr="004F1050">
      <w:pPr>
        <w:pStyle w:val="Odlomakpopisa"/>
        <w:numPr>
          <w:ilvl w:val="0"/>
          <w:numId w:val="7"/>
        </w:numPr>
        <w:jc w:val="both"/>
      </w:pPr>
      <w:r w:rsidRPr="004F1050">
        <w:rPr>
          <w:noProof/>
        </w:rPr>
        <w:t>(100</w:t>
      </w:r>
      <w:r w:rsidRPr="004F1050">
        <w:t xml:space="preserve">.) </w:t>
      </w:r>
      <w:r w:rsidRPr="004F1050">
        <w:rPr>
          <w:noProof/>
        </w:rPr>
        <w:t>Mako MM d.o.o.</w:t>
      </w:r>
      <w:r w:rsidRPr="004F1050">
        <w:t xml:space="preserve">, </w:t>
      </w:r>
      <w:r w:rsidRPr="004F1050">
        <w:rPr>
          <w:noProof/>
        </w:rPr>
        <w:t>SI73194590</w:t>
      </w:r>
      <w:r w:rsidRPr="004F1050">
        <w:t xml:space="preserve">, </w:t>
      </w:r>
      <w:r w:rsidRPr="004F1050">
        <w:rPr>
          <w:noProof/>
        </w:rPr>
        <w:t>Novo Polje cesta VII/131 B</w:t>
      </w:r>
      <w:r w:rsidRPr="004F1050">
        <w:t xml:space="preserve">, </w:t>
      </w:r>
      <w:r w:rsidRPr="004F1050">
        <w:rPr>
          <w:noProof/>
        </w:rPr>
        <w:t>Ljubljana</w:t>
      </w:r>
    </w:p>
    <w:p w:rsidRDefault="00292B51" w:rsidP="00292B51" w:rsidR="00292B51" w:rsidRPr="004F1050">
      <w:pPr>
        <w:pStyle w:val="Odlomakpopisa"/>
        <w:numPr>
          <w:ilvl w:val="0"/>
          <w:numId w:val="7"/>
        </w:numPr>
        <w:jc w:val="both"/>
      </w:pPr>
      <w:r w:rsidRPr="004F1050">
        <w:rPr>
          <w:noProof/>
        </w:rPr>
        <w:t>(101</w:t>
      </w:r>
      <w:r w:rsidRPr="004F1050">
        <w:t xml:space="preserve">.) </w:t>
      </w:r>
      <w:r w:rsidRPr="004F1050">
        <w:rPr>
          <w:noProof/>
        </w:rPr>
        <w:t>Manateks d.o.o.</w:t>
      </w:r>
      <w:r w:rsidRPr="004F1050">
        <w:t xml:space="preserve">, OIB: </w:t>
      </w:r>
      <w:r w:rsidRPr="004F1050">
        <w:rPr>
          <w:noProof/>
        </w:rPr>
        <w:t>31783606241</w:t>
      </w:r>
      <w:r w:rsidRPr="004F1050">
        <w:t xml:space="preserve">, </w:t>
      </w:r>
      <w:r w:rsidRPr="004F1050">
        <w:rPr>
          <w:noProof/>
        </w:rPr>
        <w:t>O.Kerošovanija 12</w:t>
      </w:r>
      <w:r w:rsidRPr="004F1050">
        <w:t xml:space="preserve">, </w:t>
      </w:r>
      <w:r w:rsidRPr="004F1050">
        <w:rPr>
          <w:noProof/>
        </w:rPr>
        <w:t>Varaždin</w:t>
      </w:r>
    </w:p>
    <w:p w:rsidRDefault="00292B51" w:rsidP="00292B51" w:rsidR="00292B51" w:rsidRPr="004F1050">
      <w:pPr>
        <w:pStyle w:val="Odlomakpopisa"/>
        <w:numPr>
          <w:ilvl w:val="0"/>
          <w:numId w:val="7"/>
        </w:numPr>
        <w:jc w:val="both"/>
      </w:pPr>
      <w:r w:rsidRPr="004F1050">
        <w:rPr>
          <w:noProof/>
        </w:rPr>
        <w:t>(102</w:t>
      </w:r>
      <w:r w:rsidRPr="004F1050">
        <w:t xml:space="preserve">.) </w:t>
      </w:r>
      <w:r w:rsidRPr="004F1050">
        <w:rPr>
          <w:noProof/>
        </w:rPr>
        <w:t>Maričević d.o.o.</w:t>
      </w:r>
      <w:r w:rsidRPr="004F1050">
        <w:t xml:space="preserve">, OIB: </w:t>
      </w:r>
      <w:r w:rsidRPr="004F1050">
        <w:rPr>
          <w:noProof/>
        </w:rPr>
        <w:t>93564786096</w:t>
      </w:r>
      <w:r w:rsidRPr="004F1050">
        <w:t xml:space="preserve">, </w:t>
      </w:r>
      <w:r w:rsidRPr="004F1050">
        <w:rPr>
          <w:noProof/>
        </w:rPr>
        <w:t>Bele Bartoka 4</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(103</w:t>
      </w:r>
      <w:r w:rsidRPr="004F1050">
        <w:t xml:space="preserve">.) </w:t>
      </w:r>
      <w:r w:rsidRPr="004F1050">
        <w:rPr>
          <w:noProof/>
        </w:rPr>
        <w:t>Mart Aleksandar</w:t>
      </w:r>
      <w:r w:rsidRPr="004F1050">
        <w:t xml:space="preserve">, OIB: </w:t>
      </w:r>
      <w:r w:rsidRPr="004F1050">
        <w:rPr>
          <w:noProof/>
        </w:rPr>
        <w:t>28665514314</w:t>
      </w:r>
      <w:r w:rsidRPr="004F1050">
        <w:t xml:space="preserve">, </w:t>
      </w:r>
      <w:r w:rsidRPr="004F1050">
        <w:rPr>
          <w:noProof/>
        </w:rPr>
        <w:t>Kavrlja 18</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(104</w:t>
      </w:r>
      <w:r w:rsidRPr="004F1050">
        <w:t xml:space="preserve">.) </w:t>
      </w:r>
      <w:r w:rsidRPr="004F1050">
        <w:rPr>
          <w:noProof/>
        </w:rPr>
        <w:t>Mega - Poliplet d.o.o.</w:t>
      </w:r>
      <w:r w:rsidRPr="004F1050">
        <w:t xml:space="preserve">, OIB: </w:t>
      </w:r>
      <w:r w:rsidRPr="004F1050">
        <w:rPr>
          <w:noProof/>
        </w:rPr>
        <w:t>05685472455</w:t>
      </w:r>
      <w:r w:rsidRPr="004F1050">
        <w:t xml:space="preserve">, </w:t>
      </w:r>
      <w:r w:rsidRPr="004F1050">
        <w:rPr>
          <w:noProof/>
        </w:rPr>
        <w:t>Savski gaj XIII put broj 2</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(105</w:t>
      </w:r>
      <w:r w:rsidRPr="004F1050">
        <w:t xml:space="preserve">.) </w:t>
      </w:r>
      <w:r w:rsidRPr="004F1050">
        <w:rPr>
          <w:noProof/>
        </w:rPr>
        <w:t>Mesarić Desanka</w:t>
      </w:r>
      <w:r w:rsidRPr="004F1050">
        <w:t xml:space="preserve">, OIB: </w:t>
      </w:r>
      <w:r w:rsidRPr="004F1050">
        <w:rPr>
          <w:noProof/>
        </w:rPr>
        <w:t>77540587981</w:t>
      </w:r>
      <w:r w:rsidRPr="004F1050">
        <w:t xml:space="preserve">, </w:t>
      </w:r>
      <w:r w:rsidRPr="004F1050">
        <w:rPr>
          <w:noProof/>
        </w:rPr>
        <w:t>S.S.Kranjčevića 27</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(106</w:t>
      </w:r>
      <w:r w:rsidRPr="004F1050">
        <w:t xml:space="preserve">.) </w:t>
      </w:r>
      <w:r w:rsidRPr="004F1050">
        <w:rPr>
          <w:noProof/>
        </w:rPr>
        <w:t>Milić Božana</w:t>
      </w:r>
      <w:r w:rsidRPr="004F1050">
        <w:t xml:space="preserve">, OIB: </w:t>
      </w:r>
      <w:r w:rsidRPr="004F1050">
        <w:rPr>
          <w:noProof/>
        </w:rPr>
        <w:t>83058173588</w:t>
      </w:r>
      <w:r w:rsidRPr="004F1050">
        <w:t xml:space="preserve">, </w:t>
      </w:r>
      <w:r w:rsidRPr="004F1050">
        <w:rPr>
          <w:noProof/>
        </w:rPr>
        <w:t>Volinja 29G</w:t>
      </w:r>
      <w:r w:rsidRPr="004F1050">
        <w:t xml:space="preserve">, </w:t>
      </w:r>
      <w:r w:rsidRPr="004F1050">
        <w:rPr>
          <w:noProof/>
        </w:rPr>
        <w:t>Dvor</w:t>
      </w:r>
    </w:p>
    <w:p w:rsidRDefault="00292B51" w:rsidP="00292B51" w:rsidR="00292B51" w:rsidRPr="004F1050">
      <w:pPr>
        <w:pStyle w:val="Odlomakpopisa"/>
        <w:numPr>
          <w:ilvl w:val="0"/>
          <w:numId w:val="7"/>
        </w:numPr>
        <w:jc w:val="both"/>
      </w:pPr>
      <w:r w:rsidRPr="004F1050">
        <w:rPr>
          <w:noProof/>
        </w:rPr>
        <w:t>(108</w:t>
      </w:r>
      <w:r w:rsidRPr="004F1050">
        <w:t xml:space="preserve">.) </w:t>
      </w:r>
      <w:r w:rsidRPr="004F1050">
        <w:rPr>
          <w:noProof/>
        </w:rPr>
        <w:t>Modea Nova d.o.o.</w:t>
      </w:r>
      <w:r w:rsidRPr="004F1050">
        <w:t xml:space="preserve">, OIB: </w:t>
      </w:r>
      <w:r w:rsidRPr="004F1050">
        <w:rPr>
          <w:noProof/>
        </w:rPr>
        <w:t>55661627435</w:t>
      </w:r>
      <w:r w:rsidRPr="004F1050">
        <w:t xml:space="preserve">, </w:t>
      </w:r>
      <w:r w:rsidRPr="004F1050">
        <w:rPr>
          <w:noProof/>
        </w:rPr>
        <w:t>Moslavačka bb</w:t>
      </w:r>
      <w:r w:rsidRPr="004F1050">
        <w:t xml:space="preserve">, </w:t>
      </w:r>
      <w:r w:rsidRPr="004F1050">
        <w:rPr>
          <w:noProof/>
        </w:rPr>
        <w:t>Garešnica</w:t>
      </w:r>
    </w:p>
    <w:p w:rsidRDefault="00292B51" w:rsidP="00292B51" w:rsidR="00292B51" w:rsidRPr="004F1050">
      <w:pPr>
        <w:pStyle w:val="Odlomakpopisa"/>
        <w:numPr>
          <w:ilvl w:val="0"/>
          <w:numId w:val="7"/>
        </w:numPr>
        <w:jc w:val="both"/>
      </w:pPr>
      <w:r w:rsidRPr="004F1050">
        <w:rPr>
          <w:noProof/>
        </w:rPr>
        <w:t>(109</w:t>
      </w:r>
      <w:r w:rsidRPr="004F1050">
        <w:t xml:space="preserve">.) </w:t>
      </w:r>
      <w:r w:rsidRPr="004F1050">
        <w:rPr>
          <w:noProof/>
        </w:rPr>
        <w:t>Mustać Mate</w:t>
      </w:r>
      <w:r w:rsidRPr="004F1050">
        <w:t xml:space="preserve">, </w:t>
      </w:r>
      <w:r w:rsidRPr="004F1050">
        <w:rPr>
          <w:noProof/>
        </w:rPr>
        <w:t>96680812347</w:t>
      </w:r>
      <w:r w:rsidRPr="004F1050">
        <w:t xml:space="preserve">, </w:t>
      </w:r>
      <w:r w:rsidRPr="004F1050">
        <w:rPr>
          <w:noProof/>
        </w:rPr>
        <w:t>Panjani 54</w:t>
      </w:r>
      <w:r w:rsidRPr="004F1050">
        <w:t xml:space="preserve">, </w:t>
      </w:r>
      <w:r w:rsidRPr="004F1050">
        <w:rPr>
          <w:noProof/>
        </w:rPr>
        <w:t>H.Kostajnica</w:t>
      </w:r>
    </w:p>
    <w:p w:rsidRDefault="00292B51" w:rsidP="00292B51" w:rsidR="00292B51" w:rsidRPr="004F1050">
      <w:pPr>
        <w:jc w:val="both"/>
      </w:pPr>
      <w:r w:rsidRPr="004F1050">
        <w:rPr>
          <w:noProof/>
        </w:rPr>
        <w:t xml:space="preserve">            (110</w:t>
      </w:r>
      <w:r w:rsidRPr="004F1050">
        <w:t xml:space="preserve">.) , , , , </w:t>
      </w:r>
    </w:p>
    <w:p w:rsidRDefault="00292B51" w:rsidP="00292B51" w:rsidR="00292B51" w:rsidRPr="004F1050">
      <w:pPr>
        <w:pStyle w:val="Odlomakpopisa"/>
        <w:numPr>
          <w:ilvl w:val="0"/>
          <w:numId w:val="7"/>
        </w:numPr>
        <w:jc w:val="both"/>
      </w:pPr>
      <w:r w:rsidRPr="004F1050">
        <w:rPr>
          <w:noProof/>
        </w:rPr>
        <w:t>(111</w:t>
      </w:r>
      <w:r w:rsidRPr="004F1050">
        <w:t xml:space="preserve">.) </w:t>
      </w:r>
      <w:r w:rsidRPr="004F1050">
        <w:rPr>
          <w:noProof/>
        </w:rPr>
        <w:t>Neda Senj d.o.o.</w:t>
      </w:r>
      <w:r w:rsidRPr="004F1050">
        <w:t xml:space="preserve">, OIB: </w:t>
      </w:r>
      <w:r w:rsidRPr="004F1050">
        <w:rPr>
          <w:noProof/>
        </w:rPr>
        <w:t>16536095427</w:t>
      </w:r>
      <w:r w:rsidRPr="004F1050">
        <w:t xml:space="preserve">, </w:t>
      </w:r>
      <w:r w:rsidRPr="004F1050">
        <w:rPr>
          <w:noProof/>
        </w:rPr>
        <w:t>S.Radića 4</w:t>
      </w:r>
      <w:r w:rsidRPr="004F1050">
        <w:t xml:space="preserve">, </w:t>
      </w:r>
      <w:r w:rsidRPr="004F1050">
        <w:rPr>
          <w:noProof/>
        </w:rPr>
        <w:t>Senj</w:t>
      </w:r>
    </w:p>
    <w:p w:rsidRDefault="00292B51" w:rsidP="00292B51" w:rsidR="00292B51" w:rsidRPr="004F1050">
      <w:pPr>
        <w:pStyle w:val="Odlomakpopisa"/>
        <w:numPr>
          <w:ilvl w:val="0"/>
          <w:numId w:val="7"/>
        </w:numPr>
        <w:jc w:val="both"/>
      </w:pPr>
      <w:r w:rsidRPr="004F1050">
        <w:rPr>
          <w:noProof/>
        </w:rPr>
        <w:t>(112</w:t>
      </w:r>
      <w:r w:rsidRPr="004F1050">
        <w:t xml:space="preserve">.) </w:t>
      </w:r>
      <w:r w:rsidRPr="004F1050">
        <w:rPr>
          <w:noProof/>
        </w:rPr>
        <w:t>O.K.I. d.o.o.</w:t>
      </w:r>
      <w:r w:rsidRPr="004F1050">
        <w:t xml:space="preserve">, </w:t>
      </w:r>
      <w:r w:rsidRPr="004F1050">
        <w:rPr>
          <w:noProof/>
        </w:rPr>
        <w:t>26934793187</w:t>
      </w:r>
      <w:r w:rsidRPr="004F1050">
        <w:t xml:space="preserve">, </w:t>
      </w:r>
      <w:r w:rsidRPr="004F1050">
        <w:rPr>
          <w:noProof/>
        </w:rPr>
        <w:t>V. Nazora 53</w:t>
      </w:r>
      <w:r w:rsidRPr="004F1050">
        <w:t xml:space="preserve">, </w:t>
      </w:r>
      <w:r w:rsidRPr="004F1050">
        <w:rPr>
          <w:noProof/>
        </w:rPr>
        <w:t>Đakovo</w:t>
      </w:r>
    </w:p>
    <w:p w:rsidRDefault="00292B51" w:rsidP="00292B51" w:rsidR="00292B51" w:rsidRPr="004F1050">
      <w:pPr>
        <w:pStyle w:val="Odlomakpopisa"/>
        <w:numPr>
          <w:ilvl w:val="0"/>
          <w:numId w:val="7"/>
        </w:numPr>
        <w:jc w:val="both"/>
      </w:pPr>
      <w:r w:rsidRPr="004F1050">
        <w:rPr>
          <w:noProof/>
        </w:rPr>
        <w:t>(113</w:t>
      </w:r>
      <w:r w:rsidRPr="004F1050">
        <w:t xml:space="preserve">.) Ivana Mlinarić, vl. obrta OBRT ZA IZRADU STROJNOG VEZA I ŠIVANJE "LAMEX", OIB: </w:t>
      </w:r>
      <w:r w:rsidRPr="004F1050">
        <w:rPr>
          <w:noProof/>
        </w:rPr>
        <w:t>24424927908</w:t>
      </w:r>
      <w:r w:rsidRPr="004F1050">
        <w:t xml:space="preserve">, </w:t>
      </w:r>
      <w:r w:rsidRPr="004F1050">
        <w:rPr>
          <w:noProof/>
        </w:rPr>
        <w:t>K.Mislava 9, Hrastovac</w:t>
      </w:r>
      <w:r w:rsidRPr="004F1050">
        <w:t xml:space="preserve">, </w:t>
      </w:r>
      <w:r w:rsidRPr="004F1050">
        <w:rPr>
          <w:noProof/>
        </w:rPr>
        <w:t>Garešnica</w:t>
      </w:r>
    </w:p>
    <w:p w:rsidRDefault="00292B51" w:rsidP="00292B51" w:rsidR="00292B51" w:rsidRPr="004F1050">
      <w:pPr>
        <w:pStyle w:val="Odlomakpopisa"/>
        <w:numPr>
          <w:ilvl w:val="0"/>
          <w:numId w:val="7"/>
        </w:numPr>
        <w:jc w:val="both"/>
      </w:pPr>
      <w:r w:rsidRPr="004F1050">
        <w:rPr>
          <w:noProof/>
        </w:rPr>
        <w:t>(114</w:t>
      </w:r>
      <w:r w:rsidRPr="004F1050">
        <w:t xml:space="preserve">.) </w:t>
      </w:r>
      <w:r w:rsidRPr="004F1050">
        <w:rPr>
          <w:noProof/>
        </w:rPr>
        <w:t>Odvjetnica Vlasta Joksimović</w:t>
      </w:r>
      <w:r w:rsidRPr="004F1050">
        <w:t xml:space="preserve">, OIB: </w:t>
      </w:r>
      <w:r w:rsidRPr="004F1050">
        <w:rPr>
          <w:noProof/>
        </w:rPr>
        <w:t>07305696847</w:t>
      </w:r>
      <w:r w:rsidRPr="004F1050">
        <w:t xml:space="preserve">, </w:t>
      </w:r>
      <w:r w:rsidRPr="004F1050">
        <w:rPr>
          <w:noProof/>
        </w:rPr>
        <w:t>A. i S. Radića 6/6</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(115</w:t>
      </w:r>
      <w:r w:rsidRPr="004F1050">
        <w:t xml:space="preserve">.) </w:t>
      </w:r>
      <w:r w:rsidRPr="004F1050">
        <w:rPr>
          <w:noProof/>
        </w:rPr>
        <w:t>Odvjetnik Zoran Galić</w:t>
      </w:r>
      <w:r w:rsidRPr="004F1050">
        <w:t xml:space="preserve">, OIB: </w:t>
      </w:r>
      <w:r w:rsidRPr="004F1050">
        <w:rPr>
          <w:noProof/>
        </w:rPr>
        <w:t>94570800992</w:t>
      </w:r>
      <w:r w:rsidRPr="004F1050">
        <w:t xml:space="preserve">, </w:t>
      </w:r>
      <w:r w:rsidRPr="004F1050">
        <w:rPr>
          <w:noProof/>
        </w:rPr>
        <w:t>Selska cesta 90/b Hruševačka 3</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(116</w:t>
      </w:r>
      <w:r w:rsidRPr="004F1050">
        <w:t xml:space="preserve">.) </w:t>
      </w:r>
      <w:r w:rsidRPr="004F1050">
        <w:rPr>
          <w:noProof/>
        </w:rPr>
        <w:t>Oktan Žažine d.o.o.</w:t>
      </w:r>
      <w:r w:rsidRPr="004F1050">
        <w:t xml:space="preserve">, OIB: </w:t>
      </w:r>
      <w:r w:rsidRPr="004F1050">
        <w:rPr>
          <w:noProof/>
        </w:rPr>
        <w:t>93469338075</w:t>
      </w:r>
      <w:r w:rsidRPr="004F1050">
        <w:t xml:space="preserve">, </w:t>
      </w:r>
      <w:r w:rsidRPr="004F1050">
        <w:rPr>
          <w:noProof/>
        </w:rPr>
        <w:t>Žažina bb</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(117</w:t>
      </w:r>
      <w:r w:rsidRPr="004F1050">
        <w:t xml:space="preserve">.) </w:t>
      </w:r>
      <w:r w:rsidRPr="004F1050">
        <w:rPr>
          <w:noProof/>
        </w:rPr>
        <w:t>Omniteh d.o.o.</w:t>
      </w:r>
      <w:r w:rsidRPr="004F1050">
        <w:t xml:space="preserve">, OIB: </w:t>
      </w:r>
      <w:r w:rsidRPr="004F1050">
        <w:rPr>
          <w:noProof/>
        </w:rPr>
        <w:t>48559435696</w:t>
      </w:r>
      <w:r w:rsidRPr="004F1050">
        <w:t xml:space="preserve">, </w:t>
      </w:r>
      <w:r w:rsidRPr="004F1050">
        <w:rPr>
          <w:noProof/>
        </w:rPr>
        <w:t>D.Vrapče 13</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(118</w:t>
      </w:r>
      <w:r w:rsidRPr="004F1050">
        <w:t xml:space="preserve">.) </w:t>
      </w:r>
      <w:r w:rsidRPr="004F1050">
        <w:rPr>
          <w:noProof/>
        </w:rPr>
        <w:t>OT-Optima Telekom d.d.</w:t>
      </w:r>
      <w:r w:rsidRPr="004F1050">
        <w:t xml:space="preserve">, OIB: </w:t>
      </w:r>
      <w:r w:rsidRPr="004F1050">
        <w:rPr>
          <w:noProof/>
        </w:rPr>
        <w:t>36004425025</w:t>
      </w:r>
      <w:r w:rsidRPr="004F1050">
        <w:t xml:space="preserve">, </w:t>
      </w:r>
      <w:r w:rsidRPr="004F1050">
        <w:rPr>
          <w:noProof/>
        </w:rPr>
        <w:t>Bani 75 a</w:t>
      </w:r>
      <w:r w:rsidRPr="004F1050">
        <w:t xml:space="preserve">, </w:t>
      </w:r>
      <w:r w:rsidRPr="004F1050">
        <w:rPr>
          <w:noProof/>
        </w:rPr>
        <w:t>Zagreb-Buzin</w:t>
      </w:r>
    </w:p>
    <w:p w:rsidRDefault="00292B51" w:rsidP="00292B51" w:rsidR="00292B51" w:rsidRPr="004F1050">
      <w:pPr>
        <w:pStyle w:val="Odlomakpopisa"/>
        <w:numPr>
          <w:ilvl w:val="0"/>
          <w:numId w:val="7"/>
        </w:numPr>
        <w:jc w:val="both"/>
      </w:pPr>
      <w:r w:rsidRPr="004F1050">
        <w:rPr>
          <w:noProof/>
        </w:rPr>
        <w:t>(119</w:t>
      </w:r>
      <w:r w:rsidRPr="004F1050">
        <w:t xml:space="preserve">.) </w:t>
      </w:r>
      <w:r w:rsidRPr="004F1050">
        <w:rPr>
          <w:noProof/>
        </w:rPr>
        <w:t>Papac Jele</w:t>
      </w:r>
      <w:r w:rsidRPr="004F1050">
        <w:t xml:space="preserve">, OIB: </w:t>
      </w:r>
      <w:r w:rsidRPr="004F1050">
        <w:rPr>
          <w:noProof/>
        </w:rPr>
        <w:t>48703069477</w:t>
      </w:r>
      <w:r w:rsidRPr="004F1050">
        <w:t xml:space="preserve">, </w:t>
      </w:r>
      <w:r w:rsidRPr="004F1050">
        <w:rPr>
          <w:noProof/>
        </w:rPr>
        <w:t>Kneza Domagoja 22</w:t>
      </w:r>
      <w:r w:rsidRPr="004F1050">
        <w:t xml:space="preserve">, </w:t>
      </w:r>
      <w:r w:rsidRPr="004F1050">
        <w:rPr>
          <w:noProof/>
        </w:rPr>
        <w:t>Dubrovnik</w:t>
      </w:r>
    </w:p>
    <w:p w:rsidRDefault="00292B51" w:rsidP="00292B51" w:rsidR="00292B51" w:rsidRPr="004F1050">
      <w:pPr>
        <w:pStyle w:val="Odlomakpopisa"/>
        <w:numPr>
          <w:ilvl w:val="0"/>
          <w:numId w:val="7"/>
        </w:numPr>
        <w:jc w:val="both"/>
      </w:pPr>
      <w:r w:rsidRPr="004F1050">
        <w:rPr>
          <w:noProof/>
        </w:rPr>
        <w:t>(120</w:t>
      </w:r>
      <w:r w:rsidRPr="004F1050">
        <w:t xml:space="preserve">.) </w:t>
      </w:r>
      <w:r w:rsidRPr="004F1050">
        <w:rPr>
          <w:noProof/>
        </w:rPr>
        <w:t>Pavlović Branka</w:t>
      </w:r>
      <w:r w:rsidRPr="004F1050">
        <w:t xml:space="preserve">, OIB: </w:t>
      </w:r>
      <w:r w:rsidRPr="004F1050">
        <w:rPr>
          <w:noProof/>
        </w:rPr>
        <w:t>51662047411</w:t>
      </w:r>
      <w:r w:rsidRPr="004F1050">
        <w:t xml:space="preserve">, </w:t>
      </w:r>
      <w:r w:rsidRPr="004F1050">
        <w:rPr>
          <w:noProof/>
        </w:rPr>
        <w:t>Hrvatskih branitelja 12</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(121</w:t>
      </w:r>
      <w:r w:rsidRPr="004F1050">
        <w:t xml:space="preserve">.) </w:t>
      </w:r>
      <w:r w:rsidRPr="004F1050">
        <w:rPr>
          <w:noProof/>
        </w:rPr>
        <w:t>Petrokemija d.d.</w:t>
      </w:r>
      <w:r w:rsidRPr="004F1050">
        <w:t xml:space="preserve">, OIB: </w:t>
      </w:r>
      <w:r w:rsidRPr="004F1050">
        <w:rPr>
          <w:noProof/>
        </w:rPr>
        <w:t>24503685008</w:t>
      </w:r>
      <w:r w:rsidRPr="004F1050">
        <w:t xml:space="preserve">, </w:t>
      </w:r>
      <w:r w:rsidRPr="004F1050">
        <w:rPr>
          <w:noProof/>
        </w:rPr>
        <w:t>Aleja Vukovar 4</w:t>
      </w:r>
      <w:r w:rsidRPr="004F1050">
        <w:t xml:space="preserve">, </w:t>
      </w:r>
      <w:r w:rsidRPr="004F1050">
        <w:rPr>
          <w:noProof/>
        </w:rPr>
        <w:t>Kutina</w:t>
      </w:r>
    </w:p>
    <w:p w:rsidRDefault="00292B51" w:rsidP="00292B51" w:rsidR="00292B51" w:rsidRPr="004F1050">
      <w:pPr>
        <w:pStyle w:val="Odlomakpopisa"/>
        <w:numPr>
          <w:ilvl w:val="0"/>
          <w:numId w:val="7"/>
        </w:numPr>
        <w:jc w:val="both"/>
      </w:pPr>
      <w:r w:rsidRPr="004F1050">
        <w:rPr>
          <w:noProof/>
        </w:rPr>
        <w:t>(122</w:t>
      </w:r>
      <w:r w:rsidRPr="004F1050">
        <w:t xml:space="preserve">.) </w:t>
      </w:r>
      <w:r w:rsidRPr="004F1050">
        <w:rPr>
          <w:noProof/>
        </w:rPr>
        <w:t>Popović Božo</w:t>
      </w:r>
      <w:r w:rsidRPr="004F1050">
        <w:t xml:space="preserve">, OIB: </w:t>
      </w:r>
      <w:r w:rsidRPr="004F1050">
        <w:rPr>
          <w:noProof/>
        </w:rPr>
        <w:t>25242351534</w:t>
      </w:r>
      <w:r w:rsidRPr="004F1050">
        <w:t xml:space="preserve">, </w:t>
      </w:r>
      <w:r w:rsidRPr="004F1050">
        <w:rPr>
          <w:noProof/>
        </w:rPr>
        <w:t>G.Hrastovac 151</w:t>
      </w:r>
      <w:r w:rsidRPr="004F1050">
        <w:t xml:space="preserve">, </w:t>
      </w:r>
      <w:r w:rsidRPr="004F1050">
        <w:rPr>
          <w:noProof/>
        </w:rPr>
        <w:t>G.Hrastovac</w:t>
      </w:r>
    </w:p>
    <w:p w:rsidRDefault="00292B51" w:rsidP="00292B51" w:rsidR="00292B51" w:rsidRPr="004F1050">
      <w:pPr>
        <w:pStyle w:val="Odlomakpopisa"/>
        <w:numPr>
          <w:ilvl w:val="0"/>
          <w:numId w:val="7"/>
        </w:numPr>
        <w:jc w:val="both"/>
      </w:pPr>
      <w:r w:rsidRPr="004F1050">
        <w:rPr>
          <w:noProof/>
        </w:rPr>
        <w:t>(123</w:t>
      </w:r>
      <w:r w:rsidRPr="004F1050">
        <w:t xml:space="preserve">.) </w:t>
      </w:r>
      <w:r w:rsidRPr="004F1050">
        <w:rPr>
          <w:noProof/>
        </w:rPr>
        <w:t>Pounje centar dorade j.d.o.o.</w:t>
      </w:r>
      <w:r w:rsidRPr="004F1050">
        <w:t xml:space="preserve">, OIB: </w:t>
      </w:r>
      <w:r w:rsidRPr="004F1050">
        <w:rPr>
          <w:noProof/>
        </w:rPr>
        <w:t>75691461271</w:t>
      </w:r>
      <w:r w:rsidRPr="004F1050">
        <w:t xml:space="preserve">, </w:t>
      </w:r>
      <w:r w:rsidRPr="004F1050">
        <w:rPr>
          <w:noProof/>
        </w:rPr>
        <w:t>R.Djetelića 70</w:t>
      </w:r>
      <w:r w:rsidRPr="004F1050">
        <w:t xml:space="preserve">, </w:t>
      </w:r>
      <w:r w:rsidRPr="004F1050">
        <w:rPr>
          <w:noProof/>
        </w:rPr>
        <w:t>Hrv.Kostajnica</w:t>
      </w:r>
    </w:p>
    <w:p w:rsidRDefault="00292B51" w:rsidP="00292B51" w:rsidR="00292B51" w:rsidRPr="004F1050">
      <w:pPr>
        <w:pStyle w:val="Odlomakpopisa"/>
        <w:numPr>
          <w:ilvl w:val="0"/>
          <w:numId w:val="7"/>
        </w:numPr>
        <w:jc w:val="both"/>
      </w:pPr>
      <w:r w:rsidRPr="004F1050">
        <w:rPr>
          <w:noProof/>
        </w:rPr>
        <w:t>(124</w:t>
      </w:r>
      <w:r w:rsidRPr="004F1050">
        <w:t xml:space="preserve">.) </w:t>
      </w:r>
      <w:r w:rsidRPr="004F1050">
        <w:rPr>
          <w:noProof/>
        </w:rPr>
        <w:t>Pounje Konfekcija d.o.o</w:t>
      </w:r>
      <w:r w:rsidRPr="004F1050">
        <w:t xml:space="preserve">, OIB: </w:t>
      </w:r>
      <w:r w:rsidRPr="004F1050">
        <w:rPr>
          <w:noProof/>
        </w:rPr>
        <w:t>17516109325</w:t>
      </w:r>
      <w:r w:rsidRPr="004F1050">
        <w:t xml:space="preserve">, </w:t>
      </w:r>
      <w:r w:rsidRPr="004F1050">
        <w:rPr>
          <w:noProof/>
        </w:rPr>
        <w:t>R.Djetelića 70</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(125</w:t>
      </w:r>
      <w:r w:rsidRPr="004F1050">
        <w:t xml:space="preserve">.) </w:t>
      </w:r>
      <w:r w:rsidRPr="004F1050">
        <w:rPr>
          <w:noProof/>
        </w:rPr>
        <w:t>Pounje Pletivo d.o.o.</w:t>
      </w:r>
      <w:r w:rsidRPr="004F1050">
        <w:t xml:space="preserve">, OIB: </w:t>
      </w:r>
      <w:r w:rsidRPr="004F1050">
        <w:rPr>
          <w:noProof/>
        </w:rPr>
        <w:t>32511557574</w:t>
      </w:r>
      <w:r w:rsidRPr="004F1050">
        <w:t xml:space="preserve">, </w:t>
      </w:r>
      <w:r w:rsidRPr="004F1050">
        <w:rPr>
          <w:noProof/>
        </w:rPr>
        <w:t>R.Djetelića 70</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lastRenderedPageBreak/>
        <w:t>(126</w:t>
      </w:r>
      <w:r w:rsidRPr="004F1050">
        <w:t xml:space="preserve">.) </w:t>
      </w:r>
      <w:r w:rsidRPr="004F1050">
        <w:rPr>
          <w:noProof/>
        </w:rPr>
        <w:t>Pribičević Božidar</w:t>
      </w:r>
      <w:r w:rsidRPr="004F1050">
        <w:t xml:space="preserve">, OIB: </w:t>
      </w:r>
      <w:r w:rsidRPr="004F1050">
        <w:rPr>
          <w:noProof/>
        </w:rPr>
        <w:t>50890762700</w:t>
      </w:r>
      <w:r w:rsidRPr="004F1050">
        <w:t xml:space="preserve">, </w:t>
      </w:r>
      <w:r w:rsidRPr="004F1050">
        <w:rPr>
          <w:noProof/>
        </w:rPr>
        <w:t>Rosulje 69</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(127</w:t>
      </w:r>
      <w:r w:rsidRPr="004F1050">
        <w:t xml:space="preserve">.) </w:t>
      </w:r>
      <w:r w:rsidRPr="004F1050">
        <w:rPr>
          <w:noProof/>
        </w:rPr>
        <w:t>Pristanište i skladišta d.o.o.</w:t>
      </w:r>
      <w:r w:rsidRPr="004F1050">
        <w:t xml:space="preserve">, OIB: </w:t>
      </w:r>
      <w:r w:rsidRPr="004F1050">
        <w:rPr>
          <w:noProof/>
        </w:rPr>
        <w:t>53507099070</w:t>
      </w:r>
      <w:r w:rsidRPr="004F1050">
        <w:t xml:space="preserve">, </w:t>
      </w:r>
      <w:r w:rsidRPr="004F1050">
        <w:rPr>
          <w:noProof/>
        </w:rPr>
        <w:t>Rimska 29</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(128</w:t>
      </w:r>
      <w:r w:rsidRPr="004F1050">
        <w:t xml:space="preserve">.) Željko Prstačić, vl. obrta PROIZVODNJA ODJEĆE MOIRA, OIB: </w:t>
      </w:r>
      <w:r w:rsidRPr="004F1050">
        <w:rPr>
          <w:noProof/>
        </w:rPr>
        <w:t>56393847030</w:t>
      </w:r>
      <w:r w:rsidRPr="004F1050">
        <w:t xml:space="preserve">, </w:t>
      </w:r>
      <w:r w:rsidRPr="004F1050">
        <w:rPr>
          <w:noProof/>
        </w:rPr>
        <w:t>I.G.Kovačića 4</w:t>
      </w:r>
      <w:r w:rsidRPr="004F1050">
        <w:t xml:space="preserve">, </w:t>
      </w:r>
      <w:r w:rsidRPr="004F1050">
        <w:rPr>
          <w:noProof/>
        </w:rPr>
        <w:t>Nova Gradiška</w:t>
      </w:r>
    </w:p>
    <w:p w:rsidRDefault="00292B51" w:rsidP="00292B51" w:rsidR="00292B51" w:rsidRPr="004F1050">
      <w:pPr>
        <w:pStyle w:val="Odlomakpopisa"/>
        <w:numPr>
          <w:ilvl w:val="0"/>
          <w:numId w:val="7"/>
        </w:numPr>
        <w:jc w:val="both"/>
      </w:pPr>
      <w:r w:rsidRPr="004F1050">
        <w:rPr>
          <w:noProof/>
        </w:rPr>
        <w:t>(129</w:t>
      </w:r>
      <w:r w:rsidRPr="004F1050">
        <w:t xml:space="preserve">.) </w:t>
      </w:r>
      <w:r w:rsidRPr="004F1050">
        <w:rPr>
          <w:noProof/>
        </w:rPr>
        <w:t>Radulović Snježana</w:t>
      </w:r>
      <w:r w:rsidRPr="004F1050">
        <w:t xml:space="preserve">, OIB: </w:t>
      </w:r>
      <w:r w:rsidRPr="004F1050">
        <w:rPr>
          <w:noProof/>
        </w:rPr>
        <w:t>43416530194</w:t>
      </w:r>
      <w:r w:rsidRPr="004F1050">
        <w:t xml:space="preserve">, </w:t>
      </w:r>
      <w:r w:rsidRPr="004F1050">
        <w:rPr>
          <w:noProof/>
        </w:rPr>
        <w:t>Savska 9</w:t>
      </w:r>
      <w:r w:rsidRPr="004F1050">
        <w:t xml:space="preserve">, </w:t>
      </w:r>
      <w:r w:rsidRPr="004F1050">
        <w:rPr>
          <w:noProof/>
        </w:rPr>
        <w:t>Uštica</w:t>
      </w:r>
    </w:p>
    <w:p w:rsidRDefault="00292B51" w:rsidP="00292B51" w:rsidR="00292B51" w:rsidRPr="004F1050">
      <w:pPr>
        <w:pStyle w:val="Odlomakpopisa"/>
        <w:numPr>
          <w:ilvl w:val="0"/>
          <w:numId w:val="7"/>
        </w:numPr>
        <w:jc w:val="both"/>
      </w:pPr>
      <w:r w:rsidRPr="004F1050">
        <w:rPr>
          <w:noProof/>
        </w:rPr>
        <w:t>(131</w:t>
      </w:r>
      <w:r w:rsidRPr="004F1050">
        <w:t xml:space="preserve">.) </w:t>
      </w:r>
      <w:r w:rsidRPr="004F1050">
        <w:rPr>
          <w:noProof/>
        </w:rPr>
        <w:t>Roto -Sisak  d.o.o.</w:t>
      </w:r>
      <w:r w:rsidRPr="004F1050">
        <w:t xml:space="preserve">, OIB: </w:t>
      </w:r>
      <w:r w:rsidRPr="004F1050">
        <w:rPr>
          <w:noProof/>
        </w:rPr>
        <w:t>48600209514</w:t>
      </w:r>
      <w:r w:rsidRPr="004F1050">
        <w:t xml:space="preserve">, </w:t>
      </w:r>
      <w:r w:rsidRPr="004F1050">
        <w:rPr>
          <w:noProof/>
        </w:rPr>
        <w:t>Vatroslava Jagića bb</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(132</w:t>
      </w:r>
      <w:r w:rsidRPr="004F1050">
        <w:t xml:space="preserve">.) </w:t>
      </w:r>
      <w:r w:rsidRPr="004F1050">
        <w:rPr>
          <w:noProof/>
        </w:rPr>
        <w:t>Sanitacija d.o.o</w:t>
      </w:r>
      <w:r w:rsidRPr="004F1050">
        <w:t xml:space="preserve">, OIB: </w:t>
      </w:r>
      <w:r w:rsidRPr="004F1050">
        <w:rPr>
          <w:noProof/>
        </w:rPr>
        <w:t>85987734468</w:t>
      </w:r>
      <w:r w:rsidRPr="004F1050">
        <w:t xml:space="preserve">, </w:t>
      </w:r>
      <w:r w:rsidRPr="004F1050">
        <w:rPr>
          <w:noProof/>
        </w:rPr>
        <w:t>Nalješkovićeva 45</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(133</w:t>
      </w:r>
      <w:r w:rsidRPr="004F1050">
        <w:t xml:space="preserve">.) </w:t>
      </w:r>
      <w:r w:rsidRPr="004F1050">
        <w:rPr>
          <w:noProof/>
        </w:rPr>
        <w:t>Schenker d.o.o.</w:t>
      </w:r>
      <w:r w:rsidRPr="004F1050">
        <w:t xml:space="preserve">, OIB: </w:t>
      </w:r>
      <w:r w:rsidRPr="004F1050">
        <w:rPr>
          <w:noProof/>
        </w:rPr>
        <w:t>51003352330</w:t>
      </w:r>
      <w:r w:rsidRPr="004F1050">
        <w:t xml:space="preserve">, </w:t>
      </w:r>
      <w:r w:rsidRPr="004F1050">
        <w:rPr>
          <w:noProof/>
        </w:rPr>
        <w:t>Heinzelova 60</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(134</w:t>
      </w:r>
      <w:r w:rsidRPr="004F1050">
        <w:t xml:space="preserve">.) </w:t>
      </w:r>
      <w:r w:rsidRPr="004F1050">
        <w:rPr>
          <w:noProof/>
        </w:rPr>
        <w:t>Sico d.o.o.</w:t>
      </w:r>
      <w:r w:rsidRPr="004F1050">
        <w:t xml:space="preserve">, OIB: </w:t>
      </w:r>
      <w:r w:rsidRPr="004F1050">
        <w:rPr>
          <w:noProof/>
        </w:rPr>
        <w:t>67082053932</w:t>
      </w:r>
      <w:r w:rsidRPr="004F1050">
        <w:t xml:space="preserve">, </w:t>
      </w:r>
      <w:r w:rsidRPr="004F1050">
        <w:rPr>
          <w:noProof/>
        </w:rPr>
        <w:t>Drniška 9</w:t>
      </w:r>
      <w:r w:rsidRPr="004F1050">
        <w:t xml:space="preserve">, </w:t>
      </w:r>
      <w:r w:rsidRPr="004F1050">
        <w:rPr>
          <w:noProof/>
        </w:rPr>
        <w:t xml:space="preserve">Osijek </w:t>
      </w:r>
    </w:p>
    <w:p w:rsidRDefault="00292B51" w:rsidP="00292B51" w:rsidR="00292B51" w:rsidRPr="004F1050">
      <w:pPr>
        <w:pStyle w:val="Odlomakpopisa"/>
        <w:numPr>
          <w:ilvl w:val="0"/>
          <w:numId w:val="7"/>
        </w:numPr>
        <w:jc w:val="both"/>
      </w:pPr>
      <w:r w:rsidRPr="004F1050">
        <w:rPr>
          <w:noProof/>
        </w:rPr>
        <w:t>(135</w:t>
      </w:r>
      <w:r w:rsidRPr="004F1050">
        <w:t xml:space="preserve">.) </w:t>
      </w:r>
      <w:r w:rsidRPr="004F1050">
        <w:rPr>
          <w:noProof/>
        </w:rPr>
        <w:t>Solana Pag d.d.</w:t>
      </w:r>
      <w:r w:rsidRPr="004F1050">
        <w:t xml:space="preserve">, OIB: </w:t>
      </w:r>
      <w:r w:rsidRPr="004F1050">
        <w:rPr>
          <w:noProof/>
        </w:rPr>
        <w:t>34949147151</w:t>
      </w:r>
      <w:r w:rsidRPr="004F1050">
        <w:t xml:space="preserve">, </w:t>
      </w:r>
      <w:r w:rsidRPr="004F1050">
        <w:rPr>
          <w:noProof/>
        </w:rPr>
        <w:t>Svilno bb</w:t>
      </w:r>
      <w:r w:rsidRPr="004F1050">
        <w:t xml:space="preserve">, </w:t>
      </w:r>
      <w:r w:rsidRPr="004F1050">
        <w:rPr>
          <w:noProof/>
        </w:rPr>
        <w:t>Pag</w:t>
      </w:r>
    </w:p>
    <w:p w:rsidRDefault="00292B51" w:rsidP="00292B51" w:rsidR="00292B51" w:rsidRPr="004F1050">
      <w:pPr>
        <w:pStyle w:val="Odlomakpopisa"/>
        <w:numPr>
          <w:ilvl w:val="0"/>
          <w:numId w:val="7"/>
        </w:numPr>
        <w:jc w:val="both"/>
      </w:pPr>
      <w:r w:rsidRPr="004F1050">
        <w:rPr>
          <w:noProof/>
        </w:rPr>
        <w:t>(136</w:t>
      </w:r>
      <w:r w:rsidRPr="004F1050">
        <w:t xml:space="preserve">.) </w:t>
      </w:r>
      <w:r w:rsidRPr="004F1050">
        <w:rPr>
          <w:noProof/>
        </w:rPr>
        <w:t>Središnje klirinško depozitarno društvo</w:t>
      </w:r>
      <w:r w:rsidRPr="004F1050">
        <w:t xml:space="preserve">, OIB: </w:t>
      </w:r>
      <w:r w:rsidRPr="004F1050">
        <w:rPr>
          <w:noProof/>
        </w:rPr>
        <w:t>64406809162</w:t>
      </w:r>
      <w:r w:rsidRPr="004F1050">
        <w:t xml:space="preserve">, </w:t>
      </w:r>
      <w:r w:rsidRPr="004F1050">
        <w:rPr>
          <w:noProof/>
        </w:rPr>
        <w:t>Borovje 13/a</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(137</w:t>
      </w:r>
      <w:r w:rsidRPr="004F1050">
        <w:t xml:space="preserve">.) </w:t>
      </w:r>
      <w:r w:rsidRPr="004F1050">
        <w:rPr>
          <w:noProof/>
        </w:rPr>
        <w:t>Stambeni servis - poslovni centar d.o.o.</w:t>
      </w:r>
      <w:r w:rsidRPr="004F1050">
        <w:t xml:space="preserve">, OIB: </w:t>
      </w:r>
      <w:r w:rsidRPr="004F1050">
        <w:rPr>
          <w:noProof/>
        </w:rPr>
        <w:t>42547882422</w:t>
      </w:r>
      <w:r w:rsidRPr="004F1050">
        <w:t xml:space="preserve">, </w:t>
      </w:r>
      <w:r w:rsidRPr="004F1050">
        <w:rPr>
          <w:noProof/>
        </w:rPr>
        <w:t>Heinzelova 47 A</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(138</w:t>
      </w:r>
      <w:r w:rsidRPr="004F1050">
        <w:t xml:space="preserve">.) </w:t>
      </w:r>
      <w:r w:rsidRPr="004F1050">
        <w:rPr>
          <w:noProof/>
        </w:rPr>
        <w:t>Stijak Mile</w:t>
      </w:r>
      <w:r w:rsidRPr="004F1050">
        <w:t xml:space="preserve">, OIB: </w:t>
      </w:r>
      <w:r w:rsidRPr="004F1050">
        <w:rPr>
          <w:noProof/>
        </w:rPr>
        <w:t>04456661089</w:t>
      </w:r>
      <w:r w:rsidRPr="004F1050">
        <w:t xml:space="preserve">, </w:t>
      </w:r>
      <w:r w:rsidRPr="004F1050">
        <w:rPr>
          <w:noProof/>
        </w:rPr>
        <w:t>Rosulje 30</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(139</w:t>
      </w:r>
      <w:r w:rsidRPr="004F1050">
        <w:t xml:space="preserve">.) </w:t>
      </w:r>
      <w:r w:rsidRPr="004F1050">
        <w:rPr>
          <w:noProof/>
        </w:rPr>
        <w:t>Super 74 d.o.o</w:t>
      </w:r>
      <w:r w:rsidRPr="004F1050">
        <w:t xml:space="preserve">, OIB: </w:t>
      </w:r>
      <w:r w:rsidRPr="004F1050">
        <w:rPr>
          <w:noProof/>
        </w:rPr>
        <w:t>96723416693</w:t>
      </w:r>
      <w:r w:rsidRPr="004F1050">
        <w:t xml:space="preserve">, </w:t>
      </w:r>
      <w:r w:rsidRPr="004F1050">
        <w:rPr>
          <w:noProof/>
        </w:rPr>
        <w:t>Karažnik 18a</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(140</w:t>
      </w:r>
      <w:r w:rsidRPr="004F1050">
        <w:t xml:space="preserve">.) </w:t>
      </w:r>
      <w:r w:rsidRPr="004F1050">
        <w:rPr>
          <w:noProof/>
        </w:rPr>
        <w:t>Sušić Željko</w:t>
      </w:r>
      <w:r w:rsidRPr="004F1050">
        <w:t xml:space="preserve">, OIB: </w:t>
      </w:r>
      <w:r w:rsidRPr="004F1050">
        <w:rPr>
          <w:noProof/>
        </w:rPr>
        <w:t>22743116279</w:t>
      </w:r>
      <w:r w:rsidRPr="004F1050">
        <w:t xml:space="preserve">, </w:t>
      </w:r>
      <w:r w:rsidRPr="004F1050">
        <w:rPr>
          <w:noProof/>
        </w:rPr>
        <w:t>B.J. Jelačića 13</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(141</w:t>
      </w:r>
      <w:r w:rsidRPr="004F1050">
        <w:t xml:space="preserve">.) </w:t>
      </w:r>
      <w:r w:rsidRPr="004F1050">
        <w:rPr>
          <w:noProof/>
        </w:rPr>
        <w:t>Sutura d.o.o.</w:t>
      </w:r>
      <w:r w:rsidRPr="004F1050">
        <w:t xml:space="preserve">, OIB: </w:t>
      </w:r>
      <w:r w:rsidRPr="004F1050">
        <w:rPr>
          <w:noProof/>
        </w:rPr>
        <w:t>01956870526</w:t>
      </w:r>
      <w:r w:rsidRPr="004F1050">
        <w:t xml:space="preserve">, </w:t>
      </w:r>
      <w:r w:rsidRPr="004F1050">
        <w:rPr>
          <w:noProof/>
        </w:rPr>
        <w:t>V.Nazora 10</w:t>
      </w:r>
      <w:r w:rsidRPr="004F1050">
        <w:t xml:space="preserve">, </w:t>
      </w:r>
      <w:r w:rsidRPr="004F1050">
        <w:rPr>
          <w:noProof/>
        </w:rPr>
        <w:t>Đakovo</w:t>
      </w:r>
    </w:p>
    <w:p w:rsidRDefault="00292B51" w:rsidP="00292B51" w:rsidR="00292B51" w:rsidRPr="004F1050">
      <w:pPr>
        <w:pStyle w:val="Odlomakpopisa"/>
        <w:numPr>
          <w:ilvl w:val="0"/>
          <w:numId w:val="7"/>
        </w:numPr>
        <w:jc w:val="both"/>
      </w:pPr>
      <w:r w:rsidRPr="004F1050">
        <w:rPr>
          <w:noProof/>
        </w:rPr>
        <w:t>(142</w:t>
      </w:r>
      <w:r w:rsidRPr="004F1050">
        <w:t xml:space="preserve">.) </w:t>
      </w:r>
      <w:r w:rsidRPr="004F1050">
        <w:rPr>
          <w:noProof/>
        </w:rPr>
        <w:t>Sveučilište u Zagrebu - Tekstilno tehnološki fakultet</w:t>
      </w:r>
      <w:r w:rsidRPr="004F1050">
        <w:t xml:space="preserve">, OIB: </w:t>
      </w:r>
      <w:r w:rsidRPr="004F1050">
        <w:rPr>
          <w:noProof/>
        </w:rPr>
        <w:t>43097527965</w:t>
      </w:r>
      <w:r w:rsidRPr="004F1050">
        <w:t xml:space="preserve">, </w:t>
      </w:r>
      <w:r w:rsidRPr="004F1050">
        <w:rPr>
          <w:noProof/>
        </w:rPr>
        <w:t>Pierottijeva 6</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(143</w:t>
      </w:r>
      <w:r w:rsidRPr="004F1050">
        <w:t xml:space="preserve">.) </w:t>
      </w:r>
      <w:r w:rsidRPr="004F1050">
        <w:rPr>
          <w:noProof/>
        </w:rPr>
        <w:t>Swisscolor d.o.o.</w:t>
      </w:r>
      <w:r w:rsidRPr="004F1050">
        <w:t xml:space="preserve">, OIB: </w:t>
      </w:r>
      <w:r w:rsidRPr="004F1050">
        <w:rPr>
          <w:noProof/>
        </w:rPr>
        <w:t>23856222941</w:t>
      </w:r>
      <w:r w:rsidRPr="004F1050">
        <w:t xml:space="preserve">, </w:t>
      </w:r>
      <w:r w:rsidRPr="004F1050">
        <w:rPr>
          <w:noProof/>
        </w:rPr>
        <w:t>Vučak 16a</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(144</w:t>
      </w:r>
      <w:r w:rsidRPr="004F1050">
        <w:t xml:space="preserve">.) Đuro Šapina, vl. obrta ŠAPINA, USLUŽNI, TRGOVAČKI OBRT, OIB: </w:t>
      </w:r>
      <w:r w:rsidRPr="004F1050">
        <w:rPr>
          <w:noProof/>
        </w:rPr>
        <w:t>21682604535</w:t>
      </w:r>
      <w:r w:rsidRPr="004F1050">
        <w:t xml:space="preserve">, </w:t>
      </w:r>
      <w:r w:rsidRPr="004F1050">
        <w:rPr>
          <w:noProof/>
        </w:rPr>
        <w:t>Rosulje 58</w:t>
      </w:r>
      <w:r w:rsidRPr="004F1050">
        <w:t xml:space="preserve">, </w:t>
      </w:r>
      <w:r w:rsidRPr="004F1050">
        <w:rPr>
          <w:noProof/>
        </w:rPr>
        <w:t>H.Kostajnica</w:t>
      </w:r>
    </w:p>
    <w:p w:rsidRDefault="00292B51" w:rsidP="00292B51" w:rsidR="00292B51" w:rsidRPr="004F1050">
      <w:pPr>
        <w:pStyle w:val="Odlomakpopisa"/>
        <w:numPr>
          <w:ilvl w:val="0"/>
          <w:numId w:val="7"/>
        </w:numPr>
        <w:jc w:val="both"/>
      </w:pPr>
      <w:r w:rsidRPr="004F1050">
        <w:rPr>
          <w:noProof/>
        </w:rPr>
        <w:t>(145</w:t>
      </w:r>
      <w:r w:rsidRPr="004F1050">
        <w:t xml:space="preserve">.) </w:t>
      </w:r>
      <w:r w:rsidRPr="004F1050">
        <w:rPr>
          <w:noProof/>
        </w:rPr>
        <w:t>Štajcar Emilija</w:t>
      </w:r>
      <w:r w:rsidRPr="004F1050">
        <w:t xml:space="preserve">, OIB: </w:t>
      </w:r>
      <w:r w:rsidRPr="004F1050">
        <w:rPr>
          <w:noProof/>
        </w:rPr>
        <w:t>21469717996</w:t>
      </w:r>
      <w:r w:rsidRPr="004F1050">
        <w:t xml:space="preserve">, </w:t>
      </w:r>
      <w:r w:rsidRPr="004F1050">
        <w:rPr>
          <w:noProof/>
        </w:rPr>
        <w:t>Dražena Petrovića 18/3</w:t>
      </w:r>
      <w:r w:rsidRPr="004F1050">
        <w:t xml:space="preserve">, </w:t>
      </w:r>
      <w:r w:rsidRPr="004F1050">
        <w:rPr>
          <w:noProof/>
        </w:rPr>
        <w:t>Petrinja</w:t>
      </w:r>
    </w:p>
    <w:p w:rsidRDefault="00292B51" w:rsidP="00292B51" w:rsidR="00292B51" w:rsidRPr="004F1050">
      <w:pPr>
        <w:pStyle w:val="Odlomakpopisa"/>
        <w:numPr>
          <w:ilvl w:val="0"/>
          <w:numId w:val="7"/>
        </w:numPr>
        <w:jc w:val="both"/>
      </w:pPr>
      <w:r w:rsidRPr="004F1050">
        <w:rPr>
          <w:noProof/>
        </w:rPr>
        <w:t>(146</w:t>
      </w:r>
      <w:r w:rsidRPr="004F1050">
        <w:t xml:space="preserve">.) </w:t>
      </w:r>
      <w:r w:rsidRPr="004F1050">
        <w:rPr>
          <w:noProof/>
        </w:rPr>
        <w:t>Tara moda d.o.o.</w:t>
      </w:r>
      <w:r w:rsidRPr="004F1050">
        <w:t xml:space="preserve">, OIB: </w:t>
      </w:r>
      <w:r w:rsidRPr="004F1050">
        <w:rPr>
          <w:noProof/>
        </w:rPr>
        <w:t>30671853465</w:t>
      </w:r>
      <w:r w:rsidRPr="004F1050">
        <w:t xml:space="preserve">, </w:t>
      </w:r>
      <w:r w:rsidRPr="004F1050">
        <w:rPr>
          <w:noProof/>
        </w:rPr>
        <w:t xml:space="preserve">Vinogradska 159,G.Gračenica </w:t>
      </w:r>
      <w:r w:rsidRPr="004F1050">
        <w:t xml:space="preserve">, </w:t>
      </w:r>
      <w:r w:rsidRPr="004F1050">
        <w:rPr>
          <w:noProof/>
        </w:rPr>
        <w:t>Voloder</w:t>
      </w:r>
    </w:p>
    <w:p w:rsidRDefault="00292B51" w:rsidP="00292B51" w:rsidR="00292B51" w:rsidRPr="004F1050">
      <w:pPr>
        <w:pStyle w:val="Odlomakpopisa"/>
        <w:numPr>
          <w:ilvl w:val="0"/>
          <w:numId w:val="7"/>
        </w:numPr>
        <w:jc w:val="both"/>
      </w:pPr>
      <w:r w:rsidRPr="004F1050">
        <w:rPr>
          <w:noProof/>
        </w:rPr>
        <w:t>(147</w:t>
      </w:r>
      <w:r w:rsidRPr="004F1050">
        <w:t xml:space="preserve">.) </w:t>
      </w:r>
      <w:r w:rsidRPr="004F1050">
        <w:rPr>
          <w:noProof/>
        </w:rPr>
        <w:t>TAU ON-LINE d.o.o.</w:t>
      </w:r>
      <w:r w:rsidRPr="004F1050">
        <w:t xml:space="preserve">, OIB: </w:t>
      </w:r>
      <w:r w:rsidRPr="004F1050">
        <w:rPr>
          <w:noProof/>
        </w:rPr>
        <w:t>14273924910</w:t>
      </w:r>
      <w:r w:rsidRPr="004F1050">
        <w:t xml:space="preserve">, </w:t>
      </w:r>
      <w:r w:rsidRPr="004F1050">
        <w:rPr>
          <w:noProof/>
        </w:rPr>
        <w:t>Hondlova 2/11</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(148</w:t>
      </w:r>
      <w:r w:rsidRPr="004F1050">
        <w:t xml:space="preserve">.) </w:t>
      </w:r>
      <w:r w:rsidRPr="004F1050">
        <w:rPr>
          <w:noProof/>
        </w:rPr>
        <w:t>Tehničar - Birocomp d.o.o.</w:t>
      </w:r>
      <w:r w:rsidRPr="004F1050">
        <w:t xml:space="preserve">, OIB: </w:t>
      </w:r>
      <w:r w:rsidRPr="004F1050">
        <w:rPr>
          <w:noProof/>
        </w:rPr>
        <w:t>10951731289</w:t>
      </w:r>
      <w:r w:rsidRPr="004F1050">
        <w:t xml:space="preserve">, </w:t>
      </w:r>
      <w:r w:rsidRPr="004F1050">
        <w:rPr>
          <w:noProof/>
        </w:rPr>
        <w:t>Rimska 9</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(149</w:t>
      </w:r>
      <w:r w:rsidRPr="004F1050">
        <w:t xml:space="preserve">.) </w:t>
      </w:r>
      <w:r w:rsidRPr="004F1050">
        <w:rPr>
          <w:noProof/>
        </w:rPr>
        <w:t>Teknik Iplik tekstil San.Paz.d</w:t>
      </w:r>
      <w:r w:rsidRPr="004F1050">
        <w:t xml:space="preserve">, </w:t>
      </w:r>
      <w:r w:rsidRPr="004F1050">
        <w:rPr>
          <w:noProof/>
        </w:rPr>
        <w:t>Gulbahar Cd. No. 124</w:t>
      </w:r>
      <w:r w:rsidRPr="004F1050">
        <w:t xml:space="preserve">, </w:t>
      </w:r>
      <w:r w:rsidRPr="004F1050">
        <w:rPr>
          <w:noProof/>
        </w:rPr>
        <w:t>Istanbul, Turska</w:t>
      </w:r>
    </w:p>
    <w:p w:rsidRDefault="00292B51" w:rsidP="00292B51" w:rsidR="00292B51" w:rsidRPr="004F1050">
      <w:pPr>
        <w:pStyle w:val="Odlomakpopisa"/>
        <w:numPr>
          <w:ilvl w:val="0"/>
          <w:numId w:val="7"/>
        </w:numPr>
        <w:jc w:val="both"/>
      </w:pPr>
      <w:r w:rsidRPr="004F1050">
        <w:rPr>
          <w:noProof/>
        </w:rPr>
        <w:t>(150</w:t>
      </w:r>
      <w:r w:rsidRPr="004F1050">
        <w:t xml:space="preserve">.) </w:t>
      </w:r>
      <w:r w:rsidRPr="004F1050">
        <w:rPr>
          <w:noProof/>
        </w:rPr>
        <w:t>Tekstilpromet d.d.</w:t>
      </w:r>
      <w:r w:rsidRPr="004F1050">
        <w:t xml:space="preserve">, OIB: </w:t>
      </w:r>
      <w:r w:rsidRPr="004F1050">
        <w:rPr>
          <w:noProof/>
        </w:rPr>
        <w:t>16529207670</w:t>
      </w:r>
      <w:r w:rsidRPr="004F1050">
        <w:t xml:space="preserve">, </w:t>
      </w:r>
      <w:r w:rsidRPr="004F1050">
        <w:rPr>
          <w:noProof/>
        </w:rPr>
        <w:t>Ul.grada Gospića 1a</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(151</w:t>
      </w:r>
      <w:r w:rsidRPr="004F1050">
        <w:t xml:space="preserve">.) </w:t>
      </w:r>
      <w:r w:rsidRPr="004F1050">
        <w:rPr>
          <w:noProof/>
        </w:rPr>
        <w:t>TEX d.o.o.</w:t>
      </w:r>
      <w:r w:rsidRPr="004F1050">
        <w:t xml:space="preserve">, OIB: </w:t>
      </w:r>
      <w:r w:rsidRPr="004F1050">
        <w:rPr>
          <w:noProof/>
        </w:rPr>
        <w:t>61367895698</w:t>
      </w:r>
      <w:r w:rsidRPr="004F1050">
        <w:t xml:space="preserve">, </w:t>
      </w:r>
      <w:r w:rsidRPr="004F1050">
        <w:rPr>
          <w:noProof/>
        </w:rPr>
        <w:t>Graničarska 19</w:t>
      </w:r>
      <w:r w:rsidRPr="004F1050">
        <w:t xml:space="preserve">, </w:t>
      </w:r>
      <w:r w:rsidRPr="004F1050">
        <w:rPr>
          <w:noProof/>
        </w:rPr>
        <w:t>Garešnica</w:t>
      </w:r>
    </w:p>
    <w:p w:rsidRDefault="00292B51" w:rsidP="00292B51" w:rsidR="00292B51" w:rsidRPr="004F1050">
      <w:pPr>
        <w:pStyle w:val="Odlomakpopisa"/>
        <w:numPr>
          <w:ilvl w:val="0"/>
          <w:numId w:val="7"/>
        </w:numPr>
        <w:jc w:val="both"/>
      </w:pPr>
      <w:r w:rsidRPr="004F1050">
        <w:rPr>
          <w:noProof/>
        </w:rPr>
        <w:t>(152</w:t>
      </w:r>
      <w:r w:rsidRPr="004F1050">
        <w:t xml:space="preserve">.) Kristijana Namesnik, vl. obrta TINA, obrt za prijevoz, trgovinu i usluge, OIB: </w:t>
      </w:r>
      <w:r w:rsidRPr="004F1050">
        <w:rPr>
          <w:noProof/>
        </w:rPr>
        <w:t>69935046922</w:t>
      </w:r>
      <w:r w:rsidRPr="004F1050">
        <w:t xml:space="preserve">, </w:t>
      </w:r>
      <w:r w:rsidRPr="004F1050">
        <w:rPr>
          <w:noProof/>
        </w:rPr>
        <w:t>A.Starčevića 73</w:t>
      </w:r>
      <w:r w:rsidRPr="004F1050">
        <w:t xml:space="preserve">, </w:t>
      </w:r>
      <w:r w:rsidRPr="004F1050">
        <w:rPr>
          <w:noProof/>
        </w:rPr>
        <w:t>Mošćenica</w:t>
      </w:r>
    </w:p>
    <w:p w:rsidRDefault="00292B51" w:rsidP="00292B51" w:rsidR="00292B51" w:rsidRPr="004F1050">
      <w:pPr>
        <w:pStyle w:val="Odlomakpopisa"/>
        <w:numPr>
          <w:ilvl w:val="0"/>
          <w:numId w:val="7"/>
        </w:numPr>
        <w:jc w:val="both"/>
      </w:pPr>
      <w:r w:rsidRPr="004F1050">
        <w:rPr>
          <w:noProof/>
        </w:rPr>
        <w:t>(153</w:t>
      </w:r>
      <w:r w:rsidRPr="004F1050">
        <w:t xml:space="preserve">.) Ivan i Matija Domitrović, vl. obrta TISKARA DOMIGRAF, PROIZVODNI, USLUŽNI I TRGOVAČKI OBRT, OIB: </w:t>
      </w:r>
      <w:r w:rsidRPr="004F1050">
        <w:rPr>
          <w:noProof/>
        </w:rPr>
        <w:t>82769392114</w:t>
      </w:r>
      <w:r w:rsidRPr="004F1050">
        <w:t xml:space="preserve">, </w:t>
      </w:r>
      <w:r w:rsidRPr="004F1050">
        <w:rPr>
          <w:noProof/>
        </w:rPr>
        <w:t>Bok Palanječki 1</w:t>
      </w:r>
      <w:r w:rsidRPr="004F1050">
        <w:t xml:space="preserve">, </w:t>
      </w:r>
      <w:r w:rsidRPr="004F1050">
        <w:rPr>
          <w:noProof/>
        </w:rPr>
        <w:t>Sisak</w:t>
      </w:r>
    </w:p>
    <w:p w:rsidRDefault="00292B51" w:rsidP="00292B51" w:rsidR="00292B51" w:rsidRPr="004F1050">
      <w:pPr>
        <w:pStyle w:val="Odlomakpopisa"/>
        <w:numPr>
          <w:ilvl w:val="0"/>
          <w:numId w:val="7"/>
        </w:numPr>
        <w:jc w:val="both"/>
      </w:pPr>
      <w:r w:rsidRPr="004F1050">
        <w:rPr>
          <w:noProof/>
        </w:rPr>
        <w:t>(154</w:t>
      </w:r>
      <w:r w:rsidRPr="004F1050">
        <w:t xml:space="preserve">.) </w:t>
      </w:r>
      <w:r w:rsidRPr="004F1050">
        <w:rPr>
          <w:noProof/>
        </w:rPr>
        <w:t>Tudor Tanja</w:t>
      </w:r>
      <w:r w:rsidRPr="004F1050">
        <w:t xml:space="preserve">, OIB: </w:t>
      </w:r>
      <w:r w:rsidRPr="004F1050">
        <w:rPr>
          <w:noProof/>
        </w:rPr>
        <w:t>91326698607</w:t>
      </w:r>
      <w:r w:rsidRPr="004F1050">
        <w:t xml:space="preserve">, </w:t>
      </w:r>
      <w:r w:rsidRPr="004F1050">
        <w:rPr>
          <w:noProof/>
        </w:rPr>
        <w:t>Put Trščenice 11</w:t>
      </w:r>
      <w:r w:rsidRPr="004F1050">
        <w:t xml:space="preserve">, </w:t>
      </w:r>
      <w:r w:rsidRPr="004F1050">
        <w:rPr>
          <w:noProof/>
        </w:rPr>
        <w:t>Split</w:t>
      </w:r>
    </w:p>
    <w:p w:rsidRDefault="00292B51" w:rsidP="00292B51" w:rsidR="00292B51" w:rsidRPr="004F1050">
      <w:pPr>
        <w:pStyle w:val="Odlomakpopisa"/>
        <w:numPr>
          <w:ilvl w:val="0"/>
          <w:numId w:val="7"/>
        </w:numPr>
        <w:jc w:val="both"/>
      </w:pPr>
      <w:r w:rsidRPr="004F1050">
        <w:rPr>
          <w:noProof/>
        </w:rPr>
        <w:t>(155</w:t>
      </w:r>
      <w:r w:rsidRPr="004F1050">
        <w:t xml:space="preserve">.) Fejzo Bećirović, vl. obrta USLUŽNI OBRT DIMNJAČARSTVO - ZAGREB, OIB: </w:t>
      </w:r>
      <w:r w:rsidRPr="004F1050">
        <w:rPr>
          <w:noProof/>
        </w:rPr>
        <w:t>22623207227</w:t>
      </w:r>
      <w:r w:rsidRPr="004F1050">
        <w:t xml:space="preserve">, </w:t>
      </w:r>
      <w:r w:rsidRPr="004F1050">
        <w:rPr>
          <w:noProof/>
        </w:rPr>
        <w:t>Bratovština 14</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(156</w:t>
      </w:r>
      <w:r w:rsidRPr="004F1050">
        <w:t xml:space="preserve">.) </w:t>
      </w:r>
      <w:r w:rsidRPr="004F1050">
        <w:rPr>
          <w:noProof/>
        </w:rPr>
        <w:t>Vascom d.o.o.</w:t>
      </w:r>
      <w:r w:rsidRPr="004F1050">
        <w:t xml:space="preserve">, OIB: </w:t>
      </w:r>
      <w:r w:rsidRPr="004F1050">
        <w:rPr>
          <w:noProof/>
        </w:rPr>
        <w:t>72530753241</w:t>
      </w:r>
      <w:r w:rsidRPr="004F1050">
        <w:t xml:space="preserve">, </w:t>
      </w:r>
      <w:r w:rsidRPr="004F1050">
        <w:rPr>
          <w:noProof/>
        </w:rPr>
        <w:t>Dragonožečka c. 50</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(157</w:t>
      </w:r>
      <w:r w:rsidRPr="004F1050">
        <w:t xml:space="preserve">.) </w:t>
      </w:r>
      <w:r w:rsidRPr="004F1050">
        <w:rPr>
          <w:noProof/>
        </w:rPr>
        <w:t>Verlag Dashofer d.o.o.</w:t>
      </w:r>
      <w:r w:rsidRPr="004F1050">
        <w:t xml:space="preserve">, OIB: </w:t>
      </w:r>
      <w:r w:rsidRPr="004F1050">
        <w:rPr>
          <w:noProof/>
        </w:rPr>
        <w:t>92176483054</w:t>
      </w:r>
      <w:r w:rsidRPr="004F1050">
        <w:t xml:space="preserve">, </w:t>
      </w:r>
      <w:r w:rsidRPr="004F1050">
        <w:rPr>
          <w:noProof/>
        </w:rPr>
        <w:t>Šubićeva 16/III</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(158</w:t>
      </w:r>
      <w:r w:rsidRPr="004F1050">
        <w:t xml:space="preserve">.) </w:t>
      </w:r>
      <w:r w:rsidRPr="004F1050">
        <w:rPr>
          <w:noProof/>
        </w:rPr>
        <w:t>VIPnet d.o.o.</w:t>
      </w:r>
      <w:r w:rsidRPr="004F1050">
        <w:t xml:space="preserve">, OIB: </w:t>
      </w:r>
      <w:r w:rsidRPr="004F1050">
        <w:rPr>
          <w:noProof/>
        </w:rPr>
        <w:t>29524210204</w:t>
      </w:r>
      <w:r w:rsidRPr="004F1050">
        <w:t xml:space="preserve">, </w:t>
      </w:r>
      <w:r w:rsidRPr="004F1050">
        <w:rPr>
          <w:noProof/>
        </w:rPr>
        <w:t>Iblerov trg 10</w:t>
      </w:r>
      <w:r w:rsidRPr="004F1050">
        <w:t xml:space="preserve">, </w:t>
      </w:r>
      <w:r w:rsidRPr="004F1050">
        <w:rPr>
          <w:noProof/>
        </w:rPr>
        <w:t>Zagreb</w:t>
      </w:r>
    </w:p>
    <w:p w:rsidRDefault="00292B51" w:rsidP="00292B51" w:rsidR="00292B51" w:rsidRPr="004F1050">
      <w:pPr>
        <w:pStyle w:val="Odlomakpopisa"/>
        <w:numPr>
          <w:ilvl w:val="0"/>
          <w:numId w:val="7"/>
        </w:numPr>
        <w:jc w:val="both"/>
      </w:pPr>
      <w:r w:rsidRPr="004F1050">
        <w:rPr>
          <w:noProof/>
        </w:rPr>
        <w:t>(159</w:t>
      </w:r>
      <w:r w:rsidRPr="004F1050">
        <w:t xml:space="preserve">.) </w:t>
      </w:r>
      <w:r w:rsidRPr="004F1050">
        <w:rPr>
          <w:noProof/>
        </w:rPr>
        <w:t>Vuić Goranka</w:t>
      </w:r>
      <w:r w:rsidRPr="004F1050">
        <w:t xml:space="preserve">, OIB: </w:t>
      </w:r>
      <w:r w:rsidRPr="004F1050">
        <w:rPr>
          <w:noProof/>
        </w:rPr>
        <w:t>67568585385</w:t>
      </w:r>
      <w:r w:rsidRPr="004F1050">
        <w:t xml:space="preserve">, </w:t>
      </w:r>
      <w:r w:rsidRPr="004F1050">
        <w:rPr>
          <w:noProof/>
        </w:rPr>
        <w:t>Matije Gupca 23</w:t>
      </w:r>
      <w:r w:rsidRPr="004F1050">
        <w:t xml:space="preserve">, </w:t>
      </w:r>
      <w:r w:rsidRPr="004F1050">
        <w:rPr>
          <w:noProof/>
        </w:rPr>
        <w:t xml:space="preserve">Petrinja </w:t>
      </w:r>
    </w:p>
    <w:p w:rsidRDefault="00292B51" w:rsidP="00292B51" w:rsidR="00292B51" w:rsidRPr="004F1050">
      <w:pPr>
        <w:pStyle w:val="Odlomakpopisa"/>
        <w:numPr>
          <w:ilvl w:val="0"/>
          <w:numId w:val="7"/>
        </w:numPr>
        <w:jc w:val="both"/>
      </w:pPr>
      <w:r w:rsidRPr="004F1050">
        <w:rPr>
          <w:noProof/>
        </w:rPr>
        <w:t>(160</w:t>
      </w:r>
      <w:r w:rsidRPr="004F1050">
        <w:t xml:space="preserve">.) </w:t>
      </w:r>
      <w:r w:rsidRPr="004F1050">
        <w:rPr>
          <w:noProof/>
        </w:rPr>
        <w:t>Zagrebačka burza d.d.</w:t>
      </w:r>
      <w:r w:rsidRPr="004F1050">
        <w:t xml:space="preserve">, OIB: </w:t>
      </w:r>
      <w:r w:rsidRPr="004F1050">
        <w:rPr>
          <w:noProof/>
        </w:rPr>
        <w:t>84368186611</w:t>
      </w:r>
      <w:r w:rsidRPr="004F1050">
        <w:t xml:space="preserve">, </w:t>
      </w:r>
      <w:r w:rsidRPr="004F1050">
        <w:rPr>
          <w:noProof/>
        </w:rPr>
        <w:t>Ivana Lučića 2a</w:t>
      </w:r>
      <w:r w:rsidRPr="004F1050">
        <w:t xml:space="preserve">, </w:t>
      </w:r>
      <w:r w:rsidRPr="004F1050">
        <w:rPr>
          <w:noProof/>
        </w:rPr>
        <w:t>Zagreb</w:t>
      </w:r>
    </w:p>
    <w:p w:rsidRDefault="00292B51" w:rsidP="00292B51" w:rsidR="007A60D8" w:rsidRPr="004F1050">
      <w:pPr>
        <w:pStyle w:val="Odlomakpopisa"/>
        <w:numPr>
          <w:ilvl w:val="0"/>
          <w:numId w:val="7"/>
        </w:numPr>
        <w:jc w:val="both"/>
      </w:pPr>
      <w:r w:rsidRPr="004F1050">
        <w:rPr>
          <w:noProof/>
        </w:rPr>
        <w:t>(163</w:t>
      </w:r>
      <w:r w:rsidRPr="004F1050">
        <w:t xml:space="preserve">.) </w:t>
      </w:r>
      <w:r w:rsidRPr="004F1050">
        <w:rPr>
          <w:noProof/>
        </w:rPr>
        <w:t>Zec Popović Sunčica</w:t>
      </w:r>
      <w:r w:rsidRPr="004F1050">
        <w:t xml:space="preserve">, OIB: </w:t>
      </w:r>
      <w:r w:rsidRPr="004F1050">
        <w:rPr>
          <w:noProof/>
        </w:rPr>
        <w:t>21361615048</w:t>
      </w:r>
      <w:r w:rsidRPr="004F1050">
        <w:t xml:space="preserve">, </w:t>
      </w:r>
      <w:r w:rsidRPr="004F1050">
        <w:rPr>
          <w:noProof/>
        </w:rPr>
        <w:t>N.Marakovića 36</w:t>
      </w:r>
      <w:r w:rsidRPr="004F1050">
        <w:t xml:space="preserve">, </w:t>
      </w:r>
    </w:p>
    <w:p w:rsidRDefault="00292B51" w:rsidP="007A60D8" w:rsidR="00292B51" w:rsidRPr="004F1050">
      <w:pPr>
        <w:pStyle w:val="Odlomakpopisa"/>
        <w:ind w:firstLine="696"/>
        <w:jc w:val="both"/>
      </w:pPr>
      <w:r w:rsidRPr="004F1050">
        <w:rPr>
          <w:noProof/>
        </w:rPr>
        <w:t>H.Kostajnica</w:t>
      </w:r>
    </w:p>
    <w:p w:rsidRDefault="00292B51" w:rsidP="00292B51" w:rsidR="00292B51" w:rsidRPr="004F1050">
      <w:pPr>
        <w:pStyle w:val="Odlomakpopisa"/>
        <w:numPr>
          <w:ilvl w:val="0"/>
          <w:numId w:val="7"/>
        </w:numPr>
        <w:jc w:val="both"/>
      </w:pPr>
      <w:r w:rsidRPr="004F1050">
        <w:rPr>
          <w:noProof/>
        </w:rPr>
        <w:t>(164</w:t>
      </w:r>
      <w:r w:rsidRPr="004F1050">
        <w:t xml:space="preserve">.) </w:t>
      </w:r>
      <w:r w:rsidRPr="004F1050">
        <w:rPr>
          <w:noProof/>
        </w:rPr>
        <w:t>Zečević Katica</w:t>
      </w:r>
      <w:r w:rsidRPr="004F1050">
        <w:t xml:space="preserve">, OIB: </w:t>
      </w:r>
      <w:r w:rsidRPr="004F1050">
        <w:rPr>
          <w:noProof/>
        </w:rPr>
        <w:t>25532976315</w:t>
      </w:r>
      <w:r w:rsidRPr="004F1050">
        <w:t xml:space="preserve">, </w:t>
      </w:r>
      <w:r w:rsidRPr="004F1050">
        <w:rPr>
          <w:noProof/>
        </w:rPr>
        <w:t>Timarci  50B</w:t>
      </w:r>
      <w:r w:rsidRPr="004F1050">
        <w:t xml:space="preserve">, </w:t>
      </w:r>
      <w:r w:rsidRPr="004F1050">
        <w:rPr>
          <w:noProof/>
        </w:rPr>
        <w:t>Timarci</w:t>
      </w:r>
    </w:p>
    <w:p w:rsidRDefault="00292B51" w:rsidP="00292B51" w:rsidR="007A60D8" w:rsidRPr="004F1050">
      <w:pPr>
        <w:pStyle w:val="Odlomakpopisa"/>
        <w:numPr>
          <w:ilvl w:val="0"/>
          <w:numId w:val="7"/>
        </w:numPr>
        <w:jc w:val="both"/>
      </w:pPr>
      <w:r w:rsidRPr="004F1050">
        <w:rPr>
          <w:noProof/>
        </w:rPr>
        <w:t>(165</w:t>
      </w:r>
      <w:r w:rsidRPr="004F1050">
        <w:t xml:space="preserve">.) Krunoslav Žuženić, vl. obrta ŽUŽENIĆ </w:t>
      </w:r>
      <w:r w:rsidRPr="004F1050">
        <w:rPr>
          <w:noProof/>
        </w:rPr>
        <w:t xml:space="preserve">obrt za preradu plastike i </w:t>
      </w:r>
    </w:p>
    <w:p w:rsidRDefault="00292B51" w:rsidP="007A60D8" w:rsidR="00292B51" w:rsidRPr="004F1050">
      <w:pPr>
        <w:pStyle w:val="Odlomakpopisa"/>
        <w:ind w:firstLine="696"/>
        <w:jc w:val="both"/>
      </w:pPr>
      <w:r w:rsidRPr="004F1050">
        <w:rPr>
          <w:noProof/>
        </w:rPr>
        <w:t>metala</w:t>
      </w:r>
      <w:r w:rsidRPr="004F1050">
        <w:t xml:space="preserve">, OIB: </w:t>
      </w:r>
      <w:r w:rsidRPr="004F1050">
        <w:rPr>
          <w:noProof/>
        </w:rPr>
        <w:t>73229209605</w:t>
      </w:r>
      <w:r w:rsidRPr="004F1050">
        <w:t xml:space="preserve">, </w:t>
      </w:r>
      <w:r w:rsidRPr="004F1050">
        <w:rPr>
          <w:noProof/>
        </w:rPr>
        <w:t>Vukovarska 67</w:t>
      </w:r>
      <w:r w:rsidRPr="004F1050">
        <w:t xml:space="preserve">, </w:t>
      </w:r>
      <w:r w:rsidRPr="004F1050">
        <w:rPr>
          <w:noProof/>
        </w:rPr>
        <w:t>Čađavica</w:t>
      </w:r>
    </w:p>
    <w:p w:rsidRDefault="00292B51" w:rsidP="00B948F7" w:rsidR="00292B51" w:rsidRPr="004F1050">
      <w:pPr>
        <w:jc w:val="both"/>
      </w:pPr>
    </w:p>
    <w:p w:rsidRDefault="00B948F7" w:rsidP="00AF272A" w:rsidR="00B948F7" w:rsidRPr="004F1050">
      <w:pPr>
        <w:jc w:val="both"/>
        <w:rPr>
          <w:color w:val="000000"/>
        </w:rPr>
      </w:pPr>
    </w:p>
    <w:p w:rsidRDefault="007574A7" w:rsidP="00E01677" w:rsidR="00E01677" w:rsidRPr="004F1050">
      <w:pPr>
        <w:ind w:firstLine="708"/>
        <w:jc w:val="both"/>
      </w:pPr>
      <w:r w:rsidRPr="004F1050">
        <w:t>D</w:t>
      </w:r>
      <w:r w:rsidR="00E01677" w:rsidRPr="004F1050">
        <w:t xml:space="preserve">užnik </w:t>
      </w:r>
      <w:r w:rsidRPr="004F1050">
        <w:t>se obv</w:t>
      </w:r>
      <w:r w:rsidR="00006FC1" w:rsidRPr="004F1050">
        <w:t>e</w:t>
      </w:r>
      <w:r w:rsidRPr="004F1050">
        <w:t xml:space="preserve">zuje </w:t>
      </w:r>
      <w:r w:rsidR="00E01677" w:rsidRPr="004F1050">
        <w:t>vjerovnicima druge skupine namiriti tražbine pretvaranjem istih u temeljni kapital dužnika ulozima (pravima) izdavanjem novih redovnih dionica nominalne vrijednosti 10,00 kn (deset kuna), a ukoliko iznos tražbine nije djeljiv s brojem 10 (deset)</w:t>
      </w:r>
      <w:r w:rsidR="00EC07F5" w:rsidRPr="004F1050">
        <w:t>,</w:t>
      </w:r>
      <w:r w:rsidR="00E01677" w:rsidRPr="004F1050">
        <w:t xml:space="preserve"> iznos koji preostane nakon što se iznos tražbine podijeli s 10,00 kn (deset kuna)</w:t>
      </w:r>
      <w:r w:rsidR="00EC07F5" w:rsidRPr="004F1050">
        <w:t>,</w:t>
      </w:r>
      <w:r w:rsidR="00E01677" w:rsidRPr="004F1050">
        <w:t xml:space="preserve"> koliko iznosi nominalni iznos dionice, vjerovnici ove skupine otpisuju dužni</w:t>
      </w:r>
      <w:r w:rsidR="00EC07F5" w:rsidRPr="004F1050">
        <w:t>ku, a dužnik prihvaća taj otpis, odnosno kako slijedi:</w:t>
      </w:r>
    </w:p>
    <w:p w:rsidRDefault="00EC07F5" w:rsidP="00E01677" w:rsidR="00EC07F5" w:rsidRPr="004F1050">
      <w:pPr>
        <w:ind w:firstLine="708"/>
        <w:jc w:val="both"/>
      </w:pPr>
    </w:p>
    <w:p w:rsidRDefault="00D368DF" w:rsidP="00D368DF" w:rsidR="00D368DF" w:rsidRPr="004F1050">
      <w:pPr>
        <w:jc w:val="both"/>
      </w:pPr>
      <w:r w:rsidRPr="004F1050">
        <w:rPr>
          <w:noProof/>
        </w:rPr>
        <w:t>1</w:t>
      </w:r>
      <w:r w:rsidRPr="004F1050">
        <w:t xml:space="preserve">. (1.) Vjerovnik </w:t>
      </w:r>
      <w:r w:rsidRPr="004F1050">
        <w:rPr>
          <w:noProof/>
        </w:rPr>
        <w:t>Abaza d.o.o.</w:t>
      </w:r>
      <w:r w:rsidRPr="004F1050">
        <w:t xml:space="preserve">, OIB: </w:t>
      </w:r>
      <w:r w:rsidRPr="004F1050">
        <w:rPr>
          <w:noProof/>
        </w:rPr>
        <w:t>56239296443</w:t>
      </w:r>
      <w:r w:rsidRPr="004F1050">
        <w:t xml:space="preserve">, </w:t>
      </w:r>
      <w:r w:rsidRPr="004F1050">
        <w:rPr>
          <w:noProof/>
        </w:rPr>
        <w:t>Petra Berislavića 73A</w:t>
      </w:r>
      <w:r w:rsidRPr="004F1050">
        <w:t xml:space="preserve">, </w:t>
      </w:r>
      <w:r w:rsidRPr="004F1050">
        <w:rPr>
          <w:noProof/>
        </w:rPr>
        <w:t>Hrv.Dubica</w:t>
      </w:r>
      <w:r w:rsidRPr="004F1050">
        <w:t xml:space="preserve">, utvrđeni iznos tražbine iznosi </w:t>
      </w:r>
      <w:r w:rsidRPr="004F1050">
        <w:rPr>
          <w:noProof/>
        </w:rPr>
        <w:t>4.351,70</w:t>
      </w:r>
      <w:r w:rsidRPr="004F1050">
        <w:t xml:space="preserve"> kn. Iznos tražbine od </w:t>
      </w:r>
      <w:r w:rsidRPr="004F1050">
        <w:rPr>
          <w:noProof/>
        </w:rPr>
        <w:t>4.350,00 kn</w:t>
      </w:r>
      <w:r w:rsidRPr="004F1050">
        <w:t xml:space="preserve">, namirit će se unošenjem u temeljni kapital Dužnika izdavanjem novih redovnih dionica, pojedinačne nominalne vrijednosti 10,00 kn, pa će tako vjerovnik steći </w:t>
      </w:r>
      <w:r w:rsidRPr="004F1050">
        <w:rPr>
          <w:noProof/>
        </w:rPr>
        <w:t>435</w:t>
      </w:r>
      <w:r w:rsidRPr="004F1050">
        <w:t xml:space="preserve"> redovnih dionica Dužnika, ukupnog nominalnog iznosa </w:t>
      </w:r>
      <w:r w:rsidRPr="004F1050">
        <w:rPr>
          <w:noProof/>
        </w:rPr>
        <w:t>4.350,00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1,70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w:t>
      </w:r>
      <w:r w:rsidRPr="004F1050">
        <w:t xml:space="preserve">. (2.) Vjerovnik </w:t>
      </w:r>
      <w:r w:rsidRPr="004F1050">
        <w:rPr>
          <w:noProof/>
        </w:rPr>
        <w:t>Agencija za integralni transport d.o.o.</w:t>
      </w:r>
      <w:r w:rsidRPr="004F1050">
        <w:t xml:space="preserve">, OIB: </w:t>
      </w:r>
      <w:r w:rsidRPr="004F1050">
        <w:rPr>
          <w:noProof/>
        </w:rPr>
        <w:t>42650506038</w:t>
      </w:r>
      <w:r w:rsidRPr="004F1050">
        <w:t xml:space="preserve">, </w:t>
      </w:r>
      <w:r w:rsidRPr="004F1050">
        <w:rPr>
          <w:noProof/>
        </w:rPr>
        <w:t>Heinzelova 51</w:t>
      </w:r>
      <w:r w:rsidRPr="004F1050">
        <w:t xml:space="preserve">, </w:t>
      </w:r>
      <w:r w:rsidRPr="004F1050">
        <w:rPr>
          <w:noProof/>
        </w:rPr>
        <w:t>Zagreb</w:t>
      </w:r>
      <w:r w:rsidRPr="004F1050">
        <w:t xml:space="preserve">, utvrđeni iznos tražbine iznosi </w:t>
      </w:r>
      <w:r w:rsidRPr="004F1050">
        <w:rPr>
          <w:noProof/>
        </w:rPr>
        <w:t>158.386,16</w:t>
      </w:r>
      <w:r w:rsidRPr="004F1050">
        <w:t xml:space="preserve"> kn. Iznos tražbine od </w:t>
      </w:r>
      <w:r w:rsidRPr="004F1050">
        <w:rPr>
          <w:noProof/>
        </w:rPr>
        <w:t>158.380,00 kn</w:t>
      </w:r>
      <w:r w:rsidRPr="004F1050">
        <w:t xml:space="preserve">, namirit će se unošenjem u temeljni kapital Dužnika izdavanjem novih redovnih dionica, pojedinačne nominalne vrijednosti 10,00 kn, pa će tako vjerovnik steći </w:t>
      </w:r>
      <w:r w:rsidRPr="004F1050">
        <w:rPr>
          <w:noProof/>
        </w:rPr>
        <w:t>15838</w:t>
      </w:r>
      <w:r w:rsidRPr="004F1050">
        <w:t xml:space="preserve"> redovnih dionica Dužnika, ukupnog nominalnog iznosa </w:t>
      </w:r>
      <w:r w:rsidRPr="004F1050">
        <w:rPr>
          <w:noProof/>
        </w:rPr>
        <w:t>158.380,00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6,16</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3</w:t>
      </w:r>
      <w:r w:rsidRPr="004F1050">
        <w:t xml:space="preserve">. (3.) Vjerovnik </w:t>
      </w:r>
      <w:r w:rsidRPr="004F1050">
        <w:rPr>
          <w:noProof/>
        </w:rPr>
        <w:t>American &amp; Efird, Sukanci d.o.o.</w:t>
      </w:r>
      <w:r w:rsidRPr="004F1050">
        <w:t xml:space="preserve">, </w:t>
      </w:r>
      <w:r w:rsidRPr="004F1050">
        <w:rPr>
          <w:noProof/>
        </w:rPr>
        <w:t>SI 27847560</w:t>
      </w:r>
      <w:r w:rsidRPr="004F1050">
        <w:t xml:space="preserve">, </w:t>
      </w:r>
      <w:r w:rsidRPr="004F1050">
        <w:rPr>
          <w:noProof/>
        </w:rPr>
        <w:t>Novakova 6</w:t>
      </w:r>
      <w:r w:rsidRPr="004F1050">
        <w:t xml:space="preserve">, </w:t>
      </w:r>
      <w:r w:rsidRPr="004F1050">
        <w:rPr>
          <w:noProof/>
        </w:rPr>
        <w:t>Maribor</w:t>
      </w:r>
      <w:r w:rsidRPr="004F1050">
        <w:t xml:space="preserve">, utvrđeni iznos tražbine iznosi </w:t>
      </w:r>
      <w:r w:rsidRPr="004F1050">
        <w:rPr>
          <w:noProof/>
        </w:rPr>
        <w:t>5.119,26</w:t>
      </w:r>
      <w:r w:rsidRPr="004F1050">
        <w:t xml:space="preserve"> kn. Iznos tražbine od </w:t>
      </w:r>
      <w:r w:rsidRPr="004F1050">
        <w:rPr>
          <w:noProof/>
        </w:rPr>
        <w:t>5.110,00 kn</w:t>
      </w:r>
      <w:r w:rsidRPr="004F1050">
        <w:t xml:space="preserve">, namirit će se unošenjem u temeljni kapital Dužnika izdavanjem novih redovnih dionica, pojedinačne nominalne vrijednosti 10,00 kn, pa će tako vjerovnik steći </w:t>
      </w:r>
      <w:r w:rsidRPr="004F1050">
        <w:rPr>
          <w:noProof/>
        </w:rPr>
        <w:t>511</w:t>
      </w:r>
      <w:r w:rsidRPr="004F1050">
        <w:t xml:space="preserve"> redovnih dionica Dužnika, ukupnog nominalnog iznosa </w:t>
      </w:r>
      <w:r w:rsidRPr="004F1050">
        <w:rPr>
          <w:noProof/>
        </w:rPr>
        <w:t>5.110,00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9,26</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4</w:t>
      </w:r>
      <w:r w:rsidRPr="004F1050">
        <w:t xml:space="preserve">. (4.) Vjerovnik </w:t>
      </w:r>
      <w:r w:rsidRPr="004F1050">
        <w:rPr>
          <w:noProof/>
        </w:rPr>
        <w:t>Stjepan Andrić, vl. obrta ANDRIĆ-SERVIS USLUŽNI OBRT</w:t>
      </w:r>
      <w:r w:rsidRPr="004F1050">
        <w:t xml:space="preserve">, OIB: </w:t>
      </w:r>
      <w:r w:rsidRPr="004F1050">
        <w:rPr>
          <w:noProof/>
        </w:rPr>
        <w:t>83678101096</w:t>
      </w:r>
      <w:r w:rsidRPr="004F1050">
        <w:t xml:space="preserve">, </w:t>
      </w:r>
      <w:r w:rsidRPr="004F1050">
        <w:rPr>
          <w:noProof/>
        </w:rPr>
        <w:t>Panjani 102</w:t>
      </w:r>
      <w:r w:rsidRPr="004F1050">
        <w:t xml:space="preserve">, </w:t>
      </w:r>
      <w:r w:rsidRPr="004F1050">
        <w:rPr>
          <w:noProof/>
        </w:rPr>
        <w:t>H.Kostajnica</w:t>
      </w:r>
      <w:r w:rsidRPr="004F1050">
        <w:t xml:space="preserve">, utvrđeni iznos tražbine iznosi </w:t>
      </w:r>
      <w:r w:rsidRPr="004F1050">
        <w:rPr>
          <w:noProof/>
        </w:rPr>
        <w:t>236,80</w:t>
      </w:r>
      <w:r w:rsidRPr="004F1050">
        <w:t xml:space="preserve"> kn. Iznos tražbine od </w:t>
      </w:r>
      <w:r w:rsidRPr="004F1050">
        <w:rPr>
          <w:noProof/>
        </w:rPr>
        <w:t>230,00 kn</w:t>
      </w:r>
      <w:r w:rsidRPr="004F1050">
        <w:t xml:space="preserve">, namirit će se unošenjem u temeljni kapital Dužnika izdavanjem novih redovnih dionica, pojedinačne nominalne vrijednosti 10,00 kn, pa će tako vjerovnik steći </w:t>
      </w:r>
      <w:r w:rsidRPr="004F1050">
        <w:rPr>
          <w:noProof/>
        </w:rPr>
        <w:t>23</w:t>
      </w:r>
      <w:r w:rsidRPr="004F1050">
        <w:t xml:space="preserve"> redovnih dionica Dužnika, ukupnog nominalnog iznosa </w:t>
      </w:r>
      <w:r w:rsidRPr="004F1050">
        <w:rPr>
          <w:noProof/>
        </w:rPr>
        <w:t>230,00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6,80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5</w:t>
      </w:r>
      <w:r w:rsidRPr="004F1050">
        <w:t xml:space="preserve">. (5.) Vjerovnik </w:t>
      </w:r>
      <w:r w:rsidRPr="004F1050">
        <w:rPr>
          <w:noProof/>
        </w:rPr>
        <w:t>Asteks d.o.o.</w:t>
      </w:r>
      <w:r w:rsidRPr="004F1050">
        <w:t xml:space="preserve">, OIB: </w:t>
      </w:r>
      <w:r w:rsidRPr="004F1050">
        <w:rPr>
          <w:noProof/>
        </w:rPr>
        <w:t>94474069945</w:t>
      </w:r>
      <w:r w:rsidRPr="004F1050">
        <w:t xml:space="preserve">, </w:t>
      </w:r>
      <w:r w:rsidRPr="004F1050">
        <w:rPr>
          <w:noProof/>
        </w:rPr>
        <w:t>Makarska 5</w:t>
      </w:r>
      <w:r w:rsidRPr="004F1050">
        <w:t xml:space="preserve">, </w:t>
      </w:r>
      <w:r w:rsidRPr="004F1050">
        <w:rPr>
          <w:noProof/>
        </w:rPr>
        <w:t>Zagreb</w:t>
      </w:r>
      <w:r w:rsidRPr="004F1050">
        <w:t xml:space="preserve">, utvrđeni iznos tražbine iznosi </w:t>
      </w:r>
      <w:r w:rsidRPr="004F1050">
        <w:rPr>
          <w:noProof/>
        </w:rPr>
        <w:t>66.188,09</w:t>
      </w:r>
      <w:r w:rsidRPr="004F1050">
        <w:t xml:space="preserve"> kn. Iznos tražbine od </w:t>
      </w:r>
      <w:r w:rsidRPr="004F1050">
        <w:rPr>
          <w:noProof/>
        </w:rPr>
        <w:t>66.180,00 kn</w:t>
      </w:r>
      <w:r w:rsidRPr="004F1050">
        <w:t xml:space="preserve">, namirit će se unošenjem u </w:t>
      </w:r>
      <w:r w:rsidRPr="004F1050">
        <w:lastRenderedPageBreak/>
        <w:t xml:space="preserve">temeljni kapital Dužnika izdavanjem novih redovnih dionica, pojedinačne nominalne vrijednosti 10,00 kn, pa će tako vjerovnik steći </w:t>
      </w:r>
      <w:r w:rsidRPr="004F1050">
        <w:rPr>
          <w:noProof/>
        </w:rPr>
        <w:t>6618</w:t>
      </w:r>
      <w:r w:rsidRPr="004F1050">
        <w:t xml:space="preserve"> redovnih dionica Dužnika, ukupnog nominalnog iznosa </w:t>
      </w:r>
      <w:r w:rsidRPr="004F1050">
        <w:rPr>
          <w:noProof/>
        </w:rPr>
        <w:t>66.180,00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8,09</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6</w:t>
      </w:r>
      <w:r w:rsidRPr="004F1050">
        <w:t xml:space="preserve">. (6.) Vjerovnik </w:t>
      </w:r>
      <w:r w:rsidRPr="004F1050">
        <w:rPr>
          <w:noProof/>
        </w:rPr>
        <w:t>Auto Orka d.o.o</w:t>
      </w:r>
      <w:r w:rsidRPr="004F1050">
        <w:t xml:space="preserve">, OIB: </w:t>
      </w:r>
      <w:r w:rsidRPr="004F1050">
        <w:rPr>
          <w:noProof/>
        </w:rPr>
        <w:t>83809469767</w:t>
      </w:r>
      <w:r w:rsidRPr="004F1050">
        <w:t xml:space="preserve">, </w:t>
      </w:r>
      <w:r w:rsidRPr="004F1050">
        <w:rPr>
          <w:noProof/>
        </w:rPr>
        <w:t>Naselje S.Radića 1 a</w:t>
      </w:r>
      <w:r w:rsidRPr="004F1050">
        <w:t xml:space="preserve">, </w:t>
      </w:r>
      <w:r w:rsidRPr="004F1050">
        <w:rPr>
          <w:noProof/>
        </w:rPr>
        <w:t>Vrbovec</w:t>
      </w:r>
      <w:r w:rsidRPr="004F1050">
        <w:t xml:space="preserve">, utvrđeni iznos tražbine iznosi </w:t>
      </w:r>
      <w:r w:rsidRPr="004F1050">
        <w:rPr>
          <w:noProof/>
        </w:rPr>
        <w:t>2.500,00</w:t>
      </w:r>
      <w:r w:rsidRPr="004F1050">
        <w:t xml:space="preserve"> kn. Iznos tražbine od </w:t>
      </w:r>
      <w:r w:rsidRPr="004F1050">
        <w:rPr>
          <w:noProof/>
        </w:rPr>
        <w:t>2.500,00 kn</w:t>
      </w:r>
      <w:r w:rsidRPr="004F1050">
        <w:t xml:space="preserve">, namirit će se unošenjem u temeljni kapital Dužnika izdavanjem novih redovnih dionica, pojedinačne nominalne vrijednosti 10,00 kn, pa će tako vjerovnik steći </w:t>
      </w:r>
      <w:r w:rsidRPr="004F1050">
        <w:rPr>
          <w:noProof/>
        </w:rPr>
        <w:t>250</w:t>
      </w:r>
      <w:r w:rsidRPr="004F1050">
        <w:t xml:space="preserve"> redovnih dionica Dužnika, ukupnog nominalnog iznosa </w:t>
      </w:r>
      <w:r w:rsidRPr="004F1050">
        <w:rPr>
          <w:noProof/>
        </w:rPr>
        <w:t>2.500,00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(7</w:t>
      </w:r>
      <w:r w:rsidRPr="004F1050">
        <w:t>.)  ................</w:t>
      </w:r>
    </w:p>
    <w:p w:rsidRDefault="00D368DF" w:rsidP="00D368DF" w:rsidR="00D368DF" w:rsidRPr="004F1050">
      <w:pPr>
        <w:jc w:val="both"/>
      </w:pPr>
    </w:p>
    <w:p w:rsidRDefault="00D368DF" w:rsidP="00D368DF" w:rsidR="00D368DF" w:rsidRPr="004F1050">
      <w:pPr>
        <w:jc w:val="both"/>
      </w:pPr>
      <w:r w:rsidRPr="004F1050">
        <w:rPr>
          <w:noProof/>
        </w:rPr>
        <w:t>7. (8</w:t>
      </w:r>
      <w:r w:rsidRPr="004F1050">
        <w:t xml:space="preserve">.) Vjerovnik </w:t>
      </w:r>
      <w:r w:rsidRPr="004F1050">
        <w:rPr>
          <w:noProof/>
        </w:rPr>
        <w:t xml:space="preserve">Babić  Filip </w:t>
      </w:r>
      <w:r w:rsidRPr="004F1050">
        <w:t xml:space="preserve">, OIB: </w:t>
      </w:r>
      <w:r w:rsidRPr="004F1050">
        <w:rPr>
          <w:noProof/>
        </w:rPr>
        <w:t>97044421155</w:t>
      </w:r>
      <w:r w:rsidRPr="004F1050">
        <w:t xml:space="preserve">, </w:t>
      </w:r>
      <w:r w:rsidRPr="004F1050">
        <w:rPr>
          <w:noProof/>
        </w:rPr>
        <w:t>Školska 4</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0,00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8. (9</w:t>
      </w:r>
      <w:r w:rsidRPr="004F1050">
        <w:t xml:space="preserve">.) Vjerovnik </w:t>
      </w:r>
      <w:r w:rsidRPr="004F1050">
        <w:rPr>
          <w:noProof/>
        </w:rPr>
        <w:t>Babić Tihomir</w:t>
      </w:r>
      <w:r w:rsidRPr="004F1050">
        <w:t xml:space="preserve">, OIB: </w:t>
      </w:r>
      <w:r w:rsidRPr="004F1050">
        <w:rPr>
          <w:noProof/>
        </w:rPr>
        <w:t>69865534017</w:t>
      </w:r>
      <w:r w:rsidRPr="004F1050">
        <w:t xml:space="preserve">, </w:t>
      </w:r>
      <w:r w:rsidRPr="004F1050">
        <w:rPr>
          <w:noProof/>
        </w:rPr>
        <w:t>Školska 4</w:t>
      </w:r>
      <w:r w:rsidRPr="004F1050">
        <w:t xml:space="preserve">, </w:t>
      </w:r>
      <w:r w:rsidRPr="004F1050">
        <w:rPr>
          <w:noProof/>
        </w:rPr>
        <w:t>H.Kostajnica</w:t>
      </w:r>
      <w:r w:rsidRPr="004F1050">
        <w:t xml:space="preserve">, utvrđeni iznos tražbine iznosi </w:t>
      </w:r>
      <w:r w:rsidRPr="004F1050">
        <w:rPr>
          <w:noProof/>
        </w:rPr>
        <w:t>200,00</w:t>
      </w:r>
      <w:r w:rsidRPr="004F1050">
        <w:t xml:space="preserve"> kn. Iznos tražbine od </w:t>
      </w:r>
      <w:r w:rsidRPr="004F1050">
        <w:rPr>
          <w:noProof/>
        </w:rPr>
        <w:t>200,00 kn</w:t>
      </w:r>
      <w:r w:rsidRPr="004F1050">
        <w:t xml:space="preserve">, namirit će se unošenjem u temeljni kapital Dužnika izdavanjem novih redovnih dionica, pojedinačne nominalne vrijednosti 10,00 kn, pa će tako vjerovnik steći </w:t>
      </w:r>
      <w:r w:rsidRPr="004F1050">
        <w:rPr>
          <w:noProof/>
        </w:rPr>
        <w:t>20</w:t>
      </w:r>
      <w:r w:rsidRPr="004F1050">
        <w:t xml:space="preserve"> redovnih dionica Dužnika, ukupnog nominalnog iznosa </w:t>
      </w:r>
      <w:r w:rsidRPr="004F1050">
        <w:rPr>
          <w:noProof/>
        </w:rPr>
        <w:t>200,00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9. (10</w:t>
      </w:r>
      <w:r w:rsidRPr="004F1050">
        <w:t xml:space="preserve">.) Vjerovnik </w:t>
      </w:r>
      <w:r w:rsidRPr="004F1050">
        <w:rPr>
          <w:noProof/>
        </w:rPr>
        <w:t>Baseko sped d.o.o.</w:t>
      </w:r>
      <w:r w:rsidRPr="004F1050">
        <w:t xml:space="preserve">, OIB: </w:t>
      </w:r>
      <w:r w:rsidRPr="004F1050">
        <w:rPr>
          <w:noProof/>
        </w:rPr>
        <w:t>35789864287</w:t>
      </w:r>
      <w:r w:rsidRPr="004F1050">
        <w:t xml:space="preserve">, </w:t>
      </w:r>
      <w:r w:rsidRPr="004F1050">
        <w:rPr>
          <w:noProof/>
        </w:rPr>
        <w:t>Rimska 29</w:t>
      </w:r>
      <w:r w:rsidRPr="004F1050">
        <w:t xml:space="preserve">, </w:t>
      </w:r>
      <w:r w:rsidRPr="004F1050">
        <w:rPr>
          <w:noProof/>
        </w:rPr>
        <w:t>Sisak</w:t>
      </w:r>
      <w:r w:rsidRPr="004F1050">
        <w:t xml:space="preserve">, utvrđeni iznos tražbine iznosi </w:t>
      </w:r>
      <w:r w:rsidRPr="004F1050">
        <w:rPr>
          <w:noProof/>
        </w:rPr>
        <w:t>43.231,13</w:t>
      </w:r>
      <w:r w:rsidRPr="004F1050">
        <w:t xml:space="preserve"> kn. Iznos tražbine od </w:t>
      </w:r>
      <w:r w:rsidRPr="004F1050">
        <w:rPr>
          <w:noProof/>
        </w:rPr>
        <w:t>43.230,00 kn</w:t>
      </w:r>
      <w:r w:rsidRPr="004F1050">
        <w:t xml:space="preserve">, namirit će se unošenjem u temeljni kapital Dužnika izdavanjem novih redovnih dionica, pojedinačne nominalne vrijednosti 10,00 kn, pa će tako vjerovnik steći </w:t>
      </w:r>
      <w:r w:rsidRPr="004F1050">
        <w:rPr>
          <w:noProof/>
        </w:rPr>
        <w:t>4323</w:t>
      </w:r>
      <w:r w:rsidRPr="004F1050">
        <w:t xml:space="preserve"> redovnih dionica Dužnika, ukupnog nominalnog iznosa </w:t>
      </w:r>
      <w:r w:rsidRPr="004F1050">
        <w:rPr>
          <w:noProof/>
        </w:rPr>
        <w:t>43.230,00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1,13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10. (11</w:t>
      </w:r>
      <w:r w:rsidRPr="004F1050">
        <w:t xml:space="preserve">.) Vjerovnik </w:t>
      </w:r>
      <w:r w:rsidRPr="004F1050">
        <w:rPr>
          <w:noProof/>
        </w:rPr>
        <w:t>Bilobrk Dalija</w:t>
      </w:r>
      <w:r w:rsidRPr="004F1050">
        <w:t xml:space="preserve">, OIB: </w:t>
      </w:r>
      <w:r w:rsidRPr="004F1050">
        <w:rPr>
          <w:noProof/>
        </w:rPr>
        <w:t>59079591533</w:t>
      </w:r>
      <w:r w:rsidRPr="004F1050">
        <w:t xml:space="preserve">, </w:t>
      </w:r>
      <w:r w:rsidRPr="004F1050">
        <w:rPr>
          <w:noProof/>
        </w:rPr>
        <w:t>Bitoljska 11 A</w:t>
      </w:r>
      <w:r w:rsidRPr="004F1050">
        <w:t xml:space="preserve">, </w:t>
      </w:r>
      <w:r w:rsidRPr="004F1050">
        <w:rPr>
          <w:noProof/>
        </w:rPr>
        <w:t>Sisak</w:t>
      </w:r>
      <w:r w:rsidRPr="004F1050">
        <w:t xml:space="preserve">, utvrđeni iznos tražbine iznosi </w:t>
      </w:r>
      <w:r w:rsidRPr="004F1050">
        <w:rPr>
          <w:noProof/>
        </w:rPr>
        <w:t>100,00</w:t>
      </w:r>
      <w:r w:rsidRPr="004F1050">
        <w:t xml:space="preserve"> kn. Iznos tražbine od </w:t>
      </w:r>
      <w:r w:rsidRPr="004F1050">
        <w:rPr>
          <w:noProof/>
        </w:rPr>
        <w:t>100,00</w:t>
      </w:r>
      <w:r w:rsidRPr="004F1050">
        <w:t>,</w:t>
      </w:r>
      <w:r w:rsidRPr="004F1050">
        <w:rPr>
          <w:noProof/>
        </w:rPr>
        <w:t xml:space="preserve"> </w:t>
      </w:r>
      <w:r w:rsidRPr="004F1050">
        <w:t xml:space="preserve">kn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11. (12</w:t>
      </w:r>
      <w:r w:rsidRPr="004F1050">
        <w:t xml:space="preserve">.) Vjerovnik </w:t>
      </w:r>
      <w:r w:rsidRPr="004F1050">
        <w:rPr>
          <w:noProof/>
        </w:rPr>
        <w:t>Bimeco-Garnhandel GmbH &amp; Co. KG</w:t>
      </w:r>
      <w:r w:rsidRPr="004F1050">
        <w:t xml:space="preserve">, </w:t>
      </w:r>
      <w:r w:rsidRPr="004F1050">
        <w:rPr>
          <w:noProof/>
        </w:rPr>
        <w:t>Hemolener Weg 109</w:t>
      </w:r>
      <w:r w:rsidRPr="004F1050">
        <w:t xml:space="preserve">, </w:t>
      </w:r>
      <w:r w:rsidRPr="004F1050">
        <w:rPr>
          <w:noProof/>
        </w:rPr>
        <w:t>Bocholt</w:t>
      </w:r>
      <w:r w:rsidRPr="004F1050">
        <w:t xml:space="preserve">, utvrđeni iznos tražbine iznosi </w:t>
      </w:r>
      <w:r w:rsidRPr="004F1050">
        <w:rPr>
          <w:noProof/>
        </w:rPr>
        <w:t>202.731,23</w:t>
      </w:r>
      <w:r w:rsidRPr="004F1050">
        <w:t xml:space="preserve"> kn. Iznos tražbine od </w:t>
      </w:r>
      <w:r w:rsidRPr="004F1050">
        <w:rPr>
          <w:noProof/>
        </w:rPr>
        <w:t>202.730,00 kn</w:t>
      </w:r>
      <w:r w:rsidRPr="004F1050">
        <w:t xml:space="preserve">, namirit će se </w:t>
      </w:r>
      <w:r w:rsidRPr="004F1050">
        <w:lastRenderedPageBreak/>
        <w:t xml:space="preserve">unošenjem u temeljni kapital Dužnika izdavanjem novih redovnih dionica, pojedinačne nominalne vrijednosti 10,00 kn, pa će tako vjerovnik steći </w:t>
      </w:r>
      <w:r w:rsidRPr="004F1050">
        <w:rPr>
          <w:noProof/>
        </w:rPr>
        <w:t>20273</w:t>
      </w:r>
      <w:r w:rsidRPr="004F1050">
        <w:t xml:space="preserve"> redovnih dionica Dužnika, ukupnog nominalnog iznosa </w:t>
      </w:r>
      <w:r w:rsidRPr="004F1050">
        <w:rPr>
          <w:noProof/>
        </w:rPr>
        <w:t>202.730,00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1,23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12. (13</w:t>
      </w:r>
      <w:r w:rsidRPr="004F1050">
        <w:t xml:space="preserve">.) Vjerovnik </w:t>
      </w:r>
      <w:r w:rsidRPr="004F1050">
        <w:rPr>
          <w:noProof/>
        </w:rPr>
        <w:t>Bisnode d.o.o.</w:t>
      </w:r>
      <w:r w:rsidRPr="004F1050">
        <w:t xml:space="preserve">, OIB: </w:t>
      </w:r>
      <w:r w:rsidRPr="004F1050">
        <w:rPr>
          <w:noProof/>
        </w:rPr>
        <w:t>48270876028</w:t>
      </w:r>
      <w:r w:rsidRPr="004F1050">
        <w:t xml:space="preserve">, </w:t>
      </w:r>
      <w:r w:rsidRPr="004F1050">
        <w:rPr>
          <w:noProof/>
        </w:rPr>
        <w:t>Fallerovo šetalište 22</w:t>
      </w:r>
      <w:r w:rsidRPr="004F1050">
        <w:t xml:space="preserve">, </w:t>
      </w:r>
      <w:r w:rsidRPr="004F1050">
        <w:rPr>
          <w:noProof/>
        </w:rPr>
        <w:t>Zagreb</w:t>
      </w:r>
      <w:r w:rsidRPr="004F1050">
        <w:t xml:space="preserve">, utvrđeni iznos tražbine iznosi </w:t>
      </w:r>
      <w:r w:rsidRPr="004F1050">
        <w:rPr>
          <w:noProof/>
        </w:rPr>
        <w:t>3.350,00</w:t>
      </w:r>
      <w:r w:rsidRPr="004F1050">
        <w:t xml:space="preserve"> kn. Iznos tražbine od </w:t>
      </w:r>
      <w:r w:rsidRPr="004F1050">
        <w:rPr>
          <w:noProof/>
        </w:rPr>
        <w:t>3.350,00 kn</w:t>
      </w:r>
      <w:r w:rsidRPr="004F1050">
        <w:t xml:space="preserve">, namirit će se unošenjem u temeljni kapital Dužnika izdavanjem novih redovnih dionica, pojedinačne nominalne vrijednosti 10,00 kn, pa će tako vjerovnik steći </w:t>
      </w:r>
      <w:r w:rsidRPr="004F1050">
        <w:rPr>
          <w:noProof/>
        </w:rPr>
        <w:t>335</w:t>
      </w:r>
      <w:r w:rsidRPr="004F1050">
        <w:t xml:space="preserve"> redovnih dionica Dužnika, ukupnog nominalnog iznosa </w:t>
      </w:r>
      <w:r w:rsidRPr="004F1050">
        <w:rPr>
          <w:noProof/>
        </w:rPr>
        <w:t>3.350,00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13. (14</w:t>
      </w:r>
      <w:r w:rsidRPr="004F1050">
        <w:t xml:space="preserve">.) Vjerovnik </w:t>
      </w:r>
      <w:r w:rsidRPr="004F1050">
        <w:rPr>
          <w:noProof/>
        </w:rPr>
        <w:t>Bistrički Višnja</w:t>
      </w:r>
      <w:r w:rsidRPr="004F1050">
        <w:t xml:space="preserve">, OIB: </w:t>
      </w:r>
      <w:r w:rsidRPr="004F1050">
        <w:rPr>
          <w:noProof/>
        </w:rPr>
        <w:t>34977104789</w:t>
      </w:r>
      <w:r w:rsidRPr="004F1050">
        <w:t xml:space="preserve">, </w:t>
      </w:r>
      <w:r w:rsidRPr="004F1050">
        <w:rPr>
          <w:noProof/>
        </w:rPr>
        <w:t>Frankopanska 3</w:t>
      </w:r>
      <w:r w:rsidRPr="004F1050">
        <w:t xml:space="preserve">, </w:t>
      </w:r>
      <w:r w:rsidRPr="004F1050">
        <w:rPr>
          <w:noProof/>
        </w:rPr>
        <w:t>Sisak</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14. (15</w:t>
      </w:r>
      <w:r w:rsidRPr="004F1050">
        <w:t xml:space="preserve">.) Vjerovnik </w:t>
      </w:r>
      <w:r w:rsidRPr="004F1050">
        <w:rPr>
          <w:noProof/>
        </w:rPr>
        <w:t>Bjeljac Mladen</w:t>
      </w:r>
      <w:r w:rsidRPr="004F1050">
        <w:t xml:space="preserve">, OIB: </w:t>
      </w:r>
      <w:r w:rsidRPr="004F1050">
        <w:rPr>
          <w:noProof/>
        </w:rPr>
        <w:t>73994549157</w:t>
      </w:r>
      <w:r w:rsidRPr="004F1050">
        <w:t xml:space="preserve">, </w:t>
      </w:r>
      <w:r w:rsidRPr="004F1050">
        <w:rPr>
          <w:noProof/>
        </w:rPr>
        <w:t>Petra Zrinskog 2</w:t>
      </w:r>
      <w:r w:rsidRPr="004F1050">
        <w:t xml:space="preserve">, </w:t>
      </w:r>
      <w:r w:rsidRPr="004F1050">
        <w:rPr>
          <w:noProof/>
        </w:rPr>
        <w:t>H.Dubica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15. (16</w:t>
      </w:r>
      <w:r w:rsidRPr="004F1050">
        <w:t xml:space="preserve">.) Vjerovnik </w:t>
      </w:r>
      <w:r w:rsidRPr="004F1050">
        <w:rPr>
          <w:noProof/>
        </w:rPr>
        <w:t>Blažević d.o.o.</w:t>
      </w:r>
      <w:r w:rsidRPr="004F1050">
        <w:t xml:space="preserve">, OIB: </w:t>
      </w:r>
      <w:r w:rsidRPr="004F1050">
        <w:rPr>
          <w:noProof/>
        </w:rPr>
        <w:t>72328477746</w:t>
      </w:r>
      <w:r w:rsidRPr="004F1050">
        <w:t xml:space="preserve">, </w:t>
      </w:r>
      <w:r w:rsidRPr="004F1050">
        <w:rPr>
          <w:noProof/>
        </w:rPr>
        <w:t>Stari put 1</w:t>
      </w:r>
      <w:r w:rsidRPr="004F1050">
        <w:t xml:space="preserve">, </w:t>
      </w:r>
      <w:r w:rsidRPr="004F1050">
        <w:rPr>
          <w:noProof/>
        </w:rPr>
        <w:t>H.Kostajnica</w:t>
      </w:r>
      <w:r w:rsidRPr="004F1050">
        <w:t xml:space="preserve">, utvrđeni iznos tražbine iznosi </w:t>
      </w:r>
      <w:r w:rsidRPr="004F1050">
        <w:rPr>
          <w:noProof/>
        </w:rPr>
        <w:t>812,50</w:t>
      </w:r>
      <w:r w:rsidRPr="004F1050">
        <w:t xml:space="preserve"> kn. Iznos tražbine od </w:t>
      </w:r>
      <w:r w:rsidRPr="004F1050">
        <w:rPr>
          <w:noProof/>
        </w:rPr>
        <w:t>810,00 kn</w:t>
      </w:r>
      <w:r w:rsidRPr="004F1050">
        <w:t xml:space="preserve">, namirit će se unošenjem u temeljni kapital Dužnika izdavanjem novih redovnih dionica, pojedinačne nominalne vrijednosti 10,00 kn, pa će tako vjerovnik steći </w:t>
      </w:r>
      <w:r w:rsidRPr="004F1050">
        <w:rPr>
          <w:noProof/>
        </w:rPr>
        <w:t>81</w:t>
      </w:r>
      <w:r w:rsidRPr="004F1050">
        <w:t xml:space="preserve"> redovnih dionica Dužnika, ukupnog nominalnog iznosa </w:t>
      </w:r>
      <w:r w:rsidRPr="004F1050">
        <w:rPr>
          <w:noProof/>
        </w:rPr>
        <w:t>810,00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16. (17</w:t>
      </w:r>
      <w:r w:rsidRPr="004F1050">
        <w:t xml:space="preserve">.) Vjerovnik </w:t>
      </w:r>
      <w:r w:rsidRPr="004F1050">
        <w:rPr>
          <w:noProof/>
        </w:rPr>
        <w:t>Blažinčić Sanda</w:t>
      </w:r>
      <w:r w:rsidRPr="004F1050">
        <w:t xml:space="preserve">, OIB: </w:t>
      </w:r>
      <w:r w:rsidRPr="004F1050">
        <w:rPr>
          <w:noProof/>
        </w:rPr>
        <w:t>30145345282</w:t>
      </w:r>
      <w:r w:rsidRPr="004F1050">
        <w:t xml:space="preserve">, </w:t>
      </w:r>
      <w:r w:rsidRPr="004F1050">
        <w:rPr>
          <w:noProof/>
        </w:rPr>
        <w:t>Ul. grada Vukovara 37</w:t>
      </w:r>
      <w:r w:rsidRPr="004F1050">
        <w:t xml:space="preserve">, </w:t>
      </w:r>
      <w:r w:rsidRPr="004F1050">
        <w:rPr>
          <w:noProof/>
        </w:rPr>
        <w:t>Sisak</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17. (18</w:t>
      </w:r>
      <w:r w:rsidRPr="004F1050">
        <w:t xml:space="preserve">.) Vjerovnik </w:t>
      </w:r>
      <w:r w:rsidRPr="004F1050">
        <w:rPr>
          <w:noProof/>
        </w:rPr>
        <w:t>Bosnić Željka</w:t>
      </w:r>
      <w:r w:rsidRPr="004F1050">
        <w:t xml:space="preserve">, OIB: </w:t>
      </w:r>
      <w:r w:rsidRPr="004F1050">
        <w:rPr>
          <w:noProof/>
        </w:rPr>
        <w:t>74702628285</w:t>
      </w:r>
      <w:r w:rsidRPr="004F1050">
        <w:t xml:space="preserve">, </w:t>
      </w:r>
      <w:r w:rsidRPr="004F1050">
        <w:rPr>
          <w:noProof/>
        </w:rPr>
        <w:t>Kuljani 25</w:t>
      </w:r>
      <w:r w:rsidRPr="004F1050">
        <w:t xml:space="preserve">, </w:t>
      </w:r>
      <w:r w:rsidRPr="004F1050">
        <w:rPr>
          <w:noProof/>
        </w:rPr>
        <w:t>Kuljani</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18. (19</w:t>
      </w:r>
      <w:r w:rsidRPr="004F1050">
        <w:t xml:space="preserve">.) Vjerovnik </w:t>
      </w:r>
      <w:r w:rsidRPr="004F1050">
        <w:rPr>
          <w:noProof/>
        </w:rPr>
        <w:t>Brener d.o.o.</w:t>
      </w:r>
      <w:r w:rsidRPr="004F1050">
        <w:t xml:space="preserve">, OIB: </w:t>
      </w:r>
      <w:r w:rsidRPr="004F1050">
        <w:rPr>
          <w:noProof/>
        </w:rPr>
        <w:t>29064957956</w:t>
      </w:r>
      <w:r w:rsidRPr="004F1050">
        <w:t xml:space="preserve">, </w:t>
      </w:r>
      <w:r w:rsidRPr="004F1050">
        <w:rPr>
          <w:noProof/>
        </w:rPr>
        <w:t>Stari Slatinik 170</w:t>
      </w:r>
      <w:r w:rsidRPr="004F1050">
        <w:t xml:space="preserve">, </w:t>
      </w:r>
      <w:r w:rsidRPr="004F1050">
        <w:rPr>
          <w:noProof/>
        </w:rPr>
        <w:t>Brodski Stupnik</w:t>
      </w:r>
      <w:r w:rsidRPr="004F1050">
        <w:t xml:space="preserve">, utvrđeni iznos tražbine iznosi </w:t>
      </w:r>
      <w:r w:rsidRPr="004F1050">
        <w:rPr>
          <w:noProof/>
        </w:rPr>
        <w:t>5.187,20</w:t>
      </w:r>
      <w:r w:rsidRPr="004F1050">
        <w:t xml:space="preserve"> kn. Iznos tražbine od </w:t>
      </w:r>
      <w:r w:rsidRPr="004F1050">
        <w:rPr>
          <w:noProof/>
        </w:rPr>
        <w:t>5.180,00 kn</w:t>
      </w:r>
      <w:r w:rsidRPr="004F1050">
        <w:t xml:space="preserve">, namirit će se </w:t>
      </w:r>
      <w:r w:rsidRPr="004F1050">
        <w:lastRenderedPageBreak/>
        <w:t xml:space="preserve">unošenjem u temeljni kapital Dužnika izdavanjem novih redovnih dionica, pojedinačne nominalne vrijednosti 10,00 kn, pa će tako vjerovnik steći </w:t>
      </w:r>
      <w:r w:rsidRPr="004F1050">
        <w:rPr>
          <w:noProof/>
        </w:rPr>
        <w:t>518</w:t>
      </w:r>
      <w:r w:rsidRPr="004F1050">
        <w:t xml:space="preserve"> redovnih dionica Dužnika, ukupnog nominalnog iznosa </w:t>
      </w:r>
      <w:r w:rsidRPr="004F1050">
        <w:rPr>
          <w:noProof/>
        </w:rPr>
        <w:t>5.180,00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7,20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19. (20</w:t>
      </w:r>
      <w:r w:rsidRPr="004F1050">
        <w:t xml:space="preserve">.) Vjerovnik Branislav Ostupanj i Saša Dukić, vl. obrta "BS COMP S" USLUŽNI TRGOVAČKI TURISTIČKI UGOSTITELJSKI OBRT, OIB: </w:t>
      </w:r>
      <w:r w:rsidRPr="004F1050">
        <w:rPr>
          <w:noProof/>
        </w:rPr>
        <w:t>69857442683</w:t>
      </w:r>
      <w:r w:rsidRPr="004F1050">
        <w:t xml:space="preserve">, </w:t>
      </w:r>
      <w:r w:rsidRPr="004F1050">
        <w:rPr>
          <w:noProof/>
        </w:rPr>
        <w:t>Nine Marakovića 53</w:t>
      </w:r>
      <w:r w:rsidRPr="004F1050">
        <w:t xml:space="preserve">, </w:t>
      </w:r>
      <w:r w:rsidRPr="004F1050">
        <w:rPr>
          <w:noProof/>
        </w:rPr>
        <w:t>Hrv. Kostajnica</w:t>
      </w:r>
      <w:r w:rsidRPr="004F1050">
        <w:t xml:space="preserve">, utvrđeni iznos tražbine iznosi </w:t>
      </w:r>
      <w:r w:rsidRPr="004F1050">
        <w:rPr>
          <w:noProof/>
        </w:rPr>
        <w:t>1.520,61</w:t>
      </w:r>
      <w:r w:rsidRPr="004F1050">
        <w:t xml:space="preserve"> kn. Iznos tražbine od </w:t>
      </w:r>
      <w:r w:rsidRPr="004F1050">
        <w:rPr>
          <w:noProof/>
        </w:rPr>
        <w:t>1.520,00 kn</w:t>
      </w:r>
      <w:r w:rsidRPr="004F1050">
        <w:t xml:space="preserve">, namirit će se unošenjem u temeljni kapital Dužnika izdavanjem novih redovnih dionica, pojedinačne nominalne vrijednosti 10,00 kn, pa će tako vjerovnik steći </w:t>
      </w:r>
      <w:r w:rsidRPr="004F1050">
        <w:rPr>
          <w:noProof/>
        </w:rPr>
        <w:t>152</w:t>
      </w:r>
      <w:r w:rsidRPr="004F1050">
        <w:t xml:space="preserve"> redovnih dionica Dužnika, ukupnog nominalnog iznosa </w:t>
      </w:r>
      <w:r w:rsidRPr="004F1050">
        <w:rPr>
          <w:noProof/>
        </w:rPr>
        <w:t>1.520,00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0,61</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20. (21</w:t>
      </w:r>
      <w:r w:rsidRPr="004F1050">
        <w:t xml:space="preserve">.) Vjerovnik </w:t>
      </w:r>
      <w:r w:rsidRPr="004F1050">
        <w:rPr>
          <w:noProof/>
        </w:rPr>
        <w:t>Centar za kombinirani transport Zagreb d.d.</w:t>
      </w:r>
      <w:r w:rsidRPr="004F1050">
        <w:t xml:space="preserve">, OIB: </w:t>
      </w:r>
      <w:r w:rsidRPr="004F1050">
        <w:rPr>
          <w:noProof/>
        </w:rPr>
        <w:t>49800593791</w:t>
      </w:r>
      <w:r w:rsidRPr="004F1050">
        <w:t xml:space="preserve">, </w:t>
      </w:r>
      <w:r w:rsidRPr="004F1050">
        <w:rPr>
          <w:noProof/>
        </w:rPr>
        <w:t>Trg Senjskih uskoka 7-8</w:t>
      </w:r>
      <w:r w:rsidRPr="004F1050">
        <w:t xml:space="preserve">, </w:t>
      </w:r>
      <w:r w:rsidRPr="004F1050">
        <w:rPr>
          <w:noProof/>
        </w:rPr>
        <w:t>Zagreb</w:t>
      </w:r>
      <w:r w:rsidRPr="004F1050">
        <w:t xml:space="preserve">, utvrđeni iznos tražbine iznosi </w:t>
      </w:r>
      <w:r w:rsidRPr="004F1050">
        <w:rPr>
          <w:noProof/>
        </w:rPr>
        <w:t>2.871,45</w:t>
      </w:r>
      <w:r w:rsidRPr="004F1050">
        <w:t xml:space="preserve"> kn. Iznos tražbine od </w:t>
      </w:r>
      <w:r w:rsidRPr="004F1050">
        <w:rPr>
          <w:noProof/>
        </w:rPr>
        <w:t>2.870,00 kn</w:t>
      </w:r>
      <w:r w:rsidRPr="004F1050">
        <w:t xml:space="preserve">, namirit će se unošenjem u temeljni kapital Dužnika izdavanjem novih redovnih dionica, pojedinačne nominalne vrijednosti 10,00 kn, pa će tako vjerovnik steći </w:t>
      </w:r>
      <w:r w:rsidRPr="004F1050">
        <w:rPr>
          <w:noProof/>
        </w:rPr>
        <w:t>287</w:t>
      </w:r>
      <w:r w:rsidRPr="004F1050">
        <w:t xml:space="preserve"> redovnih dionica Dužnika, ukupnog nominalnog iznosa </w:t>
      </w:r>
      <w:r w:rsidRPr="004F1050">
        <w:rPr>
          <w:noProof/>
        </w:rPr>
        <w:t>2.870,00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1,45</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21. (22</w:t>
      </w:r>
      <w:r w:rsidRPr="004F1050">
        <w:t xml:space="preserve">.) Vjerovnik </w:t>
      </w:r>
      <w:r w:rsidRPr="004F1050">
        <w:rPr>
          <w:noProof/>
        </w:rPr>
        <w:t>CHT Swizerland (prije Bezema AG Švicarska)</w:t>
      </w:r>
      <w:r w:rsidRPr="004F1050">
        <w:t xml:space="preserve">, </w:t>
      </w:r>
      <w:r w:rsidRPr="004F1050">
        <w:rPr>
          <w:noProof/>
        </w:rPr>
        <w:t>Kriessernstrasse 20</w:t>
      </w:r>
      <w:r w:rsidRPr="004F1050">
        <w:t xml:space="preserve">, </w:t>
      </w:r>
      <w:r w:rsidRPr="004F1050">
        <w:rPr>
          <w:noProof/>
        </w:rPr>
        <w:t>Montlingen</w:t>
      </w:r>
      <w:r w:rsidRPr="004F1050">
        <w:t xml:space="preserve">, utvrđeni iznos tražbine iznosi </w:t>
      </w:r>
      <w:r w:rsidRPr="004F1050">
        <w:rPr>
          <w:noProof/>
        </w:rPr>
        <w:t>135.499,48</w:t>
      </w:r>
      <w:r w:rsidRPr="004F1050">
        <w:t xml:space="preserve"> kn. Iznos tražbine od </w:t>
      </w:r>
      <w:r w:rsidRPr="004F1050">
        <w:rPr>
          <w:noProof/>
        </w:rPr>
        <w:t>135.490,00 kn</w:t>
      </w:r>
      <w:r w:rsidRPr="004F1050">
        <w:t xml:space="preserve">, namirit će se unošenjem u temeljni kapital Dužnika izdavanjem novih redovnih dionica, pojedinačne nominalne vrijednosti 10,00 kn, pa će tako vjerovnik steći </w:t>
      </w:r>
      <w:r w:rsidRPr="004F1050">
        <w:rPr>
          <w:noProof/>
        </w:rPr>
        <w:t>13549</w:t>
      </w:r>
      <w:r w:rsidRPr="004F1050">
        <w:t xml:space="preserve"> redovnih dionica Dužnika, ukupnog nominalnog iznosa </w:t>
      </w:r>
      <w:r w:rsidRPr="004F1050">
        <w:rPr>
          <w:noProof/>
        </w:rPr>
        <w:t>135.490,00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9,48</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22. (23</w:t>
      </w:r>
      <w:r w:rsidRPr="004F1050">
        <w:t xml:space="preserve">.) Vjerovnik Kristina Dorosulić vl. obrta "CICERO" PROIZVODNI, USLUŽNI I TRGOVAČKI OBRT, OIB: </w:t>
      </w:r>
      <w:r w:rsidRPr="004F1050">
        <w:rPr>
          <w:noProof/>
        </w:rPr>
        <w:t>30010060908</w:t>
      </w:r>
      <w:r w:rsidRPr="004F1050">
        <w:t xml:space="preserve">, </w:t>
      </w:r>
      <w:r w:rsidRPr="004F1050">
        <w:rPr>
          <w:noProof/>
        </w:rPr>
        <w:t>Ivana Mažara 2</w:t>
      </w:r>
      <w:r w:rsidRPr="004F1050">
        <w:t xml:space="preserve">, </w:t>
      </w:r>
      <w:r w:rsidRPr="004F1050">
        <w:rPr>
          <w:noProof/>
        </w:rPr>
        <w:t>Sisak</w:t>
      </w:r>
      <w:r w:rsidRPr="004F1050">
        <w:t xml:space="preserve">, utvrđeni iznos tražbine iznosi </w:t>
      </w:r>
      <w:r w:rsidRPr="004F1050">
        <w:rPr>
          <w:noProof/>
        </w:rPr>
        <w:t>47.023,85</w:t>
      </w:r>
      <w:r w:rsidRPr="004F1050">
        <w:t xml:space="preserve"> kn. Iznos tražbine od </w:t>
      </w:r>
      <w:r w:rsidRPr="004F1050">
        <w:rPr>
          <w:noProof/>
        </w:rPr>
        <w:t>47.020,00 kn</w:t>
      </w:r>
      <w:r w:rsidRPr="004F1050">
        <w:t xml:space="preserve">, namirit će se unošenjem u temeljni kapital Dužnika izdavanjem novih redovnih dionica, pojedinačne nominalne vrijednosti 10,00 kn, pa će tako vjerovnik steći </w:t>
      </w:r>
      <w:r w:rsidRPr="004F1050">
        <w:rPr>
          <w:noProof/>
        </w:rPr>
        <w:t>4702</w:t>
      </w:r>
      <w:r w:rsidRPr="004F1050">
        <w:t xml:space="preserve"> redovnih dionica Dužnika, ukupnog nominalnog iznosa </w:t>
      </w:r>
      <w:r w:rsidRPr="004F1050">
        <w:rPr>
          <w:noProof/>
        </w:rPr>
        <w:t>47.020,00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3,85</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lastRenderedPageBreak/>
        <w:t>23. (24.) Vjerovnik Croatia Banka d.d., OIB: 32247795989, Roberta Frangeša Mihanovića 9, Zagreb, utvrđeni iznos tražbine iznosi 3.402,57 kn. Iznos tražbine od 3.400,00</w:t>
      </w:r>
      <w:r w:rsidRPr="004F1050">
        <w:rPr>
          <w:noProof/>
        </w:rPr>
        <w:t xml:space="preserve"> </w:t>
      </w:r>
      <w:r w:rsidRPr="004F1050">
        <w:t>kn, namirit će se unošenjem u temeljni kapital Dužnika izdavanjem novih redovnih dionica, pojedinačne nominalne vrijednosti 10,00 kn, pa će tako vjerovnik steći 340 redovnih dionica Dužnika, ukupnog nominalnog iznosa 3.400,00 kn.</w:t>
      </w:r>
    </w:p>
    <w:p w:rsidRDefault="00D368DF" w:rsidP="00D368DF" w:rsidR="00D368DF" w:rsidRPr="004F1050">
      <w:pPr>
        <w:jc w:val="both"/>
      </w:pPr>
    </w:p>
    <w:p w:rsidRDefault="00D368DF" w:rsidP="00D368DF" w:rsidR="00D368DF" w:rsidRPr="004F1050">
      <w:pPr>
        <w:jc w:val="both"/>
      </w:pPr>
      <w:r w:rsidRPr="004F1050">
        <w:t xml:space="preserve">Iznos od 2,57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24. (25</w:t>
      </w:r>
      <w:r w:rsidRPr="004F1050">
        <w:t xml:space="preserve">.) Vjerovnik </w:t>
      </w:r>
      <w:r w:rsidRPr="004F1050">
        <w:rPr>
          <w:noProof/>
        </w:rPr>
        <w:t>Croatia osiguranje d.d. Zagreb</w:t>
      </w:r>
      <w:r w:rsidRPr="004F1050">
        <w:t xml:space="preserve">, OIB: </w:t>
      </w:r>
      <w:r w:rsidRPr="004F1050">
        <w:rPr>
          <w:noProof/>
        </w:rPr>
        <w:t>26187994862</w:t>
      </w:r>
      <w:r w:rsidRPr="004F1050">
        <w:t xml:space="preserve">, </w:t>
      </w:r>
      <w:r w:rsidRPr="004F1050">
        <w:rPr>
          <w:noProof/>
        </w:rPr>
        <w:t>Vatroslava Jagića 33</w:t>
      </w:r>
      <w:r w:rsidRPr="004F1050">
        <w:t xml:space="preserve">, </w:t>
      </w:r>
      <w:r w:rsidRPr="004F1050">
        <w:rPr>
          <w:noProof/>
        </w:rPr>
        <w:t>Zagreb</w:t>
      </w:r>
      <w:r w:rsidRPr="004F1050">
        <w:t xml:space="preserve">, utvrđeni iznos tražbine iznosi </w:t>
      </w:r>
      <w:r w:rsidRPr="004F1050">
        <w:rPr>
          <w:noProof/>
        </w:rPr>
        <w:t>209.222,42</w:t>
      </w:r>
      <w:r w:rsidRPr="004F1050">
        <w:t xml:space="preserve"> kn. Iznos tražbine od </w:t>
      </w:r>
      <w:r w:rsidRPr="004F1050">
        <w:rPr>
          <w:noProof/>
        </w:rPr>
        <w:t>209.220,00 kn</w:t>
      </w:r>
      <w:r w:rsidRPr="004F1050">
        <w:t xml:space="preserve">, namirit će se unošenjem u temeljni kapital Dužnika izdavanjem novih redovnih dionica, pojedinačne nominalne vrijednosti 10,00 kn, pa će tako vjerovnik steći </w:t>
      </w:r>
      <w:r w:rsidRPr="004F1050">
        <w:rPr>
          <w:noProof/>
        </w:rPr>
        <w:t>20922</w:t>
      </w:r>
      <w:r w:rsidRPr="004F1050">
        <w:t xml:space="preserve"> redovnih dionica Dužnika, ukupnog nominalnog iznosa </w:t>
      </w:r>
      <w:r w:rsidRPr="004F1050">
        <w:rPr>
          <w:noProof/>
        </w:rPr>
        <w:t>209.220,00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2,42</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25. (26</w:t>
      </w:r>
      <w:r w:rsidRPr="004F1050">
        <w:t xml:space="preserve">.) Vjerovnik </w:t>
      </w:r>
      <w:r w:rsidRPr="004F1050">
        <w:rPr>
          <w:noProof/>
        </w:rPr>
        <w:t>Čateks d.d.</w:t>
      </w:r>
      <w:r w:rsidRPr="004F1050">
        <w:t xml:space="preserve">, OIB: </w:t>
      </w:r>
      <w:r w:rsidRPr="004F1050">
        <w:rPr>
          <w:noProof/>
        </w:rPr>
        <w:t>16536095427</w:t>
      </w:r>
      <w:r w:rsidRPr="004F1050">
        <w:t xml:space="preserve">, </w:t>
      </w:r>
      <w:r w:rsidRPr="004F1050">
        <w:rPr>
          <w:noProof/>
        </w:rPr>
        <w:t>Zrinsko-Frankopanska 25</w:t>
      </w:r>
      <w:r w:rsidRPr="004F1050">
        <w:t xml:space="preserve">, </w:t>
      </w:r>
      <w:r w:rsidRPr="004F1050">
        <w:rPr>
          <w:noProof/>
        </w:rPr>
        <w:t>Čakovec</w:t>
      </w:r>
      <w:r w:rsidRPr="004F1050">
        <w:t xml:space="preserve">, utvrđeni iznos tražbine iznosi </w:t>
      </w:r>
      <w:r w:rsidRPr="004F1050">
        <w:rPr>
          <w:noProof/>
        </w:rPr>
        <w:t>21.864,25</w:t>
      </w:r>
      <w:r w:rsidRPr="004F1050">
        <w:t xml:space="preserve"> kn. Iznos tražbine od </w:t>
      </w:r>
      <w:r w:rsidRPr="004F1050">
        <w:rPr>
          <w:noProof/>
        </w:rPr>
        <w:t>21.860,00 kn</w:t>
      </w:r>
      <w:r w:rsidRPr="004F1050">
        <w:t xml:space="preserve">, namirit će se unošenjem u temeljni kapital Dužnika izdavanjem novih redovnih dionica, pojedinačne nominalne vrijednosti 10,00 kn, pa će tako vjerovnik steći </w:t>
      </w:r>
      <w:r w:rsidRPr="004F1050">
        <w:rPr>
          <w:noProof/>
        </w:rPr>
        <w:t>2186</w:t>
      </w:r>
      <w:r w:rsidRPr="004F1050">
        <w:t xml:space="preserve"> redovnih dionica Dužnika, ukupnog nominalnog iznosa </w:t>
      </w:r>
      <w:r w:rsidRPr="004F1050">
        <w:rPr>
          <w:noProof/>
        </w:rPr>
        <w:t>21.860,00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4,25</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26. (27</w:t>
      </w:r>
      <w:r w:rsidRPr="004F1050">
        <w:t xml:space="preserve">.) Vjerovnik </w:t>
      </w:r>
      <w:r w:rsidRPr="004F1050">
        <w:rPr>
          <w:noProof/>
        </w:rPr>
        <w:t>Čavlović-Babić Zdenka</w:t>
      </w:r>
      <w:r w:rsidRPr="004F1050">
        <w:t xml:space="preserve">, OIB: </w:t>
      </w:r>
      <w:r w:rsidRPr="004F1050">
        <w:rPr>
          <w:noProof/>
        </w:rPr>
        <w:t>74574842079</w:t>
      </w:r>
      <w:r w:rsidRPr="004F1050">
        <w:t xml:space="preserve">, </w:t>
      </w:r>
      <w:r w:rsidRPr="004F1050">
        <w:rPr>
          <w:noProof/>
        </w:rPr>
        <w:t>Školska 4</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27. (28</w:t>
      </w:r>
      <w:r w:rsidRPr="004F1050">
        <w:t xml:space="preserve">.) Vjerovnik Danijela Žugaj vl. obrta DANITEX, obrt za trgovinu i krojačke usluge, OIB: </w:t>
      </w:r>
      <w:r w:rsidRPr="004F1050">
        <w:rPr>
          <w:noProof/>
        </w:rPr>
        <w:t>59347628257</w:t>
      </w:r>
      <w:r w:rsidRPr="004F1050">
        <w:t xml:space="preserve">, </w:t>
      </w:r>
      <w:r w:rsidRPr="004F1050">
        <w:rPr>
          <w:noProof/>
        </w:rPr>
        <w:t>Mile Vood 25</w:t>
      </w:r>
      <w:r w:rsidRPr="004F1050">
        <w:t xml:space="preserve">, </w:t>
      </w:r>
      <w:r w:rsidRPr="004F1050">
        <w:rPr>
          <w:noProof/>
        </w:rPr>
        <w:t xml:space="preserve">Petrinja </w:t>
      </w:r>
      <w:r w:rsidRPr="004F1050">
        <w:t xml:space="preserve">, utvrđeni iznos tražbine iznosi </w:t>
      </w:r>
      <w:r w:rsidRPr="004F1050">
        <w:rPr>
          <w:noProof/>
        </w:rPr>
        <w:t>2.304,86</w:t>
      </w:r>
      <w:r w:rsidRPr="004F1050">
        <w:t xml:space="preserve"> kn. Iznos tražbine od </w:t>
      </w:r>
      <w:r w:rsidRPr="004F1050">
        <w:rPr>
          <w:noProof/>
        </w:rPr>
        <w:t>2.300,00 kn</w:t>
      </w:r>
      <w:r w:rsidRPr="004F1050">
        <w:t xml:space="preserve">, namirit će se unošenjem u temeljni kapital Dužnika izdavanjem novih redovnih dionica, pojedinačne nominalne vrijednosti 10,00 kn, pa će tako vjerovnik steći </w:t>
      </w:r>
      <w:r w:rsidRPr="004F1050">
        <w:rPr>
          <w:noProof/>
        </w:rPr>
        <w:t>230</w:t>
      </w:r>
      <w:r w:rsidRPr="004F1050">
        <w:t xml:space="preserve"> redovnih dionica Dužnika, ukupnog nominalnog iznosa </w:t>
      </w:r>
      <w:r w:rsidRPr="004F1050">
        <w:rPr>
          <w:noProof/>
        </w:rPr>
        <w:t>2.300,00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4,86</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28. (29</w:t>
      </w:r>
      <w:r w:rsidRPr="004F1050">
        <w:t xml:space="preserve">.) Vjerovnik </w:t>
      </w:r>
      <w:r w:rsidRPr="004F1050">
        <w:rPr>
          <w:noProof/>
        </w:rPr>
        <w:t>Dautović d.o.o.</w:t>
      </w:r>
      <w:r w:rsidRPr="004F1050">
        <w:t xml:space="preserve">, OIB: </w:t>
      </w:r>
      <w:r w:rsidRPr="004F1050">
        <w:rPr>
          <w:noProof/>
        </w:rPr>
        <w:t>00751135665</w:t>
      </w:r>
      <w:r w:rsidRPr="004F1050">
        <w:t xml:space="preserve">, </w:t>
      </w:r>
      <w:r w:rsidRPr="004F1050">
        <w:rPr>
          <w:noProof/>
        </w:rPr>
        <w:t>N.Marakovića57</w:t>
      </w:r>
      <w:r w:rsidRPr="004F1050">
        <w:t xml:space="preserve">, </w:t>
      </w:r>
      <w:r w:rsidRPr="004F1050">
        <w:rPr>
          <w:noProof/>
        </w:rPr>
        <w:t>H.Kostajnica</w:t>
      </w:r>
      <w:r w:rsidRPr="004F1050">
        <w:t xml:space="preserve">, utvrđeni iznos tražbine iznosi </w:t>
      </w:r>
      <w:r w:rsidRPr="004F1050">
        <w:rPr>
          <w:noProof/>
        </w:rPr>
        <w:t>449,46</w:t>
      </w:r>
      <w:r w:rsidRPr="004F1050">
        <w:t xml:space="preserve"> kn. Iznos tražbine od </w:t>
      </w:r>
      <w:r w:rsidRPr="004F1050">
        <w:rPr>
          <w:noProof/>
        </w:rPr>
        <w:t>440,00 kn</w:t>
      </w:r>
      <w:r w:rsidRPr="004F1050">
        <w:t xml:space="preserve">, namirit će se unošenjem u temeljni kapital Dužnika izdavanjem novih redovnih dionica, pojedinačne </w:t>
      </w:r>
      <w:r w:rsidRPr="004F1050">
        <w:lastRenderedPageBreak/>
        <w:t xml:space="preserve">nominalne vrijednosti 10,00 kn, pa će tako vjerovnik steći </w:t>
      </w:r>
      <w:r w:rsidRPr="004F1050">
        <w:rPr>
          <w:noProof/>
        </w:rPr>
        <w:t>44</w:t>
      </w:r>
      <w:r w:rsidRPr="004F1050">
        <w:t xml:space="preserve"> redovnih dionica Dužnika, ukupnog nominalnog iznosa </w:t>
      </w:r>
      <w:r w:rsidRPr="004F1050">
        <w:rPr>
          <w:noProof/>
        </w:rPr>
        <w:t>440,00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9,46</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29. (30</w:t>
      </w:r>
      <w:r w:rsidRPr="004F1050">
        <w:t xml:space="preserve">.) Vjerovnik </w:t>
      </w:r>
      <w:r w:rsidRPr="004F1050">
        <w:rPr>
          <w:noProof/>
        </w:rPr>
        <w:t>DME d.o.o.</w:t>
      </w:r>
      <w:r w:rsidRPr="004F1050">
        <w:t xml:space="preserve">, OIB: </w:t>
      </w:r>
      <w:r w:rsidRPr="004F1050">
        <w:rPr>
          <w:noProof/>
        </w:rPr>
        <w:t>08148797193</w:t>
      </w:r>
      <w:r w:rsidRPr="004F1050">
        <w:t xml:space="preserve">, </w:t>
      </w:r>
      <w:r w:rsidRPr="004F1050">
        <w:rPr>
          <w:noProof/>
        </w:rPr>
        <w:t>Zlatarska 89,Markovo Polje</w:t>
      </w:r>
      <w:r w:rsidRPr="004F1050">
        <w:t xml:space="preserve">, </w:t>
      </w:r>
      <w:r w:rsidRPr="004F1050">
        <w:rPr>
          <w:noProof/>
        </w:rPr>
        <w:t>Sesvete</w:t>
      </w:r>
      <w:r w:rsidRPr="004F1050">
        <w:t xml:space="preserve">, utvrđeni iznos tražbine iznosi </w:t>
      </w:r>
      <w:r w:rsidRPr="004F1050">
        <w:rPr>
          <w:noProof/>
        </w:rPr>
        <w:t>4.912,50</w:t>
      </w:r>
      <w:r w:rsidRPr="004F1050">
        <w:t xml:space="preserve"> kn. Iznos tražbine od </w:t>
      </w:r>
      <w:r w:rsidRPr="004F1050">
        <w:rPr>
          <w:noProof/>
        </w:rPr>
        <w:t>4.910,00 kn</w:t>
      </w:r>
      <w:r w:rsidRPr="004F1050">
        <w:t xml:space="preserve">, namirit će se unošenjem u temeljni kapital Dužnika izdavanjem novih redovnih dionica, pojedinačne nominalne vrijednosti 10,00 kn, pa će tako vjerovnik steći </w:t>
      </w:r>
      <w:r w:rsidRPr="004F1050">
        <w:rPr>
          <w:noProof/>
        </w:rPr>
        <w:t>491</w:t>
      </w:r>
      <w:r w:rsidRPr="004F1050">
        <w:t xml:space="preserve"> redovnih dionica Dužnika, ukupnog nominalnog iznosa </w:t>
      </w:r>
      <w:r w:rsidRPr="004F1050">
        <w:rPr>
          <w:noProof/>
        </w:rPr>
        <w:t>4.910,00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30. (31</w:t>
      </w:r>
      <w:r w:rsidRPr="004F1050">
        <w:t xml:space="preserve">.) Vjerovnik </w:t>
      </w:r>
      <w:r w:rsidRPr="004F1050">
        <w:rPr>
          <w:noProof/>
        </w:rPr>
        <w:t>Drakulić Zdravko</w:t>
      </w:r>
      <w:r w:rsidRPr="004F1050">
        <w:t xml:space="preserve">, OIB: </w:t>
      </w:r>
      <w:r w:rsidRPr="004F1050">
        <w:rPr>
          <w:noProof/>
        </w:rPr>
        <w:t>70769024580</w:t>
      </w:r>
      <w:r w:rsidRPr="004F1050">
        <w:t xml:space="preserve">, </w:t>
      </w:r>
      <w:r w:rsidRPr="004F1050">
        <w:rPr>
          <w:noProof/>
        </w:rPr>
        <w:t>G.Hrastovac 61</w:t>
      </w:r>
      <w:r w:rsidRPr="004F1050">
        <w:t xml:space="preserve">, </w:t>
      </w:r>
      <w:r w:rsidRPr="004F1050">
        <w:rPr>
          <w:noProof/>
        </w:rPr>
        <w:t>G.Hrastovac</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31. (32</w:t>
      </w:r>
      <w:r w:rsidRPr="004F1050">
        <w:t xml:space="preserve">.) Vjerovnik </w:t>
      </w:r>
      <w:r w:rsidRPr="004F1050">
        <w:rPr>
          <w:noProof/>
        </w:rPr>
        <w:t>Društvo energetičara Sisak</w:t>
      </w:r>
      <w:r w:rsidRPr="004F1050">
        <w:t xml:space="preserve">, OIB: </w:t>
      </w:r>
      <w:r w:rsidRPr="004F1050">
        <w:rPr>
          <w:noProof/>
        </w:rPr>
        <w:t>75839648175</w:t>
      </w:r>
      <w:r w:rsidRPr="004F1050">
        <w:t xml:space="preserve">, </w:t>
      </w:r>
      <w:r w:rsidRPr="004F1050">
        <w:rPr>
          <w:noProof/>
        </w:rPr>
        <w:t>Keltska 12</w:t>
      </w:r>
      <w:r w:rsidRPr="004F1050">
        <w:t xml:space="preserve">, </w:t>
      </w:r>
      <w:r w:rsidRPr="004F1050">
        <w:rPr>
          <w:noProof/>
        </w:rPr>
        <w:t>Sisak</w:t>
      </w:r>
      <w:r w:rsidRPr="004F1050">
        <w:t xml:space="preserve">, utvrđeni iznos tražbine iznosi </w:t>
      </w:r>
      <w:r w:rsidRPr="004F1050">
        <w:rPr>
          <w:noProof/>
        </w:rPr>
        <w:t>5.000,00</w:t>
      </w:r>
      <w:r w:rsidRPr="004F1050">
        <w:t xml:space="preserve"> kn. Iznos tražbine od </w:t>
      </w:r>
      <w:r w:rsidRPr="004F1050">
        <w:rPr>
          <w:noProof/>
        </w:rPr>
        <w:t>5.000,00 kn</w:t>
      </w:r>
      <w:r w:rsidRPr="004F1050">
        <w:t xml:space="preserve">, namirit će se unošenjem u temeljni kapital Dužnika izdavanjem novih redovnih dionica, pojedinačne nominalne vrijednosti 10,00 kn, pa će tako vjerovnik steći </w:t>
      </w:r>
      <w:r w:rsidRPr="004F1050">
        <w:rPr>
          <w:noProof/>
        </w:rPr>
        <w:t>500</w:t>
      </w:r>
      <w:r w:rsidRPr="004F1050">
        <w:t xml:space="preserve"> redovnih dionica Dužnika, ukupnog nominalnog iznosa </w:t>
      </w:r>
      <w:r w:rsidRPr="004F1050">
        <w:rPr>
          <w:noProof/>
        </w:rPr>
        <w:t>5.000,00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32. (34</w:t>
      </w:r>
      <w:r w:rsidRPr="004F1050">
        <w:t xml:space="preserve">.) Vjerovnik </w:t>
      </w:r>
      <w:r w:rsidRPr="004F1050">
        <w:rPr>
          <w:noProof/>
        </w:rPr>
        <w:t>Dubrovački vjesnik d.o.o.</w:t>
      </w:r>
      <w:r w:rsidRPr="004F1050">
        <w:t xml:space="preserve">, OIB: </w:t>
      </w:r>
      <w:r w:rsidRPr="004F1050">
        <w:rPr>
          <w:noProof/>
        </w:rPr>
        <w:t>71342575080</w:t>
      </w:r>
      <w:r w:rsidRPr="004F1050">
        <w:t xml:space="preserve">, </w:t>
      </w:r>
      <w:r w:rsidRPr="004F1050">
        <w:rPr>
          <w:noProof/>
        </w:rPr>
        <w:t>Vukovarska 10</w:t>
      </w:r>
      <w:r w:rsidRPr="004F1050">
        <w:t xml:space="preserve">, </w:t>
      </w:r>
      <w:r w:rsidRPr="004F1050">
        <w:rPr>
          <w:noProof/>
        </w:rPr>
        <w:t>Dubrovnik</w:t>
      </w:r>
      <w:r w:rsidRPr="004F1050">
        <w:t xml:space="preserve">, utvrđeni iznos tražbine iznosi </w:t>
      </w:r>
      <w:r w:rsidRPr="004F1050">
        <w:rPr>
          <w:noProof/>
        </w:rPr>
        <w:t>1.875,00</w:t>
      </w:r>
      <w:r w:rsidRPr="004F1050">
        <w:t xml:space="preserve"> kn. Iznos tražbine od </w:t>
      </w:r>
      <w:r w:rsidRPr="004F1050">
        <w:rPr>
          <w:noProof/>
        </w:rPr>
        <w:t>1.870,00 kn</w:t>
      </w:r>
      <w:r w:rsidRPr="004F1050">
        <w:t xml:space="preserve">, namirit će se unošenjem u temeljni kapital Dužnika izdavanjem novih redovnih dionica, pojedinačne nominalne vrijednosti 10,00 kn, pa će tako vjerovnik steći </w:t>
      </w:r>
      <w:r w:rsidRPr="004F1050">
        <w:rPr>
          <w:noProof/>
        </w:rPr>
        <w:t>187</w:t>
      </w:r>
      <w:r w:rsidRPr="004F1050">
        <w:t xml:space="preserve"> redovnih dionica Dužnika, ukupnog nominalnog iznosa </w:t>
      </w:r>
      <w:r w:rsidRPr="004F1050">
        <w:rPr>
          <w:noProof/>
        </w:rPr>
        <w:t>1.870,00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33. (35</w:t>
      </w:r>
      <w:r w:rsidRPr="004F1050">
        <w:t xml:space="preserve">.) Vjerovnik </w:t>
      </w:r>
      <w:r w:rsidRPr="004F1050">
        <w:rPr>
          <w:noProof/>
        </w:rPr>
        <w:t>Dumenčić Željko</w:t>
      </w:r>
      <w:r w:rsidRPr="004F1050">
        <w:t xml:space="preserve">, OIB: </w:t>
      </w:r>
      <w:r w:rsidRPr="004F1050">
        <w:rPr>
          <w:noProof/>
        </w:rPr>
        <w:t>07299392704</w:t>
      </w:r>
      <w:r w:rsidRPr="004F1050">
        <w:t xml:space="preserve">, </w:t>
      </w:r>
      <w:r w:rsidRPr="004F1050">
        <w:rPr>
          <w:noProof/>
        </w:rPr>
        <w:t>Rosulje 110</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34. (36</w:t>
      </w:r>
      <w:r w:rsidRPr="004F1050">
        <w:t xml:space="preserve">.) Vjerovnik </w:t>
      </w:r>
      <w:r w:rsidRPr="004F1050">
        <w:rPr>
          <w:noProof/>
        </w:rPr>
        <w:t>Eci d.o.o.</w:t>
      </w:r>
      <w:r w:rsidRPr="004F1050">
        <w:t xml:space="preserve">, OIB: </w:t>
      </w:r>
      <w:r w:rsidRPr="004F1050">
        <w:rPr>
          <w:noProof/>
        </w:rPr>
        <w:t>60256543965</w:t>
      </w:r>
      <w:r w:rsidRPr="004F1050">
        <w:t xml:space="preserve">, </w:t>
      </w:r>
      <w:r w:rsidRPr="004F1050">
        <w:rPr>
          <w:noProof/>
        </w:rPr>
        <w:t>Radnička cesta 177</w:t>
      </w:r>
      <w:r w:rsidRPr="004F1050">
        <w:t xml:space="preserve">, </w:t>
      </w:r>
      <w:r w:rsidRPr="004F1050">
        <w:rPr>
          <w:noProof/>
        </w:rPr>
        <w:t>Zagreb</w:t>
      </w:r>
      <w:r w:rsidRPr="004F1050">
        <w:t xml:space="preserve">, utvrđeni iznos tražbine iznosi </w:t>
      </w:r>
      <w:r w:rsidRPr="004F1050">
        <w:rPr>
          <w:noProof/>
        </w:rPr>
        <w:t>1.319,84</w:t>
      </w:r>
      <w:r w:rsidRPr="004F1050">
        <w:t xml:space="preserve"> kn. Iznos tražbine od </w:t>
      </w:r>
      <w:r w:rsidRPr="004F1050">
        <w:rPr>
          <w:noProof/>
        </w:rPr>
        <w:t>1.310,00 kn</w:t>
      </w:r>
      <w:r w:rsidRPr="004F1050">
        <w:t xml:space="preserve">, namirit će se unošenjem u temeljni kapital Dužnika izdavanjem novih redovnih dionica, pojedinačne nominalne vrijednosti 10,00 kn, pa će tako vjerovnik steći </w:t>
      </w:r>
      <w:r w:rsidRPr="004F1050">
        <w:rPr>
          <w:noProof/>
        </w:rPr>
        <w:t>131</w:t>
      </w:r>
      <w:r w:rsidRPr="004F1050">
        <w:t xml:space="preserve"> redovnih dionica Dužnika, ukupnog nominalnog iznosa </w:t>
      </w:r>
      <w:r w:rsidRPr="004F1050">
        <w:rPr>
          <w:noProof/>
        </w:rPr>
        <w:t>1.310,00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9,84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35. (37</w:t>
      </w:r>
      <w:r w:rsidRPr="004F1050">
        <w:t xml:space="preserve">.) Vjerovnik </w:t>
      </w:r>
      <w:r w:rsidRPr="004F1050">
        <w:rPr>
          <w:noProof/>
        </w:rPr>
        <w:t>Eko drvo Babić d.o.o</w:t>
      </w:r>
      <w:r w:rsidRPr="004F1050">
        <w:t xml:space="preserve">, OIB: </w:t>
      </w:r>
      <w:r w:rsidRPr="004F1050">
        <w:rPr>
          <w:noProof/>
        </w:rPr>
        <w:t>28652228058</w:t>
      </w:r>
      <w:r w:rsidRPr="004F1050">
        <w:t xml:space="preserve">, </w:t>
      </w:r>
      <w:r w:rsidRPr="004F1050">
        <w:rPr>
          <w:noProof/>
        </w:rPr>
        <w:t>D.Trstenjaka 38, Majur</w:t>
      </w:r>
      <w:r w:rsidRPr="004F1050">
        <w:t xml:space="preserve">, </w:t>
      </w:r>
      <w:r w:rsidRPr="004F1050">
        <w:rPr>
          <w:noProof/>
        </w:rPr>
        <w:t>H.Kostajnica</w:t>
      </w:r>
      <w:r w:rsidRPr="004F1050">
        <w:t xml:space="preserve">, utvrđeni iznos tražbine iznosi </w:t>
      </w:r>
      <w:r w:rsidRPr="004F1050">
        <w:rPr>
          <w:noProof/>
        </w:rPr>
        <w:t>2.820,00</w:t>
      </w:r>
      <w:r w:rsidRPr="004F1050">
        <w:t xml:space="preserve"> kn. Iznos tražbine od </w:t>
      </w:r>
      <w:r w:rsidRPr="004F1050">
        <w:rPr>
          <w:noProof/>
        </w:rPr>
        <w:t>2.820,00 kn</w:t>
      </w:r>
      <w:r w:rsidRPr="004F1050">
        <w:t xml:space="preserve">, namirit će se unošenjem u temeljni kapital Dužnika izdavanjem novih redovnih dionica, pojedinačne nominalne vrijednosti 10,00 kn, pa će tako vjerovnik steći </w:t>
      </w:r>
      <w:r w:rsidRPr="004F1050">
        <w:rPr>
          <w:noProof/>
        </w:rPr>
        <w:t>282</w:t>
      </w:r>
      <w:r w:rsidRPr="004F1050">
        <w:t xml:space="preserve"> redovnih dionica Dužnika, ukupnog nominalnog iznosa </w:t>
      </w:r>
      <w:r w:rsidRPr="004F1050">
        <w:rPr>
          <w:noProof/>
        </w:rPr>
        <w:t>2.820,00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36. (38</w:t>
      </w:r>
      <w:r w:rsidRPr="004F1050">
        <w:t xml:space="preserve">.) Vjerovnik Igor Gilg, vl. obrta ELEKTRORADIONA-GILG, obrt za usluge, OIB: </w:t>
      </w:r>
      <w:r w:rsidRPr="004F1050">
        <w:rPr>
          <w:noProof/>
        </w:rPr>
        <w:t>89215093521</w:t>
      </w:r>
      <w:r w:rsidRPr="004F1050">
        <w:t xml:space="preserve">, </w:t>
      </w:r>
      <w:r w:rsidRPr="004F1050">
        <w:rPr>
          <w:noProof/>
        </w:rPr>
        <w:t>Galdovačka 135</w:t>
      </w:r>
      <w:r w:rsidRPr="004F1050">
        <w:t xml:space="preserve">, </w:t>
      </w:r>
      <w:r w:rsidRPr="004F1050">
        <w:rPr>
          <w:noProof/>
        </w:rPr>
        <w:t>Sisak</w:t>
      </w:r>
      <w:r w:rsidRPr="004F1050">
        <w:t xml:space="preserve">, utvrđeni iznos tražbine iznosi </w:t>
      </w:r>
      <w:r w:rsidRPr="004F1050">
        <w:rPr>
          <w:noProof/>
        </w:rPr>
        <w:t>3.562,50</w:t>
      </w:r>
      <w:r w:rsidRPr="004F1050">
        <w:t xml:space="preserve"> kn. Iznos tražbine od </w:t>
      </w:r>
      <w:r w:rsidRPr="004F1050">
        <w:rPr>
          <w:noProof/>
        </w:rPr>
        <w:t>3.560,00 kn</w:t>
      </w:r>
      <w:r w:rsidRPr="004F1050">
        <w:t xml:space="preserve">, namirit će se unošenjem u temeljni kapital Dužnika izdavanjem novih redovnih dionica, pojedinačne nominalne vrijednosti 10,00 kn, pa će tako vjerovnik steći </w:t>
      </w:r>
      <w:r w:rsidRPr="004F1050">
        <w:rPr>
          <w:noProof/>
        </w:rPr>
        <w:t>356</w:t>
      </w:r>
      <w:r w:rsidRPr="004F1050">
        <w:t xml:space="preserve"> redovnih dionica Dužnika, ukupnog nominalnog iznosa </w:t>
      </w:r>
      <w:r w:rsidRPr="004F1050">
        <w:rPr>
          <w:noProof/>
        </w:rPr>
        <w:t>3.560,00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37. (39</w:t>
      </w:r>
      <w:r w:rsidRPr="004F1050">
        <w:t xml:space="preserve">.) Vjerovnik </w:t>
      </w:r>
      <w:r w:rsidRPr="004F1050">
        <w:rPr>
          <w:noProof/>
        </w:rPr>
        <w:t>ETI TISAK d.o.o.</w:t>
      </w:r>
      <w:r w:rsidRPr="004F1050">
        <w:t xml:space="preserve">, OIB: </w:t>
      </w:r>
      <w:r w:rsidRPr="004F1050">
        <w:rPr>
          <w:noProof/>
        </w:rPr>
        <w:t>13076543483</w:t>
      </w:r>
      <w:r w:rsidRPr="004F1050">
        <w:t xml:space="preserve">, </w:t>
      </w:r>
      <w:r w:rsidRPr="004F1050">
        <w:rPr>
          <w:noProof/>
        </w:rPr>
        <w:t>Trg Sv. Marije Čučerske 9</w:t>
      </w:r>
      <w:r w:rsidRPr="004F1050">
        <w:t xml:space="preserve">, </w:t>
      </w:r>
      <w:r w:rsidRPr="004F1050">
        <w:rPr>
          <w:noProof/>
        </w:rPr>
        <w:t>Zagreb</w:t>
      </w:r>
      <w:r w:rsidRPr="004F1050">
        <w:t xml:space="preserve">, utvrđeni iznos tražbine iznosi </w:t>
      </w:r>
      <w:r w:rsidRPr="004F1050">
        <w:rPr>
          <w:noProof/>
        </w:rPr>
        <w:t>2.963,92</w:t>
      </w:r>
      <w:r w:rsidRPr="004F1050">
        <w:t xml:space="preserve"> kn. Iznos tražbine od </w:t>
      </w:r>
      <w:r w:rsidRPr="004F1050">
        <w:rPr>
          <w:noProof/>
        </w:rPr>
        <w:t>2.960,00 kn</w:t>
      </w:r>
      <w:r w:rsidRPr="004F1050">
        <w:t xml:space="preserve">, namirit će se unošenjem u temeljni kapital Dužnika izdavanjem novih redovnih dionica, pojedinačne nominalne vrijednosti 10,00 kn, pa će tako vjerovnik steći </w:t>
      </w:r>
      <w:r w:rsidRPr="004F1050">
        <w:rPr>
          <w:noProof/>
        </w:rPr>
        <w:t>296</w:t>
      </w:r>
      <w:r w:rsidRPr="004F1050">
        <w:t xml:space="preserve"> redovnih dionica Dužnika, ukupnog nominalnog iznosa </w:t>
      </w:r>
      <w:r w:rsidRPr="004F1050">
        <w:rPr>
          <w:noProof/>
        </w:rPr>
        <w:t>2.960,00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3,92</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38. (40</w:t>
      </w:r>
      <w:r w:rsidRPr="004F1050">
        <w:t xml:space="preserve">.) Vjerovnik </w:t>
      </w:r>
      <w:r w:rsidRPr="004F1050">
        <w:rPr>
          <w:noProof/>
        </w:rPr>
        <w:t>Euroherc osiguranje d.d.</w:t>
      </w:r>
      <w:r w:rsidRPr="004F1050">
        <w:t xml:space="preserve">, OIB: </w:t>
      </w:r>
      <w:r w:rsidRPr="004F1050">
        <w:rPr>
          <w:noProof/>
        </w:rPr>
        <w:t>22694857747</w:t>
      </w:r>
      <w:r w:rsidRPr="004F1050">
        <w:t xml:space="preserve">, </w:t>
      </w:r>
      <w:r w:rsidRPr="004F1050">
        <w:rPr>
          <w:noProof/>
        </w:rPr>
        <w:t>Ulica grada Vukovara 54</w:t>
      </w:r>
      <w:r w:rsidRPr="004F1050">
        <w:t xml:space="preserve">, </w:t>
      </w:r>
      <w:r w:rsidRPr="004F1050">
        <w:rPr>
          <w:noProof/>
        </w:rPr>
        <w:t>Zagreb</w:t>
      </w:r>
      <w:r w:rsidRPr="004F1050">
        <w:t xml:space="preserve">, utvrđeni iznos tražbine iznosi </w:t>
      </w:r>
      <w:r w:rsidRPr="004F1050">
        <w:rPr>
          <w:noProof/>
        </w:rPr>
        <w:t>1.192,93</w:t>
      </w:r>
      <w:r w:rsidRPr="004F1050">
        <w:t xml:space="preserve"> kn. Iznos tražbine od </w:t>
      </w:r>
      <w:r w:rsidRPr="004F1050">
        <w:rPr>
          <w:noProof/>
        </w:rPr>
        <w:t>1.190,00 kn</w:t>
      </w:r>
      <w:r w:rsidRPr="004F1050">
        <w:t xml:space="preserve">, namirit će se unošenjem u temeljni kapital Dužnika izdavanjem novih redovnih dionica, pojedinačne nominalne vrijednosti 10,00 kn, pa će tako vjerovnik steći </w:t>
      </w:r>
      <w:r w:rsidRPr="004F1050">
        <w:rPr>
          <w:noProof/>
        </w:rPr>
        <w:t>119</w:t>
      </w:r>
      <w:r w:rsidRPr="004F1050">
        <w:t xml:space="preserve"> redovnih dionica Dužnika, ukupnog nominalnog iznosa </w:t>
      </w:r>
      <w:r w:rsidRPr="004F1050">
        <w:rPr>
          <w:noProof/>
        </w:rPr>
        <w:t>1.190,00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2,93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39. (42</w:t>
      </w:r>
      <w:r w:rsidRPr="004F1050">
        <w:t xml:space="preserve">.) Vjerovnik </w:t>
      </w:r>
      <w:r w:rsidRPr="004F1050">
        <w:rPr>
          <w:noProof/>
        </w:rPr>
        <w:t>Galeb d.d.</w:t>
      </w:r>
      <w:r w:rsidRPr="004F1050">
        <w:t xml:space="preserve">, OIB: </w:t>
      </w:r>
      <w:r w:rsidRPr="004F1050">
        <w:rPr>
          <w:noProof/>
        </w:rPr>
        <w:t>84554924553</w:t>
      </w:r>
      <w:r w:rsidRPr="004F1050">
        <w:t xml:space="preserve">, </w:t>
      </w:r>
      <w:r w:rsidRPr="004F1050">
        <w:rPr>
          <w:noProof/>
        </w:rPr>
        <w:t>Punta 6</w:t>
      </w:r>
      <w:r w:rsidRPr="004F1050">
        <w:t xml:space="preserve">, </w:t>
      </w:r>
      <w:r w:rsidRPr="004F1050">
        <w:rPr>
          <w:noProof/>
        </w:rPr>
        <w:t>Omiš</w:t>
      </w:r>
      <w:r w:rsidRPr="004F1050">
        <w:t xml:space="preserve">, utvrđeni iznos tražbine iznosi </w:t>
      </w:r>
      <w:r w:rsidRPr="004F1050">
        <w:rPr>
          <w:noProof/>
        </w:rPr>
        <w:t>12.135,07</w:t>
      </w:r>
      <w:r w:rsidRPr="004F1050">
        <w:t xml:space="preserve"> kn. Iznos tražbine od </w:t>
      </w:r>
      <w:r w:rsidRPr="004F1050">
        <w:rPr>
          <w:noProof/>
        </w:rPr>
        <w:t>12.130,00 kn</w:t>
      </w:r>
      <w:r w:rsidRPr="004F1050">
        <w:t xml:space="preserve">, namirit će se unošenjem u temeljni kapital Dužnika izdavanjem novih redovnih dionica, pojedinačne nominalne vrijednosti 10,00 kn, pa će tako vjerovnik steći </w:t>
      </w:r>
      <w:r w:rsidRPr="004F1050">
        <w:rPr>
          <w:noProof/>
        </w:rPr>
        <w:t>1213</w:t>
      </w:r>
      <w:r w:rsidRPr="004F1050">
        <w:t xml:space="preserve"> redovnih dionica Dužnika, ukupnog nominalnog iznosa </w:t>
      </w:r>
      <w:r w:rsidRPr="004F1050">
        <w:rPr>
          <w:noProof/>
        </w:rPr>
        <w:t>12.130,00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5,07</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40. (43</w:t>
      </w:r>
      <w:r w:rsidRPr="004F1050">
        <w:t xml:space="preserve">.) Vjerovnik </w:t>
      </w:r>
      <w:r w:rsidRPr="004F1050">
        <w:rPr>
          <w:noProof/>
        </w:rPr>
        <w:t>Galić Višnja</w:t>
      </w:r>
      <w:r w:rsidRPr="004F1050">
        <w:t xml:space="preserve">, OIB: </w:t>
      </w:r>
      <w:r w:rsidRPr="004F1050">
        <w:rPr>
          <w:noProof/>
        </w:rPr>
        <w:t>52780669357</w:t>
      </w:r>
      <w:r w:rsidRPr="004F1050">
        <w:t xml:space="preserve">, </w:t>
      </w:r>
      <w:r w:rsidRPr="004F1050">
        <w:rPr>
          <w:noProof/>
        </w:rPr>
        <w:t>Selište Kostajničko</w:t>
      </w:r>
      <w:r w:rsidRPr="004F1050">
        <w:t xml:space="preserve">, </w:t>
      </w:r>
      <w:r w:rsidRPr="004F1050">
        <w:rPr>
          <w:noProof/>
        </w:rPr>
        <w:t>Selište Kostajničko</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41. (44</w:t>
      </w:r>
      <w:r w:rsidRPr="004F1050">
        <w:t xml:space="preserve">.) Vjerovnik </w:t>
      </w:r>
      <w:r w:rsidRPr="004F1050">
        <w:rPr>
          <w:noProof/>
        </w:rPr>
        <w:t>Galić Zlatko</w:t>
      </w:r>
      <w:r w:rsidRPr="004F1050">
        <w:t xml:space="preserve">, OIB: </w:t>
      </w:r>
      <w:r w:rsidRPr="004F1050">
        <w:rPr>
          <w:noProof/>
        </w:rPr>
        <w:t>59033035848</w:t>
      </w:r>
      <w:r w:rsidRPr="004F1050">
        <w:t xml:space="preserve">, </w:t>
      </w:r>
      <w:r w:rsidRPr="004F1050">
        <w:rPr>
          <w:noProof/>
        </w:rPr>
        <w:t>Selište Kostajničko 24</w:t>
      </w:r>
      <w:r w:rsidRPr="004F1050">
        <w:t xml:space="preserve">, </w:t>
      </w:r>
      <w:r w:rsidRPr="004F1050">
        <w:rPr>
          <w:noProof/>
        </w:rPr>
        <w:t>Selište Kostajničko</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42. (45</w:t>
      </w:r>
      <w:r w:rsidRPr="004F1050">
        <w:t xml:space="preserve">.) Vjerovnik </w:t>
      </w:r>
      <w:r w:rsidRPr="004F1050">
        <w:rPr>
          <w:noProof/>
        </w:rPr>
        <w:t>Gavran Anto</w:t>
      </w:r>
      <w:r w:rsidRPr="004F1050">
        <w:t xml:space="preserve">, OIB: </w:t>
      </w:r>
      <w:r w:rsidRPr="004F1050">
        <w:rPr>
          <w:noProof/>
        </w:rPr>
        <w:t>04801404822</w:t>
      </w:r>
      <w:r w:rsidRPr="004F1050">
        <w:t xml:space="preserve">, </w:t>
      </w:r>
      <w:r w:rsidRPr="004F1050">
        <w:rPr>
          <w:noProof/>
        </w:rPr>
        <w:t>R.Djetelića 83</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43. (46)</w:t>
      </w:r>
      <w:r w:rsidRPr="004F1050">
        <w:t xml:space="preserve">. Vjerovnik </w:t>
      </w:r>
      <w:r w:rsidRPr="004F1050">
        <w:rPr>
          <w:noProof/>
        </w:rPr>
        <w:t>General Logistics Systems Croatia d.o.o.</w:t>
      </w:r>
      <w:r w:rsidRPr="004F1050">
        <w:t xml:space="preserve">, OIB: </w:t>
      </w:r>
      <w:r w:rsidRPr="004F1050">
        <w:rPr>
          <w:noProof/>
        </w:rPr>
        <w:t>88360795357</w:t>
      </w:r>
      <w:r w:rsidRPr="004F1050">
        <w:t xml:space="preserve">, </w:t>
      </w:r>
      <w:r w:rsidRPr="004F1050">
        <w:rPr>
          <w:noProof/>
        </w:rPr>
        <w:t>Varaždinska 116</w:t>
      </w:r>
      <w:r w:rsidRPr="004F1050">
        <w:t xml:space="preserve">, </w:t>
      </w:r>
      <w:r w:rsidRPr="004F1050">
        <w:rPr>
          <w:noProof/>
        </w:rPr>
        <w:t>Popovec</w:t>
      </w:r>
      <w:r w:rsidRPr="004F1050">
        <w:t xml:space="preserve">, utvrđeni iznos tražbine iznosi </w:t>
      </w:r>
      <w:r w:rsidRPr="004F1050">
        <w:rPr>
          <w:noProof/>
        </w:rPr>
        <w:t>28.326,24</w:t>
      </w:r>
      <w:r w:rsidRPr="004F1050">
        <w:t xml:space="preserve"> kn. Iznos tražbine od </w:t>
      </w:r>
      <w:r w:rsidRPr="004F1050">
        <w:rPr>
          <w:noProof/>
        </w:rPr>
        <w:t>28.320,00 kn</w:t>
      </w:r>
      <w:r w:rsidRPr="004F1050">
        <w:t xml:space="preserve">, namirit će se unošenjem u temeljni kapital Dužnika izdavanjem novih redovnih dionica, pojedinačne nominalne vrijednosti 10,00 kn, pa će tako vjerovnik steći </w:t>
      </w:r>
      <w:r w:rsidRPr="004F1050">
        <w:rPr>
          <w:noProof/>
        </w:rPr>
        <w:t>2832</w:t>
      </w:r>
      <w:r w:rsidRPr="004F1050">
        <w:t xml:space="preserve"> redovnih dionica Dužnika, ukupnog nominalnog iznosa </w:t>
      </w:r>
      <w:r w:rsidRPr="004F1050">
        <w:rPr>
          <w:noProof/>
        </w:rPr>
        <w:t>28.320,00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6,24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44. (48</w:t>
      </w:r>
      <w:r w:rsidRPr="004F1050">
        <w:t xml:space="preserve">.) Vjerovnik </w:t>
      </w:r>
      <w:r w:rsidRPr="004F1050">
        <w:rPr>
          <w:noProof/>
        </w:rPr>
        <w:t>Govorčinović Krunoslav</w:t>
      </w:r>
      <w:r w:rsidRPr="004F1050">
        <w:t xml:space="preserve">, OIB: </w:t>
      </w:r>
      <w:r w:rsidRPr="004F1050">
        <w:rPr>
          <w:noProof/>
        </w:rPr>
        <w:t>86523550172</w:t>
      </w:r>
      <w:r w:rsidRPr="004F1050">
        <w:t xml:space="preserve">, </w:t>
      </w:r>
      <w:r w:rsidRPr="004F1050">
        <w:rPr>
          <w:noProof/>
        </w:rPr>
        <w:t>Selište Kostajničko 7</w:t>
      </w:r>
      <w:r w:rsidRPr="004F1050">
        <w:t xml:space="preserve">, </w:t>
      </w:r>
      <w:r w:rsidRPr="004F1050">
        <w:rPr>
          <w:noProof/>
        </w:rPr>
        <w:t>Selište Kostajničko</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45. (53</w:t>
      </w:r>
      <w:r w:rsidRPr="004F1050">
        <w:t xml:space="preserve">.) Vjerovnik </w:t>
      </w:r>
      <w:r w:rsidRPr="004F1050">
        <w:rPr>
          <w:noProof/>
        </w:rPr>
        <w:t>GS1 Croatia - Hrvatsko udruženje za automatsku identifikaciju, elektroničku razmjenu podataka i upravljanje poslovnim procesima</w:t>
      </w:r>
      <w:r w:rsidRPr="004F1050">
        <w:t xml:space="preserve">, OIB: </w:t>
      </w:r>
      <w:r w:rsidRPr="004F1050">
        <w:rPr>
          <w:noProof/>
        </w:rPr>
        <w:t>03365973101</w:t>
      </w:r>
      <w:r w:rsidRPr="004F1050">
        <w:t xml:space="preserve">, </w:t>
      </w:r>
      <w:r w:rsidRPr="004F1050">
        <w:rPr>
          <w:noProof/>
        </w:rPr>
        <w:t>Tuškanac 14</w:t>
      </w:r>
      <w:r w:rsidRPr="004F1050">
        <w:t xml:space="preserve">, </w:t>
      </w:r>
      <w:r w:rsidRPr="004F1050">
        <w:rPr>
          <w:noProof/>
        </w:rPr>
        <w:t>Zagreb</w:t>
      </w:r>
      <w:r w:rsidRPr="004F1050">
        <w:t xml:space="preserve">, utvrđeni iznos tražbine iznosi </w:t>
      </w:r>
      <w:r w:rsidRPr="004F1050">
        <w:rPr>
          <w:noProof/>
        </w:rPr>
        <w:t>13.506,24</w:t>
      </w:r>
      <w:r w:rsidRPr="004F1050">
        <w:t xml:space="preserve"> kn. Iznos tražbine od </w:t>
      </w:r>
      <w:r w:rsidRPr="004F1050">
        <w:rPr>
          <w:noProof/>
        </w:rPr>
        <w:t>13.500,00 kn</w:t>
      </w:r>
      <w:r w:rsidRPr="004F1050">
        <w:t xml:space="preserve">, namirit će se unošenjem u temeljni kapital Dužnika izdavanjem novih redovnih dionica, pojedinačne nominalne vrijednosti 10,00 kn, pa će tako vjerovnik steći </w:t>
      </w:r>
      <w:r w:rsidRPr="004F1050">
        <w:rPr>
          <w:noProof/>
        </w:rPr>
        <w:t>1350</w:t>
      </w:r>
      <w:r w:rsidRPr="004F1050">
        <w:t xml:space="preserve"> redovnih dionica Dužnika, ukupnog nominalnog iznosa </w:t>
      </w:r>
      <w:r w:rsidRPr="004F1050">
        <w:rPr>
          <w:noProof/>
        </w:rPr>
        <w:t>13.500,00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6,24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46. (54</w:t>
      </w:r>
      <w:r w:rsidRPr="004F1050">
        <w:t xml:space="preserve">.) Vjerovnik </w:t>
      </w:r>
      <w:r w:rsidRPr="004F1050">
        <w:rPr>
          <w:noProof/>
        </w:rPr>
        <w:t>GT Glastex Handels GmbH Austrija</w:t>
      </w:r>
      <w:r w:rsidRPr="004F1050">
        <w:t xml:space="preserve">, </w:t>
      </w:r>
      <w:r w:rsidRPr="004F1050">
        <w:rPr>
          <w:noProof/>
        </w:rPr>
        <w:t>AT U39668409</w:t>
      </w:r>
      <w:r w:rsidRPr="004F1050">
        <w:t xml:space="preserve">, </w:t>
      </w:r>
      <w:r w:rsidRPr="004F1050">
        <w:rPr>
          <w:noProof/>
        </w:rPr>
        <w:t>Wulfengasse 16/a</w:t>
      </w:r>
      <w:r w:rsidRPr="004F1050">
        <w:t xml:space="preserve">, </w:t>
      </w:r>
      <w:r w:rsidRPr="004F1050">
        <w:rPr>
          <w:noProof/>
        </w:rPr>
        <w:t>Klagenfurt</w:t>
      </w:r>
      <w:r w:rsidRPr="004F1050">
        <w:t xml:space="preserve">, utvrđeni iznos tražbine iznosi </w:t>
      </w:r>
      <w:r w:rsidRPr="004F1050">
        <w:rPr>
          <w:noProof/>
        </w:rPr>
        <w:t>154.837,12</w:t>
      </w:r>
      <w:r w:rsidRPr="004F1050">
        <w:t xml:space="preserve"> kn. Iznos tražbine od </w:t>
      </w:r>
      <w:r w:rsidRPr="004F1050">
        <w:rPr>
          <w:noProof/>
        </w:rPr>
        <w:t>154.830,00 kn</w:t>
      </w:r>
      <w:r w:rsidRPr="004F1050">
        <w:t xml:space="preserve">, namirit će se unošenjem u temeljni kapital Dužnika izdavanjem novih redovnih dionica, </w:t>
      </w:r>
      <w:r w:rsidRPr="004F1050">
        <w:lastRenderedPageBreak/>
        <w:t xml:space="preserve">pojedinačne nominalne vrijednosti 10,00 kn, pa će tako vjerovnik steći </w:t>
      </w:r>
      <w:r w:rsidRPr="004F1050">
        <w:rPr>
          <w:noProof/>
        </w:rPr>
        <w:t>15483</w:t>
      </w:r>
      <w:r w:rsidRPr="004F1050">
        <w:t xml:space="preserve"> redovnih dionica Dužnika, ukupnog nominalnog iznosa </w:t>
      </w:r>
      <w:r w:rsidRPr="004F1050">
        <w:rPr>
          <w:noProof/>
        </w:rPr>
        <w:t>154.830,00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7,12</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47. (55</w:t>
      </w:r>
      <w:r w:rsidRPr="004F1050">
        <w:t xml:space="preserve">.) Vjerovnik </w:t>
      </w:r>
      <w:r w:rsidRPr="004F1050">
        <w:rPr>
          <w:noProof/>
        </w:rPr>
        <w:t>Hanzir Romana</w:t>
      </w:r>
      <w:r w:rsidRPr="004F1050">
        <w:t xml:space="preserve">, OIB: </w:t>
      </w:r>
      <w:r w:rsidRPr="004F1050">
        <w:rPr>
          <w:noProof/>
        </w:rPr>
        <w:t>05652338783</w:t>
      </w:r>
      <w:r w:rsidRPr="004F1050">
        <w:t xml:space="preserve">, </w:t>
      </w:r>
      <w:r w:rsidRPr="004F1050">
        <w:rPr>
          <w:noProof/>
        </w:rPr>
        <w:t>Zagrebačka cesta 27</w:t>
      </w:r>
      <w:r w:rsidRPr="004F1050">
        <w:t xml:space="preserve">, </w:t>
      </w:r>
      <w:r w:rsidRPr="004F1050">
        <w:rPr>
          <w:noProof/>
        </w:rPr>
        <w:t>Šenkovec</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(59</w:t>
      </w:r>
      <w:r w:rsidRPr="004F1050">
        <w:t>.) ................</w:t>
      </w:r>
    </w:p>
    <w:p w:rsidRDefault="00D368DF" w:rsidP="00D368DF" w:rsidR="00D368DF" w:rsidRPr="004F1050">
      <w:pPr>
        <w:jc w:val="both"/>
      </w:pPr>
    </w:p>
    <w:p w:rsidRDefault="00D368DF" w:rsidP="00D368DF" w:rsidR="00D368DF" w:rsidRPr="004F1050">
      <w:pPr>
        <w:jc w:val="both"/>
      </w:pPr>
      <w:r w:rsidRPr="004F1050">
        <w:rPr>
          <w:noProof/>
        </w:rPr>
        <w:t>48. (60</w:t>
      </w:r>
      <w:r w:rsidRPr="004F1050">
        <w:t xml:space="preserve">.) Vjerovnik </w:t>
      </w:r>
      <w:r w:rsidRPr="004F1050">
        <w:rPr>
          <w:noProof/>
        </w:rPr>
        <w:t>Hrvatska gospodarska komora</w:t>
      </w:r>
      <w:r w:rsidRPr="004F1050">
        <w:t xml:space="preserve">, OIB: </w:t>
      </w:r>
      <w:r w:rsidRPr="004F1050">
        <w:rPr>
          <w:noProof/>
        </w:rPr>
        <w:t>85167032587</w:t>
      </w:r>
      <w:r w:rsidRPr="004F1050">
        <w:t xml:space="preserve">, </w:t>
      </w:r>
      <w:r w:rsidRPr="004F1050">
        <w:rPr>
          <w:noProof/>
        </w:rPr>
        <w:t>Roosveltov trg 2</w:t>
      </w:r>
      <w:r w:rsidRPr="004F1050">
        <w:t xml:space="preserve">, </w:t>
      </w:r>
      <w:r w:rsidRPr="004F1050">
        <w:rPr>
          <w:noProof/>
        </w:rPr>
        <w:t>Zagreb</w:t>
      </w:r>
      <w:r w:rsidRPr="004F1050">
        <w:t xml:space="preserve">, utvrđeni iznos tražbine iznosi </w:t>
      </w:r>
      <w:r w:rsidRPr="004F1050">
        <w:rPr>
          <w:noProof/>
        </w:rPr>
        <w:t>10.993,50</w:t>
      </w:r>
      <w:r w:rsidRPr="004F1050">
        <w:t xml:space="preserve"> kn. Iznos tražbine od </w:t>
      </w:r>
      <w:r w:rsidRPr="004F1050">
        <w:rPr>
          <w:noProof/>
        </w:rPr>
        <w:t>10.990,00 kn</w:t>
      </w:r>
      <w:r w:rsidRPr="004F1050">
        <w:t xml:space="preserve">, namirit će se unošenjem u temeljni kapital Dužnika izdavanjem novih redovnih dionica, pojedinačne nominalne vrijednosti 10,00 kn, pa će tako vjerovnik steći </w:t>
      </w:r>
      <w:r w:rsidRPr="004F1050">
        <w:rPr>
          <w:noProof/>
        </w:rPr>
        <w:t>1099</w:t>
      </w:r>
      <w:r w:rsidRPr="004F1050">
        <w:t xml:space="preserve"> redovnih dionica Dužnika, ukupnog nominalnog iznosa </w:t>
      </w:r>
      <w:r w:rsidRPr="004F1050">
        <w:rPr>
          <w:noProof/>
        </w:rPr>
        <w:t>10.990,00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(62</w:t>
      </w:r>
      <w:r w:rsidRPr="004F1050">
        <w:t>. ) .................</w:t>
      </w:r>
    </w:p>
    <w:p w:rsidRDefault="00D368DF" w:rsidP="00D368DF" w:rsidR="00D368DF" w:rsidRPr="004F1050">
      <w:pPr>
        <w:jc w:val="both"/>
      </w:pPr>
    </w:p>
    <w:p w:rsidRDefault="00D368DF" w:rsidP="00D368DF" w:rsidR="00D368DF" w:rsidRPr="004F1050">
      <w:pPr>
        <w:jc w:val="both"/>
      </w:pPr>
      <w:r w:rsidRPr="004F1050">
        <w:rPr>
          <w:noProof/>
        </w:rPr>
        <w:t>49. (64</w:t>
      </w:r>
      <w:r w:rsidRPr="004F1050">
        <w:t xml:space="preserve">.) Vjerovnik </w:t>
      </w:r>
      <w:r w:rsidRPr="004F1050">
        <w:rPr>
          <w:noProof/>
        </w:rPr>
        <w:t>Hrvatska udruga poslodavaca</w:t>
      </w:r>
      <w:r w:rsidRPr="004F1050">
        <w:t xml:space="preserve">, OIB: </w:t>
      </w:r>
      <w:r w:rsidRPr="004F1050">
        <w:rPr>
          <w:noProof/>
        </w:rPr>
        <w:t>80978339255</w:t>
      </w:r>
      <w:r w:rsidRPr="004F1050">
        <w:t xml:space="preserve">, </w:t>
      </w:r>
      <w:r w:rsidRPr="004F1050">
        <w:rPr>
          <w:noProof/>
        </w:rPr>
        <w:t>Praška 5</w:t>
      </w:r>
      <w:r w:rsidRPr="004F1050">
        <w:t xml:space="preserve">, </w:t>
      </w:r>
      <w:r w:rsidRPr="004F1050">
        <w:rPr>
          <w:noProof/>
        </w:rPr>
        <w:t>Zagreb</w:t>
      </w:r>
      <w:r w:rsidRPr="004F1050">
        <w:t xml:space="preserve">, utvrđeni iznos tražbine iznosi </w:t>
      </w:r>
      <w:r w:rsidRPr="004F1050">
        <w:rPr>
          <w:noProof/>
        </w:rPr>
        <w:t>48.092,88</w:t>
      </w:r>
      <w:r w:rsidRPr="004F1050">
        <w:t xml:space="preserve"> kn. Iznos tražbine od </w:t>
      </w:r>
      <w:r w:rsidRPr="004F1050">
        <w:rPr>
          <w:noProof/>
        </w:rPr>
        <w:t>48.090,00 kn</w:t>
      </w:r>
      <w:r w:rsidRPr="004F1050">
        <w:t xml:space="preserve">, namirit će se unošenjem u temeljni kapital Dužnika izdavanjem novih redovnih dionica, pojedinačne nominalne vrijednosti 10,00 kn, pa će tako vjerovnik steći </w:t>
      </w:r>
      <w:r w:rsidRPr="004F1050">
        <w:rPr>
          <w:noProof/>
        </w:rPr>
        <w:t>4809</w:t>
      </w:r>
      <w:r w:rsidRPr="004F1050">
        <w:t xml:space="preserve"> redovnih dionica Dužnika, ukupnog nominalnog iznosa </w:t>
      </w:r>
      <w:r w:rsidRPr="004F1050">
        <w:rPr>
          <w:noProof/>
        </w:rPr>
        <w:t>48.090,00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2,88</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50. (67</w:t>
      </w:r>
      <w:r w:rsidRPr="004F1050">
        <w:t xml:space="preserve">.) Vjerovnik </w:t>
      </w:r>
      <w:r w:rsidRPr="004F1050">
        <w:rPr>
          <w:noProof/>
        </w:rPr>
        <w:t>Hrvatski inženjerski savez tekstilaca</w:t>
      </w:r>
      <w:r w:rsidRPr="004F1050">
        <w:t xml:space="preserve">, OIB: </w:t>
      </w:r>
      <w:r w:rsidRPr="004F1050">
        <w:rPr>
          <w:noProof/>
        </w:rPr>
        <w:t>19468402307</w:t>
      </w:r>
      <w:r w:rsidRPr="004F1050">
        <w:t xml:space="preserve">, </w:t>
      </w:r>
      <w:r w:rsidRPr="004F1050">
        <w:rPr>
          <w:noProof/>
        </w:rPr>
        <w:t>Selska cesta 90f</w:t>
      </w:r>
      <w:r w:rsidRPr="004F1050">
        <w:t xml:space="preserve">, </w:t>
      </w:r>
      <w:r w:rsidRPr="004F1050">
        <w:rPr>
          <w:noProof/>
        </w:rPr>
        <w:t>Zagreb</w:t>
      </w:r>
      <w:r w:rsidRPr="004F1050">
        <w:t xml:space="preserve">, utvrđeni iznos tražbine iznosi </w:t>
      </w:r>
      <w:r w:rsidRPr="004F1050">
        <w:rPr>
          <w:noProof/>
        </w:rPr>
        <w:t>4.290,00</w:t>
      </w:r>
      <w:r w:rsidRPr="004F1050">
        <w:t xml:space="preserve"> kn. Iznos tražbine od </w:t>
      </w:r>
      <w:r w:rsidRPr="004F1050">
        <w:rPr>
          <w:noProof/>
        </w:rPr>
        <w:t>4.290,00 kn</w:t>
      </w:r>
      <w:r w:rsidRPr="004F1050">
        <w:t xml:space="preserve">, namirit će se unošenjem u temeljni kapital Dužnika izdavanjem novih redovnih dionica, pojedinačne nominalne vrijednosti 10,00 kn, pa će tako vjerovnik steći </w:t>
      </w:r>
      <w:r w:rsidRPr="004F1050">
        <w:rPr>
          <w:noProof/>
        </w:rPr>
        <w:t>429</w:t>
      </w:r>
      <w:r w:rsidRPr="004F1050">
        <w:t xml:space="preserve"> redovnih dionica Dužnika, ukupnog nominalnog iznosa </w:t>
      </w:r>
      <w:r w:rsidRPr="004F1050">
        <w:rPr>
          <w:noProof/>
        </w:rPr>
        <w:t>4.290,00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51. (68</w:t>
      </w:r>
      <w:r w:rsidRPr="004F1050">
        <w:t xml:space="preserve">.) Vjerovnik </w:t>
      </w:r>
      <w:r w:rsidRPr="004F1050">
        <w:rPr>
          <w:noProof/>
        </w:rPr>
        <w:t>Hrvatski Telekom d.d.</w:t>
      </w:r>
      <w:r w:rsidRPr="004F1050">
        <w:t xml:space="preserve">, OIB: </w:t>
      </w:r>
      <w:r w:rsidRPr="004F1050">
        <w:rPr>
          <w:noProof/>
        </w:rPr>
        <w:t>81793146560</w:t>
      </w:r>
      <w:r w:rsidRPr="004F1050">
        <w:t xml:space="preserve">, </w:t>
      </w:r>
      <w:r w:rsidRPr="004F1050">
        <w:rPr>
          <w:noProof/>
        </w:rPr>
        <w:t>Roberta Frangeša Mihanovića 9</w:t>
      </w:r>
      <w:r w:rsidRPr="004F1050">
        <w:t xml:space="preserve">, </w:t>
      </w:r>
      <w:r w:rsidRPr="004F1050">
        <w:rPr>
          <w:noProof/>
        </w:rPr>
        <w:t>Zagreb</w:t>
      </w:r>
      <w:r w:rsidRPr="004F1050">
        <w:t xml:space="preserve">, utvrđeni iznos tražbine iznosi </w:t>
      </w:r>
      <w:r w:rsidRPr="004F1050">
        <w:rPr>
          <w:noProof/>
        </w:rPr>
        <w:t>3.372,56</w:t>
      </w:r>
      <w:r w:rsidRPr="004F1050">
        <w:t xml:space="preserve"> kn. Iznos tražbine od </w:t>
      </w:r>
      <w:r w:rsidRPr="004F1050">
        <w:rPr>
          <w:noProof/>
        </w:rPr>
        <w:t>3.370,00 kn</w:t>
      </w:r>
      <w:r w:rsidRPr="004F1050">
        <w:t xml:space="preserve">, namirit će se unošenjem u temeljni kapital Dužnika izdavanjem novih redovnih dionica, pojedinačne nominalne vrijednosti 10,00 kn, pa će tako vjerovnik steći </w:t>
      </w:r>
      <w:r w:rsidRPr="004F1050">
        <w:rPr>
          <w:noProof/>
        </w:rPr>
        <w:t>337</w:t>
      </w:r>
      <w:r w:rsidRPr="004F1050">
        <w:t xml:space="preserve"> redovnih dionica Dužnika, ukupnog nominalnog iznosa </w:t>
      </w:r>
      <w:r w:rsidRPr="004F1050">
        <w:rPr>
          <w:noProof/>
        </w:rPr>
        <w:t>3.370,00</w:t>
      </w:r>
      <w:r w:rsidRPr="004F1050">
        <w:t xml:space="preserve"> kn.</w:t>
      </w:r>
    </w:p>
    <w:p w:rsidRDefault="00D368DF" w:rsidP="00D368DF" w:rsidR="00D368DF" w:rsidRPr="004F1050">
      <w:pPr>
        <w:jc w:val="both"/>
      </w:pPr>
    </w:p>
    <w:p w:rsidRDefault="00D368DF" w:rsidP="00D368DF" w:rsidR="00D368DF" w:rsidRPr="004F1050">
      <w:pPr>
        <w:jc w:val="both"/>
      </w:pPr>
      <w:r w:rsidRPr="004F1050">
        <w:lastRenderedPageBreak/>
        <w:t xml:space="preserve">Iznos od </w:t>
      </w:r>
      <w:r w:rsidRPr="004F1050">
        <w:rPr>
          <w:noProof/>
        </w:rPr>
        <w:t>2,56</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(69</w:t>
      </w:r>
      <w:r w:rsidRPr="004F1050">
        <w:t>.)  ...................</w:t>
      </w:r>
    </w:p>
    <w:p w:rsidRDefault="00D368DF" w:rsidP="00D368DF" w:rsidR="00D368DF" w:rsidRPr="004F1050">
      <w:pPr>
        <w:jc w:val="both"/>
      </w:pPr>
    </w:p>
    <w:p w:rsidRDefault="00D368DF" w:rsidP="00D368DF" w:rsidR="00D368DF" w:rsidRPr="004F1050">
      <w:pPr>
        <w:jc w:val="both"/>
      </w:pPr>
      <w:r w:rsidRPr="004F1050">
        <w:rPr>
          <w:noProof/>
        </w:rPr>
        <w:t>52. (71</w:t>
      </w:r>
      <w:r w:rsidRPr="004F1050">
        <w:t xml:space="preserve">.) Vjerovnik Davor Kovačić vl. obrta I.P.A.K. Prerada plastike, OIB: </w:t>
      </w:r>
      <w:r w:rsidRPr="004F1050">
        <w:rPr>
          <w:noProof/>
        </w:rPr>
        <w:t>33472431492</w:t>
      </w:r>
      <w:r w:rsidRPr="004F1050">
        <w:t xml:space="preserve">, </w:t>
      </w:r>
      <w:r w:rsidRPr="004F1050">
        <w:rPr>
          <w:noProof/>
        </w:rPr>
        <w:t>Zagrebačka 6</w:t>
      </w:r>
      <w:r w:rsidRPr="004F1050">
        <w:t xml:space="preserve">, </w:t>
      </w:r>
      <w:r w:rsidRPr="004F1050">
        <w:rPr>
          <w:noProof/>
        </w:rPr>
        <w:t>Sisak</w:t>
      </w:r>
      <w:r w:rsidRPr="004F1050">
        <w:t xml:space="preserve">, utvrđeni iznos tražbine iznosi </w:t>
      </w:r>
      <w:r w:rsidRPr="004F1050">
        <w:rPr>
          <w:noProof/>
        </w:rPr>
        <w:t>48.923,62</w:t>
      </w:r>
      <w:r w:rsidRPr="004F1050">
        <w:t xml:space="preserve"> kn. Iznos tražbine od </w:t>
      </w:r>
      <w:r w:rsidRPr="004F1050">
        <w:rPr>
          <w:noProof/>
        </w:rPr>
        <w:t>48.920,00 kn</w:t>
      </w:r>
      <w:r w:rsidRPr="004F1050">
        <w:t xml:space="preserve">, namirit će se unošenjem u temeljni kapital Dužnika izdavanjem novih redovnih dionica, pojedinačne nominalne vrijednosti 10,00 kn, pa će tako vjerovnik steći </w:t>
      </w:r>
      <w:r w:rsidRPr="004F1050">
        <w:rPr>
          <w:noProof/>
        </w:rPr>
        <w:t>4892</w:t>
      </w:r>
      <w:r w:rsidRPr="004F1050">
        <w:t xml:space="preserve"> redovnih dionica Dužnika, ukupnog nominalnog iznosa </w:t>
      </w:r>
      <w:r w:rsidRPr="004F1050">
        <w:rPr>
          <w:noProof/>
        </w:rPr>
        <w:t>48.920,00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3,62</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53. (72</w:t>
      </w:r>
      <w:r w:rsidRPr="004F1050">
        <w:t xml:space="preserve">.) Vjerovnik </w:t>
      </w:r>
      <w:r w:rsidRPr="004F1050">
        <w:rPr>
          <w:noProof/>
        </w:rPr>
        <w:t>ID 90 d.o.o.</w:t>
      </w:r>
      <w:r w:rsidRPr="004F1050">
        <w:t xml:space="preserve">, OIB: </w:t>
      </w:r>
      <w:r w:rsidRPr="004F1050">
        <w:rPr>
          <w:noProof/>
        </w:rPr>
        <w:t>67813285523</w:t>
      </w:r>
      <w:r w:rsidRPr="004F1050">
        <w:t xml:space="preserve">, </w:t>
      </w:r>
      <w:r w:rsidRPr="004F1050">
        <w:rPr>
          <w:noProof/>
        </w:rPr>
        <w:t>Ogrizovićeva 34/1</w:t>
      </w:r>
      <w:r w:rsidRPr="004F1050">
        <w:t xml:space="preserve">, </w:t>
      </w:r>
      <w:r w:rsidRPr="004F1050">
        <w:rPr>
          <w:noProof/>
        </w:rPr>
        <w:t>Zagreb</w:t>
      </w:r>
      <w:r w:rsidRPr="004F1050">
        <w:t xml:space="preserve">, utvrđeni iznos tražbine iznosi </w:t>
      </w:r>
      <w:r w:rsidRPr="004F1050">
        <w:rPr>
          <w:noProof/>
        </w:rPr>
        <w:t>2.037,50</w:t>
      </w:r>
      <w:r w:rsidRPr="004F1050">
        <w:t xml:space="preserve"> kn. Iznos tražbine od </w:t>
      </w:r>
      <w:r w:rsidRPr="004F1050">
        <w:rPr>
          <w:noProof/>
        </w:rPr>
        <w:t>2.030,00 kn</w:t>
      </w:r>
      <w:r w:rsidRPr="004F1050">
        <w:t xml:space="preserve">, namirit će se unošenjem u temeljni kapital Dužnika izdavanjem novih redovnih dionica, pojedinačne nominalne vrijednosti 10,00 kn, pa će tako vjerovnik steći </w:t>
      </w:r>
      <w:r w:rsidRPr="004F1050">
        <w:rPr>
          <w:noProof/>
        </w:rPr>
        <w:t>203</w:t>
      </w:r>
      <w:r w:rsidRPr="004F1050">
        <w:t xml:space="preserve"> redovnih dionica Dužnika, ukupnog nominalnog iznosa </w:t>
      </w:r>
      <w:r w:rsidRPr="004F1050">
        <w:rPr>
          <w:noProof/>
        </w:rPr>
        <w:t>2.030,00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7,50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54. (73</w:t>
      </w:r>
      <w:r w:rsidRPr="004F1050">
        <w:t xml:space="preserve">.) Vjerovnik </w:t>
      </w:r>
      <w:r w:rsidRPr="004F1050">
        <w:rPr>
          <w:noProof/>
        </w:rPr>
        <w:t>Ideo dizajn d.o.o.</w:t>
      </w:r>
      <w:r w:rsidRPr="004F1050">
        <w:t xml:space="preserve">, OIB: </w:t>
      </w:r>
      <w:r w:rsidRPr="004F1050">
        <w:rPr>
          <w:noProof/>
        </w:rPr>
        <w:t>43540141760</w:t>
      </w:r>
      <w:r w:rsidRPr="004F1050">
        <w:t xml:space="preserve">, </w:t>
      </w:r>
      <w:r w:rsidRPr="004F1050">
        <w:rPr>
          <w:noProof/>
        </w:rPr>
        <w:t>Cernička 24</w:t>
      </w:r>
      <w:r w:rsidRPr="004F1050">
        <w:t xml:space="preserve">, </w:t>
      </w:r>
      <w:r w:rsidRPr="004F1050">
        <w:rPr>
          <w:noProof/>
        </w:rPr>
        <w:t>Zagreb</w:t>
      </w:r>
      <w:r w:rsidRPr="004F1050">
        <w:t xml:space="preserve">, utvrđeni iznos tražbine iznosi </w:t>
      </w:r>
      <w:r w:rsidRPr="004F1050">
        <w:rPr>
          <w:noProof/>
        </w:rPr>
        <w:t>19.122,29</w:t>
      </w:r>
      <w:r w:rsidRPr="004F1050">
        <w:t xml:space="preserve"> kn. Iznos tražbine od </w:t>
      </w:r>
      <w:r w:rsidRPr="004F1050">
        <w:rPr>
          <w:noProof/>
        </w:rPr>
        <w:t>19.120,00 kn</w:t>
      </w:r>
      <w:r w:rsidRPr="004F1050">
        <w:t xml:space="preserve">, namirit će se unošenjem u temeljni kapital Dužnika izdavanjem novih redovnih dionica, pojedinačne nominalne vrijednosti 10,00 kn, pa će tako vjerovnik steći </w:t>
      </w:r>
      <w:r w:rsidRPr="004F1050">
        <w:rPr>
          <w:noProof/>
        </w:rPr>
        <w:t>1912</w:t>
      </w:r>
      <w:r w:rsidRPr="004F1050">
        <w:t xml:space="preserve"> redovnih dionica Dužnika, ukupnog nominalnog iznosa </w:t>
      </w:r>
      <w:r w:rsidRPr="004F1050">
        <w:rPr>
          <w:noProof/>
        </w:rPr>
        <w:t>19.120,00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2,29</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55. (74</w:t>
      </w:r>
      <w:r w:rsidRPr="004F1050">
        <w:t xml:space="preserve">.) Vjerovnik </w:t>
      </w:r>
      <w:r w:rsidRPr="004F1050">
        <w:rPr>
          <w:noProof/>
        </w:rPr>
        <w:t>Ilić Ivana</w:t>
      </w:r>
      <w:r w:rsidRPr="004F1050">
        <w:t xml:space="preserve">, OIB: </w:t>
      </w:r>
      <w:r w:rsidRPr="004F1050">
        <w:rPr>
          <w:noProof/>
        </w:rPr>
        <w:t>27228609135</w:t>
      </w:r>
      <w:r w:rsidRPr="004F1050">
        <w:t xml:space="preserve">, </w:t>
      </w:r>
      <w:r w:rsidRPr="004F1050">
        <w:rPr>
          <w:noProof/>
        </w:rPr>
        <w:t>Lovorino 17</w:t>
      </w:r>
      <w:r w:rsidRPr="004F1050">
        <w:t xml:space="preserve">, </w:t>
      </w:r>
      <w:r w:rsidRPr="004F1050">
        <w:rPr>
          <w:noProof/>
        </w:rPr>
        <w:t>Osojnik</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56. (75</w:t>
      </w:r>
      <w:r w:rsidRPr="004F1050">
        <w:t xml:space="preserve">.) Vjerovnik </w:t>
      </w:r>
      <w:r w:rsidRPr="004F1050">
        <w:rPr>
          <w:noProof/>
        </w:rPr>
        <w:t>IN TIME d.o.o.</w:t>
      </w:r>
      <w:r w:rsidRPr="004F1050">
        <w:t xml:space="preserve">, OIB: </w:t>
      </w:r>
      <w:r w:rsidRPr="004F1050">
        <w:rPr>
          <w:noProof/>
        </w:rPr>
        <w:t>18458216879</w:t>
      </w:r>
      <w:r w:rsidRPr="004F1050">
        <w:t xml:space="preserve">, </w:t>
      </w:r>
      <w:r w:rsidRPr="004F1050">
        <w:rPr>
          <w:noProof/>
        </w:rPr>
        <w:t>Pleška 47 c</w:t>
      </w:r>
      <w:r w:rsidRPr="004F1050">
        <w:t xml:space="preserve">, </w:t>
      </w:r>
      <w:r w:rsidRPr="004F1050">
        <w:rPr>
          <w:noProof/>
        </w:rPr>
        <w:t xml:space="preserve">Velika Gorica </w:t>
      </w:r>
      <w:r w:rsidRPr="004F1050">
        <w:t xml:space="preserve">, utvrđeni iznos tražbine iznosi </w:t>
      </w:r>
      <w:r w:rsidRPr="004F1050">
        <w:rPr>
          <w:noProof/>
        </w:rPr>
        <w:t>12.872,13</w:t>
      </w:r>
      <w:r w:rsidRPr="004F1050">
        <w:t xml:space="preserve"> kn. Iznos tražbine od </w:t>
      </w:r>
      <w:r w:rsidRPr="004F1050">
        <w:rPr>
          <w:noProof/>
        </w:rPr>
        <w:t>12.870,00 kn</w:t>
      </w:r>
      <w:r w:rsidRPr="004F1050">
        <w:t xml:space="preserve">, namirit će se unošenjem u temeljni kapital Dužnika izdavanjem novih redovnih dionica, pojedinačne nominalne vrijednosti 10,00 kn, pa će tako vjerovnik steći </w:t>
      </w:r>
      <w:r w:rsidRPr="004F1050">
        <w:rPr>
          <w:noProof/>
        </w:rPr>
        <w:t>1287</w:t>
      </w:r>
      <w:r w:rsidRPr="004F1050">
        <w:t xml:space="preserve"> redovnih dionica Dužnika, ukupnog nominalnog iznosa </w:t>
      </w:r>
      <w:r w:rsidRPr="004F1050">
        <w:rPr>
          <w:noProof/>
        </w:rPr>
        <w:t>12.870,00</w:t>
      </w:r>
      <w:r w:rsidRPr="004F1050">
        <w:t xml:space="preserve"> kn.</w:t>
      </w:r>
    </w:p>
    <w:p w:rsidRDefault="00D368DF" w:rsidP="00D368DF" w:rsidR="00D368DF" w:rsidRPr="004F1050">
      <w:pPr>
        <w:jc w:val="both"/>
      </w:pPr>
    </w:p>
    <w:p w:rsidRDefault="00D368DF" w:rsidP="00D368DF" w:rsidR="00D368DF" w:rsidRPr="004F1050">
      <w:pPr>
        <w:jc w:val="both"/>
      </w:pPr>
      <w:r w:rsidRPr="004F1050">
        <w:lastRenderedPageBreak/>
        <w:t xml:space="preserve">Iznos od </w:t>
      </w:r>
      <w:r w:rsidRPr="004F1050">
        <w:rPr>
          <w:noProof/>
        </w:rPr>
        <w:t>2,13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57. (76</w:t>
      </w:r>
      <w:r w:rsidRPr="004F1050">
        <w:t xml:space="preserve">.) Vjerovnik </w:t>
      </w:r>
      <w:r w:rsidRPr="004F1050">
        <w:rPr>
          <w:noProof/>
        </w:rPr>
        <w:t>INA-Industrija nafte d.d.</w:t>
      </w:r>
      <w:r w:rsidRPr="004F1050">
        <w:t xml:space="preserve">, OIB: </w:t>
      </w:r>
      <w:r w:rsidRPr="004F1050">
        <w:rPr>
          <w:noProof/>
        </w:rPr>
        <w:t>27759560625</w:t>
      </w:r>
      <w:r w:rsidRPr="004F1050">
        <w:t xml:space="preserve">, </w:t>
      </w:r>
      <w:r w:rsidRPr="004F1050">
        <w:rPr>
          <w:noProof/>
        </w:rPr>
        <w:t>Zagrebačka bb</w:t>
      </w:r>
      <w:r w:rsidRPr="004F1050">
        <w:t xml:space="preserve">, </w:t>
      </w:r>
      <w:r w:rsidRPr="004F1050">
        <w:rPr>
          <w:noProof/>
        </w:rPr>
        <w:t>Sisak</w:t>
      </w:r>
      <w:r w:rsidRPr="004F1050">
        <w:t xml:space="preserve">, utvrđeni iznos tražbine iznosi </w:t>
      </w:r>
      <w:r w:rsidRPr="004F1050">
        <w:rPr>
          <w:noProof/>
        </w:rPr>
        <w:t>295.227,70</w:t>
      </w:r>
      <w:r w:rsidRPr="004F1050">
        <w:t xml:space="preserve"> kn. Iznos tražbine od </w:t>
      </w:r>
      <w:r w:rsidRPr="004F1050">
        <w:rPr>
          <w:noProof/>
        </w:rPr>
        <w:t>295.220,00 kn</w:t>
      </w:r>
      <w:r w:rsidRPr="004F1050">
        <w:t xml:space="preserve">, namirit će se unošenjem u temeljni kapital Dužnika izdavanjem novih redovnih dionica, pojedinačne nominalne vrijednosti 10,00 kn, pa će tako vjerovnik steći </w:t>
      </w:r>
      <w:r w:rsidRPr="004F1050">
        <w:rPr>
          <w:noProof/>
        </w:rPr>
        <w:t>29522</w:t>
      </w:r>
      <w:r w:rsidRPr="004F1050">
        <w:t xml:space="preserve"> redovnih dionica Dužnika, ukupnog nominalnog iznosa </w:t>
      </w:r>
      <w:r w:rsidRPr="004F1050">
        <w:rPr>
          <w:noProof/>
        </w:rPr>
        <w:t>295.220,00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7,70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58. (77</w:t>
      </w:r>
      <w:r w:rsidRPr="004F1050">
        <w:t xml:space="preserve">.) Vjerovnik </w:t>
      </w:r>
      <w:r w:rsidRPr="004F1050">
        <w:rPr>
          <w:noProof/>
        </w:rPr>
        <w:t>Iskon Internet d.d.</w:t>
      </w:r>
      <w:r w:rsidRPr="004F1050">
        <w:t xml:space="preserve">, OIB: </w:t>
      </w:r>
      <w:r w:rsidRPr="004F1050">
        <w:rPr>
          <w:noProof/>
        </w:rPr>
        <w:t>36779353407</w:t>
      </w:r>
      <w:r w:rsidRPr="004F1050">
        <w:t xml:space="preserve">, </w:t>
      </w:r>
      <w:r w:rsidRPr="004F1050">
        <w:rPr>
          <w:noProof/>
        </w:rPr>
        <w:t>Savska cesta 41/ X</w:t>
      </w:r>
      <w:r w:rsidRPr="004F1050">
        <w:t xml:space="preserve">, </w:t>
      </w:r>
      <w:r w:rsidRPr="004F1050">
        <w:rPr>
          <w:noProof/>
        </w:rPr>
        <w:t>Zagreb</w:t>
      </w:r>
      <w:r w:rsidRPr="004F1050">
        <w:t xml:space="preserve">, utvrđeni iznos tražbine iznosi </w:t>
      </w:r>
      <w:r w:rsidRPr="004F1050">
        <w:rPr>
          <w:noProof/>
        </w:rPr>
        <w:t>2.218,44</w:t>
      </w:r>
      <w:r w:rsidRPr="004F1050">
        <w:t xml:space="preserve"> kn. Iznos tražbine od </w:t>
      </w:r>
      <w:r w:rsidRPr="004F1050">
        <w:rPr>
          <w:noProof/>
        </w:rPr>
        <w:t>2.210,00 kn</w:t>
      </w:r>
      <w:r w:rsidRPr="004F1050">
        <w:t xml:space="preserve">, namirit će se unošenjem u temeljni kapital Dužnika izdavanjem novih redovnih dionica, pojedinačne nominalne vrijednosti 10,00 kn, pa će tako vjerovnik steći </w:t>
      </w:r>
      <w:r w:rsidRPr="004F1050">
        <w:rPr>
          <w:noProof/>
        </w:rPr>
        <w:t>221</w:t>
      </w:r>
      <w:r w:rsidRPr="004F1050">
        <w:t xml:space="preserve"> redovnih dionica Dužnika, ukupnog nominalnog iznosa </w:t>
      </w:r>
      <w:r w:rsidRPr="004F1050">
        <w:rPr>
          <w:noProof/>
        </w:rPr>
        <w:t>2.210,00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8,44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59. (78</w:t>
      </w:r>
      <w:r w:rsidRPr="004F1050">
        <w:t xml:space="preserve">.) Vjerovnik </w:t>
      </w:r>
      <w:r w:rsidRPr="004F1050">
        <w:rPr>
          <w:noProof/>
        </w:rPr>
        <w:t>Iteks d.o.o.</w:t>
      </w:r>
      <w:r w:rsidRPr="004F1050">
        <w:t xml:space="preserve">, OIB: </w:t>
      </w:r>
      <w:r w:rsidRPr="004F1050">
        <w:rPr>
          <w:noProof/>
        </w:rPr>
        <w:t>28013592535</w:t>
      </w:r>
      <w:r w:rsidRPr="004F1050">
        <w:t xml:space="preserve">, </w:t>
      </w:r>
      <w:r w:rsidRPr="004F1050">
        <w:rPr>
          <w:noProof/>
        </w:rPr>
        <w:t>Dr.F. Tuđmana 4</w:t>
      </w:r>
      <w:r w:rsidRPr="004F1050">
        <w:t xml:space="preserve">, </w:t>
      </w:r>
      <w:r w:rsidRPr="004F1050">
        <w:rPr>
          <w:noProof/>
        </w:rPr>
        <w:t>Ilok</w:t>
      </w:r>
      <w:r w:rsidRPr="004F1050">
        <w:t xml:space="preserve">, utvrđeni iznos tražbine iznosi </w:t>
      </w:r>
      <w:r w:rsidRPr="004F1050">
        <w:rPr>
          <w:noProof/>
        </w:rPr>
        <w:t>616,66</w:t>
      </w:r>
      <w:r w:rsidRPr="004F1050">
        <w:t xml:space="preserve"> kn. Iznos tražbine od </w:t>
      </w:r>
      <w:r w:rsidRPr="004F1050">
        <w:rPr>
          <w:noProof/>
        </w:rPr>
        <w:t>610,00 kn</w:t>
      </w:r>
      <w:r w:rsidRPr="004F1050">
        <w:t xml:space="preserve">, namirit će se unošenjem u temeljni kapital Dužnika izdavanjem novih redovnih dionica, pojedinačne nominalne vrijednosti 10,00 kn, pa će tako vjerovnik steći </w:t>
      </w:r>
      <w:r w:rsidRPr="004F1050">
        <w:rPr>
          <w:noProof/>
        </w:rPr>
        <w:t>61</w:t>
      </w:r>
      <w:r w:rsidRPr="004F1050">
        <w:t xml:space="preserve"> redovnih dionica Dužnika, ukupnog nominalnog iznosa </w:t>
      </w:r>
      <w:r w:rsidRPr="004F1050">
        <w:rPr>
          <w:noProof/>
        </w:rPr>
        <w:t>610,00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6,66</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60. (79</w:t>
      </w:r>
      <w:r w:rsidRPr="004F1050">
        <w:t xml:space="preserve">.) Vjerovnik </w:t>
      </w:r>
      <w:r w:rsidRPr="004F1050">
        <w:rPr>
          <w:noProof/>
        </w:rPr>
        <w:t>Javni bilježnik Gordana Pličanić</w:t>
      </w:r>
      <w:r w:rsidRPr="004F1050">
        <w:t xml:space="preserve">, OIB: </w:t>
      </w:r>
      <w:r w:rsidRPr="004F1050">
        <w:rPr>
          <w:noProof/>
        </w:rPr>
        <w:t>56708524525</w:t>
      </w:r>
      <w:r w:rsidRPr="004F1050">
        <w:t xml:space="preserve">, </w:t>
      </w:r>
      <w:r w:rsidRPr="004F1050">
        <w:rPr>
          <w:noProof/>
        </w:rPr>
        <w:t>Nine Marakovića 69</w:t>
      </w:r>
      <w:r w:rsidRPr="004F1050">
        <w:t xml:space="preserve">, </w:t>
      </w:r>
      <w:r w:rsidRPr="004F1050">
        <w:rPr>
          <w:noProof/>
        </w:rPr>
        <w:t xml:space="preserve">Hrv. Kostajnica </w:t>
      </w:r>
      <w:r w:rsidRPr="004F1050">
        <w:t xml:space="preserve">, utvrđeni iznos tražbine iznosi </w:t>
      </w:r>
      <w:r w:rsidRPr="004F1050">
        <w:rPr>
          <w:noProof/>
        </w:rPr>
        <w:t>1.855,00</w:t>
      </w:r>
      <w:r w:rsidRPr="004F1050">
        <w:t xml:space="preserve"> kn. Iznos tražbine od </w:t>
      </w:r>
      <w:r w:rsidRPr="004F1050">
        <w:rPr>
          <w:noProof/>
        </w:rPr>
        <w:t>1.850,00 kn</w:t>
      </w:r>
      <w:r w:rsidRPr="004F1050">
        <w:t xml:space="preserve">, namirit će se unošenjem u temeljni kapital Dužnika izdavanjem novih redovnih dionica, pojedinačne nominalne vrijednosti 10,00 kn, pa će tako vjerovnik steći </w:t>
      </w:r>
      <w:r w:rsidRPr="004F1050">
        <w:rPr>
          <w:noProof/>
        </w:rPr>
        <w:t>185</w:t>
      </w:r>
      <w:r w:rsidRPr="004F1050">
        <w:t xml:space="preserve"> redovnih dionica Dužnika, ukupnog nominalnog iznosa </w:t>
      </w:r>
      <w:r w:rsidRPr="004F1050">
        <w:rPr>
          <w:noProof/>
        </w:rPr>
        <w:t>1.850,00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61. (81</w:t>
      </w:r>
      <w:r w:rsidRPr="004F1050">
        <w:t xml:space="preserve">.) Vjerovnik </w:t>
      </w:r>
      <w:r w:rsidRPr="004F1050">
        <w:rPr>
          <w:noProof/>
        </w:rPr>
        <w:t>Juranović Ivanka</w:t>
      </w:r>
      <w:r w:rsidRPr="004F1050">
        <w:t xml:space="preserve">, OIB: </w:t>
      </w:r>
      <w:r w:rsidRPr="004F1050">
        <w:rPr>
          <w:noProof/>
        </w:rPr>
        <w:t>25837348112</w:t>
      </w:r>
      <w:r w:rsidRPr="004F1050">
        <w:t xml:space="preserve">, </w:t>
      </w:r>
      <w:r w:rsidRPr="004F1050">
        <w:rPr>
          <w:noProof/>
        </w:rPr>
        <w:t>Kozibrod 1</w:t>
      </w:r>
      <w:r w:rsidRPr="004F1050">
        <w:t xml:space="preserve">, </w:t>
      </w:r>
      <w:r w:rsidRPr="004F1050">
        <w:rPr>
          <w:noProof/>
        </w:rPr>
        <w:t>Kozibrod</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lastRenderedPageBreak/>
        <w:t>62. (82</w:t>
      </w:r>
      <w:r w:rsidRPr="004F1050">
        <w:t xml:space="preserve">.) Vjerovnik </w:t>
      </w:r>
      <w:r w:rsidRPr="004F1050">
        <w:rPr>
          <w:noProof/>
        </w:rPr>
        <w:t>Jurić Marija</w:t>
      </w:r>
      <w:r w:rsidRPr="004F1050">
        <w:t xml:space="preserve">, OIB: </w:t>
      </w:r>
      <w:r w:rsidRPr="004F1050">
        <w:rPr>
          <w:noProof/>
        </w:rPr>
        <w:t>57766973374</w:t>
      </w:r>
      <w:r w:rsidRPr="004F1050">
        <w:t xml:space="preserve">, </w:t>
      </w:r>
      <w:r w:rsidRPr="004F1050">
        <w:rPr>
          <w:noProof/>
        </w:rPr>
        <w:t>R.Djetelića 54</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63. (83</w:t>
      </w:r>
      <w:r w:rsidRPr="004F1050">
        <w:t xml:space="preserve">.) Vjerovnik </w:t>
      </w:r>
      <w:r w:rsidRPr="004F1050">
        <w:rPr>
          <w:noProof/>
        </w:rPr>
        <w:t>K.V.A.D.IZ.d.o.o.</w:t>
      </w:r>
      <w:r w:rsidRPr="004F1050">
        <w:t xml:space="preserve">, OIB: </w:t>
      </w:r>
      <w:r w:rsidRPr="004F1050">
        <w:rPr>
          <w:noProof/>
        </w:rPr>
        <w:t>58153492553</w:t>
      </w:r>
      <w:r w:rsidRPr="004F1050">
        <w:t xml:space="preserve">, </w:t>
      </w:r>
      <w:r w:rsidRPr="004F1050">
        <w:rPr>
          <w:noProof/>
        </w:rPr>
        <w:t>Borovje 13/A</w:t>
      </w:r>
      <w:r w:rsidRPr="004F1050">
        <w:t xml:space="preserve">, </w:t>
      </w:r>
      <w:r w:rsidRPr="004F1050">
        <w:rPr>
          <w:noProof/>
        </w:rPr>
        <w:t xml:space="preserve">Zagreb </w:t>
      </w:r>
      <w:r w:rsidRPr="004F1050">
        <w:t xml:space="preserve">, utvrđeni iznos tražbine iznosi </w:t>
      </w:r>
      <w:r w:rsidRPr="004F1050">
        <w:rPr>
          <w:noProof/>
        </w:rPr>
        <w:t>5.854,27</w:t>
      </w:r>
      <w:r w:rsidRPr="004F1050">
        <w:t xml:space="preserve"> kn. Iznos tražbine od </w:t>
      </w:r>
      <w:r w:rsidRPr="004F1050">
        <w:rPr>
          <w:noProof/>
        </w:rPr>
        <w:t>5.850,00 kn</w:t>
      </w:r>
      <w:r w:rsidRPr="004F1050">
        <w:t xml:space="preserve">, namirit će se unošenjem u temeljni kapital Dužnika izdavanjem novih redovnih dionica, pojedinačne nominalne vrijednosti 10,00 kn, pa će tako vjerovnik steći </w:t>
      </w:r>
      <w:r w:rsidRPr="004F1050">
        <w:rPr>
          <w:noProof/>
        </w:rPr>
        <w:t>585</w:t>
      </w:r>
      <w:r w:rsidRPr="004F1050">
        <w:t xml:space="preserve"> redovnih dionica Dužnika, ukupnog nominalnog iznosa </w:t>
      </w:r>
      <w:r w:rsidRPr="004F1050">
        <w:rPr>
          <w:noProof/>
        </w:rPr>
        <w:t>5.850,00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4,27</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64. (84</w:t>
      </w:r>
      <w:r w:rsidRPr="004F1050">
        <w:t xml:space="preserve">.) Vjerovnik Sanel Kekić (Hasan Kekić), vl. obrta "KEKIĆ PROMET" AUTOPRIJEVOZNIČKI OBRT, OIB: </w:t>
      </w:r>
      <w:r w:rsidRPr="004F1050">
        <w:rPr>
          <w:noProof/>
        </w:rPr>
        <w:t>57322022242</w:t>
      </w:r>
      <w:r w:rsidRPr="004F1050">
        <w:t xml:space="preserve">, </w:t>
      </w:r>
      <w:r w:rsidRPr="004F1050">
        <w:rPr>
          <w:noProof/>
        </w:rPr>
        <w:t>H. narodnog preporoda  64</w:t>
      </w:r>
      <w:r w:rsidRPr="004F1050">
        <w:t xml:space="preserve">, </w:t>
      </w:r>
      <w:r w:rsidRPr="004F1050">
        <w:rPr>
          <w:noProof/>
        </w:rPr>
        <w:t>Sisak</w:t>
      </w:r>
      <w:r w:rsidRPr="004F1050">
        <w:t xml:space="preserve">, utvrđeni iznos tražbine iznosi </w:t>
      </w:r>
      <w:r w:rsidRPr="004F1050">
        <w:rPr>
          <w:noProof/>
        </w:rPr>
        <w:t>20.146,80</w:t>
      </w:r>
      <w:r w:rsidRPr="004F1050">
        <w:t xml:space="preserve"> kn. Iznos tražbine od </w:t>
      </w:r>
      <w:r w:rsidRPr="004F1050">
        <w:rPr>
          <w:noProof/>
        </w:rPr>
        <w:t>20.140,00 kn</w:t>
      </w:r>
      <w:r w:rsidRPr="004F1050">
        <w:t xml:space="preserve">, namirit će se unošenjem u temeljni kapital Dužnika izdavanjem novih redovnih dionica, pojedinačne nominalne vrijednosti 10,00 kn, pa će tako vjerovnik steći </w:t>
      </w:r>
      <w:r w:rsidRPr="004F1050">
        <w:rPr>
          <w:noProof/>
        </w:rPr>
        <w:t>2014</w:t>
      </w:r>
      <w:r w:rsidRPr="004F1050">
        <w:t xml:space="preserve"> redovnih dionica Dužnika, ukupnog nominalnog iznosa </w:t>
      </w:r>
      <w:r w:rsidRPr="004F1050">
        <w:rPr>
          <w:noProof/>
        </w:rPr>
        <w:t>20.140,00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6,80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65. (85</w:t>
      </w:r>
      <w:r w:rsidRPr="004F1050">
        <w:t xml:space="preserve">.) Vjerovnik </w:t>
      </w:r>
      <w:r w:rsidRPr="004F1050">
        <w:rPr>
          <w:noProof/>
        </w:rPr>
        <w:t>Koding d.o.o.</w:t>
      </w:r>
      <w:r w:rsidRPr="004F1050">
        <w:t xml:space="preserve">, OIB: </w:t>
      </w:r>
      <w:r w:rsidRPr="004F1050">
        <w:rPr>
          <w:noProof/>
        </w:rPr>
        <w:t>34018057834</w:t>
      </w:r>
      <w:r w:rsidRPr="004F1050">
        <w:t xml:space="preserve">, </w:t>
      </w:r>
      <w:r w:rsidRPr="004F1050">
        <w:rPr>
          <w:noProof/>
        </w:rPr>
        <w:t>F.Lovrića 8</w:t>
      </w:r>
      <w:r w:rsidRPr="004F1050">
        <w:t xml:space="preserve">, </w:t>
      </w:r>
      <w:r w:rsidRPr="004F1050">
        <w:rPr>
          <w:noProof/>
        </w:rPr>
        <w:t>Sisak</w:t>
      </w:r>
      <w:r w:rsidRPr="004F1050">
        <w:t xml:space="preserve">, utvrđeni iznos tražbine iznosi </w:t>
      </w:r>
      <w:r w:rsidRPr="004F1050">
        <w:rPr>
          <w:noProof/>
        </w:rPr>
        <w:t>1.516,10</w:t>
      </w:r>
      <w:r w:rsidRPr="004F1050">
        <w:t xml:space="preserve"> kn. Iznos tražbine od </w:t>
      </w:r>
      <w:r w:rsidRPr="004F1050">
        <w:rPr>
          <w:noProof/>
        </w:rPr>
        <w:t>1.510,00 kn</w:t>
      </w:r>
      <w:r w:rsidRPr="004F1050">
        <w:t xml:space="preserve">, namirit će se unošenjem u temeljni kapital Dužnika izdavanjem novih redovnih dionica, pojedinačne nominalne vrijednosti 10,00 kn, pa će tako vjerovnik steći </w:t>
      </w:r>
      <w:r w:rsidRPr="004F1050">
        <w:rPr>
          <w:noProof/>
        </w:rPr>
        <w:t>151</w:t>
      </w:r>
      <w:r w:rsidRPr="004F1050">
        <w:t xml:space="preserve"> redovnih dionica Dužnika, ukupnog nominalnog iznosa </w:t>
      </w:r>
      <w:r w:rsidRPr="004F1050">
        <w:rPr>
          <w:noProof/>
        </w:rPr>
        <w:t>1.510,00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6,10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66. (86</w:t>
      </w:r>
      <w:r w:rsidRPr="004F1050">
        <w:t xml:space="preserve">.) Vjerovnik </w:t>
      </w:r>
      <w:r w:rsidRPr="004F1050">
        <w:rPr>
          <w:noProof/>
        </w:rPr>
        <w:t>Kolak Martina</w:t>
      </w:r>
      <w:r w:rsidRPr="004F1050">
        <w:t xml:space="preserve">, OIB: </w:t>
      </w:r>
      <w:r w:rsidRPr="004F1050">
        <w:rPr>
          <w:noProof/>
        </w:rPr>
        <w:t>67091912706</w:t>
      </w:r>
      <w:r w:rsidRPr="004F1050">
        <w:t xml:space="preserve">, </w:t>
      </w:r>
      <w:r w:rsidRPr="004F1050">
        <w:rPr>
          <w:noProof/>
        </w:rPr>
        <w:t>Petra Kružića 74</w:t>
      </w:r>
      <w:r w:rsidRPr="004F1050">
        <w:t xml:space="preserve">, </w:t>
      </w:r>
      <w:r w:rsidRPr="004F1050">
        <w:rPr>
          <w:noProof/>
        </w:rPr>
        <w:t>Solin</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67. (87</w:t>
      </w:r>
      <w:r w:rsidRPr="004F1050">
        <w:t xml:space="preserve">.) Vjerovnik </w:t>
      </w:r>
      <w:r w:rsidRPr="004F1050">
        <w:rPr>
          <w:noProof/>
        </w:rPr>
        <w:t>Kolar Saša</w:t>
      </w:r>
      <w:r w:rsidRPr="004F1050">
        <w:t xml:space="preserve">, OIB: </w:t>
      </w:r>
      <w:r w:rsidRPr="004F1050">
        <w:rPr>
          <w:noProof/>
        </w:rPr>
        <w:t>91613915136</w:t>
      </w:r>
      <w:r w:rsidRPr="004F1050">
        <w:t xml:space="preserve">, </w:t>
      </w:r>
      <w:r w:rsidRPr="004F1050">
        <w:rPr>
          <w:noProof/>
        </w:rPr>
        <w:t>Braće Hanžeka 2/1</w:t>
      </w:r>
      <w:r w:rsidRPr="004F1050">
        <w:t xml:space="preserve">, </w:t>
      </w:r>
      <w:r w:rsidRPr="004F1050">
        <w:rPr>
          <w:noProof/>
        </w:rPr>
        <w:t>Petrinja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lastRenderedPageBreak/>
        <w:t>68. (88</w:t>
      </w:r>
      <w:r w:rsidRPr="004F1050">
        <w:t xml:space="preserve">.) Vjerovnik </w:t>
      </w:r>
      <w:r w:rsidRPr="004F1050">
        <w:rPr>
          <w:noProof/>
        </w:rPr>
        <w:t>Kolar Matija</w:t>
      </w:r>
      <w:r w:rsidRPr="004F1050">
        <w:t xml:space="preserve">, OIB: </w:t>
      </w:r>
      <w:r w:rsidRPr="004F1050">
        <w:rPr>
          <w:noProof/>
        </w:rPr>
        <w:t>52040529905</w:t>
      </w:r>
      <w:r w:rsidRPr="004F1050">
        <w:t xml:space="preserve">, </w:t>
      </w:r>
      <w:r w:rsidRPr="004F1050">
        <w:rPr>
          <w:noProof/>
        </w:rPr>
        <w:t>S.i A. Radića 46</w:t>
      </w:r>
      <w:r w:rsidRPr="004F1050">
        <w:t xml:space="preserve">, </w:t>
      </w:r>
      <w:r w:rsidRPr="004F1050">
        <w:rPr>
          <w:noProof/>
        </w:rPr>
        <w:t>Sisak</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69. (89</w:t>
      </w:r>
      <w:r w:rsidRPr="004F1050">
        <w:t xml:space="preserve">.) Vjerovnik </w:t>
      </w:r>
      <w:r w:rsidRPr="004F1050">
        <w:rPr>
          <w:noProof/>
        </w:rPr>
        <w:t>Kolar Vesna</w:t>
      </w:r>
      <w:r w:rsidRPr="004F1050">
        <w:t xml:space="preserve">, OIB: </w:t>
      </w:r>
      <w:r w:rsidRPr="004F1050">
        <w:rPr>
          <w:noProof/>
        </w:rPr>
        <w:t>07291331681</w:t>
      </w:r>
      <w:r w:rsidRPr="004F1050">
        <w:t xml:space="preserve">, </w:t>
      </w:r>
      <w:r w:rsidRPr="004F1050">
        <w:rPr>
          <w:noProof/>
        </w:rPr>
        <w:t>S. i A. Radića 46</w:t>
      </w:r>
      <w:r w:rsidRPr="004F1050">
        <w:t xml:space="preserve">, </w:t>
      </w:r>
      <w:r w:rsidRPr="004F1050">
        <w:rPr>
          <w:noProof/>
        </w:rPr>
        <w:t>Sisak</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70. (90</w:t>
      </w:r>
      <w:r w:rsidRPr="004F1050">
        <w:t xml:space="preserve">.) Vjerovnik </w:t>
      </w:r>
      <w:r w:rsidRPr="004F1050">
        <w:rPr>
          <w:noProof/>
        </w:rPr>
        <w:t>Konto-L d.o.o.</w:t>
      </w:r>
      <w:r w:rsidRPr="004F1050">
        <w:t xml:space="preserve">, OIB: </w:t>
      </w:r>
      <w:r w:rsidRPr="004F1050">
        <w:rPr>
          <w:noProof/>
        </w:rPr>
        <w:t>94034507000</w:t>
      </w:r>
      <w:r w:rsidRPr="004F1050">
        <w:t xml:space="preserve">, </w:t>
      </w:r>
      <w:r w:rsidRPr="004F1050">
        <w:rPr>
          <w:noProof/>
        </w:rPr>
        <w:t>Jalševačka 22</w:t>
      </w:r>
      <w:r w:rsidRPr="004F1050">
        <w:t xml:space="preserve">, </w:t>
      </w:r>
      <w:r w:rsidRPr="004F1050">
        <w:rPr>
          <w:noProof/>
        </w:rPr>
        <w:t>Sisak</w:t>
      </w:r>
      <w:r w:rsidRPr="004F1050">
        <w:t xml:space="preserve">, utvrđeni iznos tražbine iznosi </w:t>
      </w:r>
      <w:r w:rsidRPr="004F1050">
        <w:rPr>
          <w:noProof/>
        </w:rPr>
        <w:t>94.794,95</w:t>
      </w:r>
      <w:r w:rsidRPr="004F1050">
        <w:t xml:space="preserve"> kn. Iznos tražbine od </w:t>
      </w:r>
      <w:r w:rsidRPr="004F1050">
        <w:rPr>
          <w:noProof/>
        </w:rPr>
        <w:t>94.790,00 kn</w:t>
      </w:r>
      <w:r w:rsidRPr="004F1050">
        <w:t xml:space="preserve">, namirit će se unošenjem u temeljni kapital Dužnika izdavanjem novih redovnih dionica, pojedinačne nominalne vrijednosti 10,00 kn, pa će tako vjerovnik steći </w:t>
      </w:r>
      <w:r w:rsidRPr="004F1050">
        <w:rPr>
          <w:noProof/>
        </w:rPr>
        <w:t>9479</w:t>
      </w:r>
      <w:r w:rsidRPr="004F1050">
        <w:t xml:space="preserve"> redovnih dionica Dužnika, ukupnog nominalnog iznosa </w:t>
      </w:r>
      <w:r w:rsidRPr="004F1050">
        <w:rPr>
          <w:noProof/>
        </w:rPr>
        <w:t>94.790,00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4,95</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71. (91</w:t>
      </w:r>
      <w:r w:rsidRPr="004F1050">
        <w:t xml:space="preserve">.) Vjerovnik Ana-Vesna Moravac, vl. obrta KONVEZ, obrt za strojno vezenje, OIB: </w:t>
      </w:r>
      <w:r w:rsidRPr="004F1050">
        <w:rPr>
          <w:noProof/>
        </w:rPr>
        <w:t>52065790547</w:t>
      </w:r>
      <w:r w:rsidRPr="004F1050">
        <w:t xml:space="preserve">, </w:t>
      </w:r>
      <w:r w:rsidRPr="004F1050">
        <w:rPr>
          <w:noProof/>
        </w:rPr>
        <w:t>Velika Paka 2</w:t>
      </w:r>
      <w:r w:rsidRPr="004F1050">
        <w:t xml:space="preserve">, </w:t>
      </w:r>
      <w:r w:rsidRPr="004F1050">
        <w:rPr>
          <w:noProof/>
        </w:rPr>
        <w:t>Žakanje</w:t>
      </w:r>
      <w:r w:rsidRPr="004F1050">
        <w:t xml:space="preserve">, utvrđeni iznos tražbine iznosi </w:t>
      </w:r>
      <w:r w:rsidRPr="004F1050">
        <w:rPr>
          <w:noProof/>
        </w:rPr>
        <w:t>25.574,25</w:t>
      </w:r>
      <w:r w:rsidRPr="004F1050">
        <w:t xml:space="preserve"> kn. Iznos tražbine od </w:t>
      </w:r>
      <w:r w:rsidRPr="004F1050">
        <w:rPr>
          <w:noProof/>
        </w:rPr>
        <w:t>25.570,00 kn</w:t>
      </w:r>
      <w:r w:rsidRPr="004F1050">
        <w:t xml:space="preserve">, namirit će se unošenjem u temeljni kapital Dužnika izdavanjem novih redovnih dionica, pojedinačne nominalne vrijednosti 10,00 kn, pa će tako vjerovnik steći </w:t>
      </w:r>
      <w:r w:rsidRPr="004F1050">
        <w:rPr>
          <w:noProof/>
        </w:rPr>
        <w:t>2557</w:t>
      </w:r>
      <w:r w:rsidRPr="004F1050">
        <w:t xml:space="preserve"> redovnih dionica Dužnika, ukupnog nominalnog iznosa </w:t>
      </w:r>
      <w:r w:rsidRPr="004F1050">
        <w:rPr>
          <w:noProof/>
        </w:rPr>
        <w:t>25.570,00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4,25</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72. (92</w:t>
      </w:r>
      <w:r w:rsidRPr="004F1050">
        <w:t xml:space="preserve">.) Vjerovnik </w:t>
      </w:r>
      <w:r w:rsidRPr="004F1050">
        <w:rPr>
          <w:noProof/>
        </w:rPr>
        <w:t>Kovačić Lidija</w:t>
      </w:r>
      <w:r w:rsidRPr="004F1050">
        <w:t xml:space="preserve">, OIB: </w:t>
      </w:r>
      <w:r w:rsidRPr="004F1050">
        <w:rPr>
          <w:noProof/>
        </w:rPr>
        <w:t>54999766602</w:t>
      </w:r>
      <w:r w:rsidRPr="004F1050">
        <w:t xml:space="preserve">, </w:t>
      </w:r>
      <w:r w:rsidRPr="004F1050">
        <w:rPr>
          <w:noProof/>
        </w:rPr>
        <w:t>Sveti Urban 14 A</w:t>
      </w:r>
      <w:r w:rsidRPr="004F1050">
        <w:t xml:space="preserve">, </w:t>
      </w:r>
      <w:r w:rsidRPr="004F1050">
        <w:rPr>
          <w:noProof/>
        </w:rPr>
        <w:t>Sveti Urban</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73. (93</w:t>
      </w:r>
      <w:r w:rsidRPr="004F1050">
        <w:t xml:space="preserve">.) Vjerovnik </w:t>
      </w:r>
      <w:r w:rsidRPr="004F1050">
        <w:rPr>
          <w:noProof/>
        </w:rPr>
        <w:t>Lana - Karlovačka tiskara d.d.</w:t>
      </w:r>
      <w:r w:rsidRPr="004F1050">
        <w:t xml:space="preserve">, OIB: </w:t>
      </w:r>
      <w:r w:rsidRPr="004F1050">
        <w:rPr>
          <w:noProof/>
        </w:rPr>
        <w:t>66840024650</w:t>
      </w:r>
      <w:r w:rsidRPr="004F1050">
        <w:t xml:space="preserve">, </w:t>
      </w:r>
      <w:r w:rsidRPr="004F1050">
        <w:rPr>
          <w:noProof/>
        </w:rPr>
        <w:t>Banija 127</w:t>
      </w:r>
      <w:r w:rsidRPr="004F1050">
        <w:t xml:space="preserve">, </w:t>
      </w:r>
      <w:r w:rsidRPr="004F1050">
        <w:rPr>
          <w:noProof/>
        </w:rPr>
        <w:t>Karlovac</w:t>
      </w:r>
      <w:r w:rsidRPr="004F1050">
        <w:t xml:space="preserve">, utvrđeni iznos tražbine iznosi </w:t>
      </w:r>
      <w:r w:rsidRPr="004F1050">
        <w:rPr>
          <w:noProof/>
        </w:rPr>
        <w:t>23.693,20</w:t>
      </w:r>
      <w:r w:rsidRPr="004F1050">
        <w:t xml:space="preserve"> kn. Iznos tražbine od </w:t>
      </w:r>
      <w:r w:rsidRPr="004F1050">
        <w:rPr>
          <w:noProof/>
        </w:rPr>
        <w:t>23.690,00 kn</w:t>
      </w:r>
      <w:r w:rsidRPr="004F1050">
        <w:t xml:space="preserve">, namirit će se unošenjem u temeljni kapital Dužnika izdavanjem novih redovnih dionica, pojedinačne nominalne vrijednosti 10,00 kn, pa će tako vjerovnik steći </w:t>
      </w:r>
      <w:r w:rsidRPr="004F1050">
        <w:rPr>
          <w:noProof/>
        </w:rPr>
        <w:t>2369</w:t>
      </w:r>
      <w:r w:rsidRPr="004F1050">
        <w:t xml:space="preserve"> redovnih dionica Dužnika, ukupnog nominalnog iznosa </w:t>
      </w:r>
      <w:r w:rsidRPr="004F1050">
        <w:rPr>
          <w:noProof/>
        </w:rPr>
        <w:t>23.690,00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3,20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74. (94</w:t>
      </w:r>
      <w:r w:rsidRPr="004F1050">
        <w:t xml:space="preserve">.) Vjerovnik </w:t>
      </w:r>
      <w:r w:rsidRPr="004F1050">
        <w:rPr>
          <w:noProof/>
        </w:rPr>
        <w:t>Lectra Deutschland GmbH, Glavna podružnica Zagreb</w:t>
      </w:r>
      <w:r w:rsidRPr="004F1050">
        <w:t xml:space="preserve">, OIB: </w:t>
      </w:r>
      <w:r w:rsidRPr="004F1050">
        <w:rPr>
          <w:noProof/>
        </w:rPr>
        <w:t>37140574888</w:t>
      </w:r>
      <w:r w:rsidRPr="004F1050">
        <w:t xml:space="preserve">, </w:t>
      </w:r>
      <w:r w:rsidRPr="004F1050">
        <w:rPr>
          <w:noProof/>
        </w:rPr>
        <w:t>Kustošijanska 8</w:t>
      </w:r>
      <w:r w:rsidRPr="004F1050">
        <w:t xml:space="preserve">, </w:t>
      </w:r>
      <w:r w:rsidRPr="004F1050">
        <w:rPr>
          <w:noProof/>
        </w:rPr>
        <w:t>Zagreb</w:t>
      </w:r>
      <w:r w:rsidRPr="004F1050">
        <w:t xml:space="preserve">, utvrđeni iznos tražbine iznosi </w:t>
      </w:r>
      <w:r w:rsidRPr="004F1050">
        <w:rPr>
          <w:noProof/>
        </w:rPr>
        <w:t>2.225,00</w:t>
      </w:r>
      <w:r w:rsidRPr="004F1050">
        <w:t xml:space="preserve"> kn. Iznos </w:t>
      </w:r>
      <w:r w:rsidRPr="004F1050">
        <w:lastRenderedPageBreak/>
        <w:t xml:space="preserve">tražbine od </w:t>
      </w:r>
      <w:r w:rsidRPr="004F1050">
        <w:rPr>
          <w:noProof/>
        </w:rPr>
        <w:t>2.220,00 kn</w:t>
      </w:r>
      <w:r w:rsidRPr="004F1050">
        <w:t xml:space="preserve">, namirit će se unošenjem u temeljni kapital Dužnika izdavanjem novih redovnih dionica, pojedinačne nominalne vrijednosti 10,00 kn, pa će tako vjerovnik steći </w:t>
      </w:r>
      <w:r w:rsidRPr="004F1050">
        <w:rPr>
          <w:noProof/>
        </w:rPr>
        <w:t>222</w:t>
      </w:r>
      <w:r w:rsidRPr="004F1050">
        <w:t xml:space="preserve"> redovnih dionica Dužnika, ukupnog nominalnog iznosa </w:t>
      </w:r>
      <w:r w:rsidRPr="004F1050">
        <w:rPr>
          <w:noProof/>
        </w:rPr>
        <w:t>2.220,00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75. (95</w:t>
      </w:r>
      <w:r w:rsidRPr="004F1050">
        <w:t xml:space="preserve">.) Vjerovnik </w:t>
      </w:r>
      <w:r w:rsidRPr="004F1050">
        <w:rPr>
          <w:noProof/>
        </w:rPr>
        <w:t>Lončar Snježana</w:t>
      </w:r>
      <w:r w:rsidRPr="004F1050">
        <w:t xml:space="preserve">, OIB: </w:t>
      </w:r>
      <w:r w:rsidRPr="004F1050">
        <w:rPr>
          <w:noProof/>
        </w:rPr>
        <w:t>90811705119</w:t>
      </w:r>
      <w:r w:rsidRPr="004F1050">
        <w:t xml:space="preserve">, </w:t>
      </w:r>
      <w:r w:rsidRPr="004F1050">
        <w:rPr>
          <w:noProof/>
        </w:rPr>
        <w:t>V.Nazora 9</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76. (96</w:t>
      </w:r>
      <w:r w:rsidRPr="004F1050">
        <w:t xml:space="preserve">.) Vjerovnik </w:t>
      </w:r>
      <w:r w:rsidRPr="004F1050">
        <w:rPr>
          <w:noProof/>
        </w:rPr>
        <w:t>Lonia d.d.</w:t>
      </w:r>
      <w:r w:rsidRPr="004F1050">
        <w:t xml:space="preserve">, OIB: </w:t>
      </w:r>
      <w:r w:rsidRPr="004F1050">
        <w:rPr>
          <w:noProof/>
        </w:rPr>
        <w:t>22001400633</w:t>
      </w:r>
      <w:r w:rsidRPr="004F1050">
        <w:t xml:space="preserve">, </w:t>
      </w:r>
      <w:r w:rsidRPr="004F1050">
        <w:rPr>
          <w:noProof/>
        </w:rPr>
        <w:t>Vinkovačka 2</w:t>
      </w:r>
      <w:r w:rsidRPr="004F1050">
        <w:t xml:space="preserve">, </w:t>
      </w:r>
      <w:r w:rsidRPr="004F1050">
        <w:rPr>
          <w:noProof/>
        </w:rPr>
        <w:t>Kutina</w:t>
      </w:r>
      <w:r w:rsidRPr="004F1050">
        <w:t xml:space="preserve">, utvrđeni iznos tražbine iznosi </w:t>
      </w:r>
      <w:r w:rsidRPr="004F1050">
        <w:rPr>
          <w:noProof/>
        </w:rPr>
        <w:t>625,00</w:t>
      </w:r>
      <w:r w:rsidRPr="004F1050">
        <w:t xml:space="preserve"> kn. Iznos tražbine od </w:t>
      </w:r>
      <w:r w:rsidRPr="004F1050">
        <w:rPr>
          <w:noProof/>
        </w:rPr>
        <w:t>620,00 kn</w:t>
      </w:r>
      <w:r w:rsidRPr="004F1050">
        <w:t xml:space="preserve">, namirit će se unošenjem u temeljni kapital Dužnika izdavanjem novih redovnih dionica, pojedinačne nominalne vrijednosti 10,00 kn, pa će tako vjerovnik steći </w:t>
      </w:r>
      <w:r w:rsidRPr="004F1050">
        <w:rPr>
          <w:noProof/>
        </w:rPr>
        <w:t>62</w:t>
      </w:r>
      <w:r w:rsidRPr="004F1050">
        <w:t xml:space="preserve"> redovnih dionica Dužnika, ukupnog nominalnog iznosa </w:t>
      </w:r>
      <w:r w:rsidRPr="004F1050">
        <w:rPr>
          <w:noProof/>
        </w:rPr>
        <w:t>620,00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77. (97</w:t>
      </w:r>
      <w:r w:rsidRPr="004F1050">
        <w:t xml:space="preserve">.) Vjerovnik </w:t>
      </w:r>
      <w:r w:rsidRPr="004F1050">
        <w:rPr>
          <w:noProof/>
        </w:rPr>
        <w:t>Lutex-Km d.o.o. u stečaju</w:t>
      </w:r>
      <w:r w:rsidRPr="004F1050">
        <w:t xml:space="preserve">, OIB: </w:t>
      </w:r>
      <w:r w:rsidRPr="004F1050">
        <w:rPr>
          <w:noProof/>
        </w:rPr>
        <w:t>57153280717</w:t>
      </w:r>
      <w:r w:rsidRPr="004F1050">
        <w:t xml:space="preserve">, </w:t>
      </w:r>
      <w:r w:rsidRPr="004F1050">
        <w:rPr>
          <w:noProof/>
        </w:rPr>
        <w:t>Trg Svetog Trojstva 3</w:t>
      </w:r>
      <w:r w:rsidRPr="004F1050">
        <w:t xml:space="preserve">, </w:t>
      </w:r>
      <w:r w:rsidRPr="004F1050">
        <w:rPr>
          <w:noProof/>
        </w:rPr>
        <w:t>Ludbreg</w:t>
      </w:r>
      <w:r w:rsidRPr="004F1050">
        <w:t xml:space="preserve">, utvrđeni iznos tražbine iznosi </w:t>
      </w:r>
      <w:r w:rsidRPr="004F1050">
        <w:rPr>
          <w:noProof/>
        </w:rPr>
        <w:t>15.096,13</w:t>
      </w:r>
      <w:r w:rsidRPr="004F1050">
        <w:t xml:space="preserve"> kn. Iznos tražbine od </w:t>
      </w:r>
      <w:r w:rsidRPr="004F1050">
        <w:rPr>
          <w:noProof/>
        </w:rPr>
        <w:t>15.090,00 kn</w:t>
      </w:r>
      <w:r w:rsidRPr="004F1050">
        <w:t xml:space="preserve">, namirit će se unošenjem u temeljni kapital Dužnika izdavanjem novih redovnih dionica, pojedinačne nominalne vrijednosti 10,00 kn, pa će tako vjerovnik steći </w:t>
      </w:r>
      <w:r w:rsidRPr="004F1050">
        <w:rPr>
          <w:noProof/>
        </w:rPr>
        <w:t>1509</w:t>
      </w:r>
      <w:r w:rsidRPr="004F1050">
        <w:t xml:space="preserve"> redovnih dionica Dužnika, ukupnog nominalnog iznosa </w:t>
      </w:r>
      <w:r w:rsidRPr="004F1050">
        <w:rPr>
          <w:noProof/>
        </w:rPr>
        <w:t>15.090,00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6,13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78. (98</w:t>
      </w:r>
      <w:r w:rsidRPr="004F1050">
        <w:t xml:space="preserve">.) Vjerovnik </w:t>
      </w:r>
      <w:r w:rsidRPr="004F1050">
        <w:rPr>
          <w:noProof/>
        </w:rPr>
        <w:t>Lutex-Ts d.o.o.</w:t>
      </w:r>
      <w:r w:rsidRPr="004F1050">
        <w:t xml:space="preserve">, OIB: </w:t>
      </w:r>
      <w:r w:rsidRPr="004F1050">
        <w:rPr>
          <w:noProof/>
        </w:rPr>
        <w:t>15935110559</w:t>
      </w:r>
      <w:r w:rsidRPr="004F1050">
        <w:t xml:space="preserve">, </w:t>
      </w:r>
      <w:r w:rsidRPr="004F1050">
        <w:rPr>
          <w:noProof/>
        </w:rPr>
        <w:t>Trg Svetog Trojstva 3</w:t>
      </w:r>
      <w:r w:rsidRPr="004F1050">
        <w:t xml:space="preserve">, </w:t>
      </w:r>
      <w:r w:rsidRPr="004F1050">
        <w:rPr>
          <w:noProof/>
        </w:rPr>
        <w:t>Ludbreg</w:t>
      </w:r>
      <w:r w:rsidRPr="004F1050">
        <w:t xml:space="preserve">, utvrđeni iznos tražbine iznosi </w:t>
      </w:r>
      <w:r w:rsidRPr="004F1050">
        <w:rPr>
          <w:noProof/>
        </w:rPr>
        <w:t>8.019,11</w:t>
      </w:r>
      <w:r w:rsidRPr="004F1050">
        <w:t xml:space="preserve"> kn. Iznos tražbine od </w:t>
      </w:r>
      <w:r w:rsidRPr="004F1050">
        <w:rPr>
          <w:noProof/>
        </w:rPr>
        <w:t>8.010,00 kn</w:t>
      </w:r>
      <w:r w:rsidRPr="004F1050">
        <w:t xml:space="preserve">, namirit će se unošenjem u temeljni kapital Dužnika izdavanjem novih redovnih dionica, pojedinačne nominalne vrijednosti 10,00 kn, pa će tako vjerovnik steći </w:t>
      </w:r>
      <w:r w:rsidRPr="004F1050">
        <w:rPr>
          <w:noProof/>
        </w:rPr>
        <w:t>801</w:t>
      </w:r>
      <w:r w:rsidRPr="004F1050">
        <w:t xml:space="preserve"> redovnih dionica Dužnika, ukupnog nominalnog iznosa </w:t>
      </w:r>
      <w:r w:rsidRPr="004F1050">
        <w:rPr>
          <w:noProof/>
        </w:rPr>
        <w:t>8.010,00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9,11</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79. (99</w:t>
      </w:r>
      <w:r w:rsidRPr="004F1050">
        <w:t xml:space="preserve">.) Vjerovnik </w:t>
      </w:r>
      <w:r w:rsidRPr="004F1050">
        <w:rPr>
          <w:noProof/>
        </w:rPr>
        <w:t>M.D.E. DELTA D.O.O.</w:t>
      </w:r>
      <w:r w:rsidRPr="004F1050">
        <w:t xml:space="preserve">, OIB: </w:t>
      </w:r>
      <w:r w:rsidRPr="004F1050">
        <w:rPr>
          <w:noProof/>
        </w:rPr>
        <w:t>85866593220</w:t>
      </w:r>
      <w:r w:rsidRPr="004F1050">
        <w:t xml:space="preserve">, </w:t>
      </w:r>
      <w:r w:rsidRPr="004F1050">
        <w:rPr>
          <w:noProof/>
        </w:rPr>
        <w:t>Kraljice Jelene 2</w:t>
      </w:r>
      <w:r w:rsidRPr="004F1050">
        <w:t xml:space="preserve">, </w:t>
      </w:r>
      <w:r w:rsidRPr="004F1050">
        <w:rPr>
          <w:noProof/>
        </w:rPr>
        <w:t>Vukovar</w:t>
      </w:r>
      <w:r w:rsidRPr="004F1050">
        <w:t xml:space="preserve">, utvrđeni iznos tražbine iznosi </w:t>
      </w:r>
      <w:r w:rsidRPr="004F1050">
        <w:rPr>
          <w:noProof/>
        </w:rPr>
        <w:t>10.833,34</w:t>
      </w:r>
      <w:r w:rsidRPr="004F1050">
        <w:t xml:space="preserve"> kn. Iznos tražbine od </w:t>
      </w:r>
      <w:r w:rsidRPr="004F1050">
        <w:rPr>
          <w:noProof/>
        </w:rPr>
        <w:t>10.830,00 kn</w:t>
      </w:r>
      <w:r w:rsidRPr="004F1050">
        <w:t xml:space="preserve">, namirit će se unošenjem u temeljni kapital Dužnika izdavanjem novih redovnih dionica, pojedinačne nominalne vrijednosti 10,00 kn, pa će tako vjerovnik steći </w:t>
      </w:r>
      <w:r w:rsidRPr="004F1050">
        <w:rPr>
          <w:noProof/>
        </w:rPr>
        <w:t>1083</w:t>
      </w:r>
      <w:r w:rsidRPr="004F1050">
        <w:t xml:space="preserve"> redovnih dionica Dužnika, ukupnog nominalnog iznosa </w:t>
      </w:r>
      <w:r w:rsidRPr="004F1050">
        <w:rPr>
          <w:noProof/>
        </w:rPr>
        <w:t>10.830,00</w:t>
      </w:r>
      <w:r w:rsidRPr="004F1050">
        <w:t xml:space="preserve"> kn.</w:t>
      </w:r>
    </w:p>
    <w:p w:rsidRDefault="00D368DF" w:rsidP="00D368DF" w:rsidR="00D368DF" w:rsidRPr="004F1050">
      <w:pPr>
        <w:jc w:val="both"/>
      </w:pPr>
    </w:p>
    <w:p w:rsidRDefault="00D368DF" w:rsidP="00D368DF" w:rsidR="00D368DF" w:rsidRPr="004F1050">
      <w:pPr>
        <w:jc w:val="both"/>
      </w:pPr>
      <w:r w:rsidRPr="004F1050">
        <w:lastRenderedPageBreak/>
        <w:t xml:space="preserve">Iznos od </w:t>
      </w:r>
      <w:r w:rsidRPr="004F1050">
        <w:rPr>
          <w:noProof/>
        </w:rPr>
        <w:t>3,34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80. (100</w:t>
      </w:r>
      <w:r w:rsidRPr="004F1050">
        <w:t xml:space="preserve">.) Vjerovnik </w:t>
      </w:r>
      <w:r w:rsidRPr="004F1050">
        <w:rPr>
          <w:noProof/>
        </w:rPr>
        <w:t>Mako MM d.o.o.</w:t>
      </w:r>
      <w:r w:rsidRPr="004F1050">
        <w:t xml:space="preserve">, </w:t>
      </w:r>
      <w:r w:rsidRPr="004F1050">
        <w:rPr>
          <w:noProof/>
        </w:rPr>
        <w:t>SI73194590</w:t>
      </w:r>
      <w:r w:rsidRPr="004F1050">
        <w:t xml:space="preserve">, </w:t>
      </w:r>
      <w:r w:rsidRPr="004F1050">
        <w:rPr>
          <w:noProof/>
        </w:rPr>
        <w:t>Novo Polje cesta VII/131 B</w:t>
      </w:r>
      <w:r w:rsidRPr="004F1050">
        <w:t xml:space="preserve">, </w:t>
      </w:r>
      <w:r w:rsidRPr="004F1050">
        <w:rPr>
          <w:noProof/>
        </w:rPr>
        <w:t>Ljubljana</w:t>
      </w:r>
      <w:r w:rsidRPr="004F1050">
        <w:t xml:space="preserve">, utvrđeni iznos tražbine iznosi </w:t>
      </w:r>
      <w:r w:rsidRPr="004F1050">
        <w:rPr>
          <w:noProof/>
        </w:rPr>
        <w:t>3.915.053,27</w:t>
      </w:r>
      <w:r w:rsidRPr="004F1050">
        <w:t xml:space="preserve"> kn. Iznos tražbine od </w:t>
      </w:r>
      <w:r w:rsidRPr="004F1050">
        <w:rPr>
          <w:noProof/>
        </w:rPr>
        <w:t>3.915.050,00 kn</w:t>
      </w:r>
      <w:r w:rsidRPr="004F1050">
        <w:t xml:space="preserve">, namirit će se unošenjem u temeljni kapital Dužnika izdavanjem novih redovnih dionica, pojedinačne nominalne vrijednosti 10,00 kn, pa će tako vjerovnik steći </w:t>
      </w:r>
      <w:r w:rsidRPr="004F1050">
        <w:rPr>
          <w:noProof/>
        </w:rPr>
        <w:t>391505</w:t>
      </w:r>
      <w:r w:rsidRPr="004F1050">
        <w:t xml:space="preserve"> redovnih dionica Dužnika, ukupnog nominalnog iznosa </w:t>
      </w:r>
      <w:r w:rsidRPr="004F1050">
        <w:rPr>
          <w:noProof/>
        </w:rPr>
        <w:t>3.915.050,00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3,27</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81. (101</w:t>
      </w:r>
      <w:r w:rsidRPr="004F1050">
        <w:t xml:space="preserve">.) Vjerovnik </w:t>
      </w:r>
      <w:r w:rsidRPr="004F1050">
        <w:rPr>
          <w:noProof/>
        </w:rPr>
        <w:t>Manateks d.o.o.</w:t>
      </w:r>
      <w:r w:rsidRPr="004F1050">
        <w:t xml:space="preserve">, OIB: </w:t>
      </w:r>
      <w:r w:rsidRPr="004F1050">
        <w:rPr>
          <w:noProof/>
        </w:rPr>
        <w:t>31783606241</w:t>
      </w:r>
      <w:r w:rsidRPr="004F1050">
        <w:t xml:space="preserve">, </w:t>
      </w:r>
      <w:r w:rsidRPr="004F1050">
        <w:rPr>
          <w:noProof/>
        </w:rPr>
        <w:t>O.Kerošovanija 12</w:t>
      </w:r>
      <w:r w:rsidRPr="004F1050">
        <w:t xml:space="preserve">, </w:t>
      </w:r>
      <w:r w:rsidRPr="004F1050">
        <w:rPr>
          <w:noProof/>
        </w:rPr>
        <w:t>Varaždin</w:t>
      </w:r>
      <w:r w:rsidRPr="004F1050">
        <w:t xml:space="preserve">, utvrđeni iznos tražbine iznosi </w:t>
      </w:r>
      <w:r w:rsidRPr="004F1050">
        <w:rPr>
          <w:noProof/>
        </w:rPr>
        <w:t>17.063,27</w:t>
      </w:r>
      <w:r w:rsidRPr="004F1050">
        <w:t xml:space="preserve"> kn. Iznos tražbine od </w:t>
      </w:r>
      <w:r w:rsidRPr="004F1050">
        <w:rPr>
          <w:noProof/>
        </w:rPr>
        <w:t>17.060,00 kn</w:t>
      </w:r>
      <w:r w:rsidRPr="004F1050">
        <w:t xml:space="preserve">, namirit će se unošenjem u temeljni kapital Dužnika izdavanjem novih redovnih dionica, pojedinačne nominalne vrijednosti 10,00 kn, pa će tako vjerovnik steći </w:t>
      </w:r>
      <w:r w:rsidRPr="004F1050">
        <w:rPr>
          <w:noProof/>
        </w:rPr>
        <w:t>1706</w:t>
      </w:r>
      <w:r w:rsidRPr="004F1050">
        <w:t xml:space="preserve"> redovnih dionica Dužnika, ukupnog nominalnog iznosa </w:t>
      </w:r>
      <w:r w:rsidRPr="004F1050">
        <w:rPr>
          <w:noProof/>
        </w:rPr>
        <w:t>17.060,00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3,27</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82. (102</w:t>
      </w:r>
      <w:r w:rsidRPr="004F1050">
        <w:t xml:space="preserve">.) Vjerovnik </w:t>
      </w:r>
      <w:r w:rsidRPr="004F1050">
        <w:rPr>
          <w:noProof/>
        </w:rPr>
        <w:t>Maričević d.o.o.</w:t>
      </w:r>
      <w:r w:rsidRPr="004F1050">
        <w:t xml:space="preserve">, OIB: </w:t>
      </w:r>
      <w:r w:rsidRPr="004F1050">
        <w:rPr>
          <w:noProof/>
        </w:rPr>
        <w:t>93564786096</w:t>
      </w:r>
      <w:r w:rsidRPr="004F1050">
        <w:t xml:space="preserve">, </w:t>
      </w:r>
      <w:r w:rsidRPr="004F1050">
        <w:rPr>
          <w:noProof/>
        </w:rPr>
        <w:t>Bele Bartoka 4</w:t>
      </w:r>
      <w:r w:rsidRPr="004F1050">
        <w:t xml:space="preserve">, </w:t>
      </w:r>
      <w:r w:rsidRPr="004F1050">
        <w:rPr>
          <w:noProof/>
        </w:rPr>
        <w:t>Zagreb</w:t>
      </w:r>
      <w:r w:rsidRPr="004F1050">
        <w:t xml:space="preserve">, utvrđeni iznos tražbine iznosi </w:t>
      </w:r>
      <w:r w:rsidRPr="004F1050">
        <w:rPr>
          <w:noProof/>
        </w:rPr>
        <w:t>16.562,50</w:t>
      </w:r>
      <w:r w:rsidRPr="004F1050">
        <w:t xml:space="preserve"> kn. Iznos tražbine od </w:t>
      </w:r>
      <w:r w:rsidRPr="004F1050">
        <w:rPr>
          <w:noProof/>
        </w:rPr>
        <w:t>16.560,00 kn</w:t>
      </w:r>
      <w:r w:rsidRPr="004F1050">
        <w:t xml:space="preserve">, namirit će se unošenjem u temeljni kapital Dužnika izdavanjem novih redovnih dionica, pojedinačne nominalne vrijednosti 10,00 kn, pa će tako vjerovnik steći </w:t>
      </w:r>
      <w:r w:rsidRPr="004F1050">
        <w:rPr>
          <w:noProof/>
        </w:rPr>
        <w:t>1656</w:t>
      </w:r>
      <w:r w:rsidRPr="004F1050">
        <w:t xml:space="preserve"> redovnih dionica Dužnika, ukupnog nominalnog iznosa </w:t>
      </w:r>
      <w:r w:rsidRPr="004F1050">
        <w:rPr>
          <w:noProof/>
        </w:rPr>
        <w:t>16.560,00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83. (103</w:t>
      </w:r>
      <w:r w:rsidRPr="004F1050">
        <w:t xml:space="preserve">.) Vjerovnik </w:t>
      </w:r>
      <w:r w:rsidRPr="004F1050">
        <w:rPr>
          <w:noProof/>
        </w:rPr>
        <w:t>Mart Aleksandar</w:t>
      </w:r>
      <w:r w:rsidRPr="004F1050">
        <w:t xml:space="preserve">, OIB: </w:t>
      </w:r>
      <w:r w:rsidRPr="004F1050">
        <w:rPr>
          <w:noProof/>
        </w:rPr>
        <w:t>28665514314</w:t>
      </w:r>
      <w:r w:rsidRPr="004F1050">
        <w:t xml:space="preserve">, </w:t>
      </w:r>
      <w:r w:rsidRPr="004F1050">
        <w:rPr>
          <w:noProof/>
        </w:rPr>
        <w:t>Kavrlja 18</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84. (104</w:t>
      </w:r>
      <w:r w:rsidRPr="004F1050">
        <w:t xml:space="preserve">.) Vjerovnik </w:t>
      </w:r>
      <w:r w:rsidRPr="004F1050">
        <w:rPr>
          <w:noProof/>
        </w:rPr>
        <w:t>Mega - Poliplet d.o.o.</w:t>
      </w:r>
      <w:r w:rsidRPr="004F1050">
        <w:t xml:space="preserve">, OIB: </w:t>
      </w:r>
      <w:r w:rsidRPr="004F1050">
        <w:rPr>
          <w:noProof/>
        </w:rPr>
        <w:t>05685472455</w:t>
      </w:r>
      <w:r w:rsidRPr="004F1050">
        <w:t xml:space="preserve">, </w:t>
      </w:r>
      <w:r w:rsidRPr="004F1050">
        <w:rPr>
          <w:noProof/>
        </w:rPr>
        <w:t>Savski gaj XIII put broj 2</w:t>
      </w:r>
      <w:r w:rsidRPr="004F1050">
        <w:t xml:space="preserve">, </w:t>
      </w:r>
      <w:r w:rsidRPr="004F1050">
        <w:rPr>
          <w:noProof/>
        </w:rPr>
        <w:t>Zagreb</w:t>
      </w:r>
      <w:r w:rsidRPr="004F1050">
        <w:t xml:space="preserve">, utvrđeni iznos tražbine iznosi </w:t>
      </w:r>
      <w:r w:rsidRPr="004F1050">
        <w:rPr>
          <w:noProof/>
        </w:rPr>
        <w:t>7.965,23</w:t>
      </w:r>
      <w:r w:rsidRPr="004F1050">
        <w:t xml:space="preserve"> kn. Iznos tražbine od </w:t>
      </w:r>
      <w:r w:rsidRPr="004F1050">
        <w:rPr>
          <w:noProof/>
        </w:rPr>
        <w:t>7.960,00 kn</w:t>
      </w:r>
      <w:r w:rsidRPr="004F1050">
        <w:t xml:space="preserve">, namirit će se unošenjem u temeljni kapital Dužnika izdavanjem novih redovnih dionica, pojedinačne nominalne vrijednosti 10,00 kn, pa će tako vjerovnik steći </w:t>
      </w:r>
      <w:r w:rsidRPr="004F1050">
        <w:rPr>
          <w:noProof/>
        </w:rPr>
        <w:t>796</w:t>
      </w:r>
      <w:r w:rsidRPr="004F1050">
        <w:t xml:space="preserve"> redovnih dionica Dužnika, ukupnog nominalnog iznosa </w:t>
      </w:r>
      <w:r w:rsidRPr="004F1050">
        <w:rPr>
          <w:noProof/>
        </w:rPr>
        <w:t>7.960,00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5,23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lastRenderedPageBreak/>
        <w:t>85. (105</w:t>
      </w:r>
      <w:r w:rsidRPr="004F1050">
        <w:t xml:space="preserve">.) Vjerovnik </w:t>
      </w:r>
      <w:r w:rsidRPr="004F1050">
        <w:rPr>
          <w:noProof/>
        </w:rPr>
        <w:t>Mesarić Desanka</w:t>
      </w:r>
      <w:r w:rsidRPr="004F1050">
        <w:t xml:space="preserve">, OIB: </w:t>
      </w:r>
      <w:r w:rsidRPr="004F1050">
        <w:rPr>
          <w:noProof/>
        </w:rPr>
        <w:t>77540587981</w:t>
      </w:r>
      <w:r w:rsidRPr="004F1050">
        <w:t xml:space="preserve">, </w:t>
      </w:r>
      <w:r w:rsidRPr="004F1050">
        <w:rPr>
          <w:noProof/>
        </w:rPr>
        <w:t>S.S.Kranjčevića 27</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86. (106</w:t>
      </w:r>
      <w:r w:rsidRPr="004F1050">
        <w:t xml:space="preserve">.) Vjerovnik </w:t>
      </w:r>
      <w:r w:rsidRPr="004F1050">
        <w:rPr>
          <w:noProof/>
        </w:rPr>
        <w:t>Milić Božana</w:t>
      </w:r>
      <w:r w:rsidRPr="004F1050">
        <w:t xml:space="preserve">, OIB: </w:t>
      </w:r>
      <w:r w:rsidRPr="004F1050">
        <w:rPr>
          <w:noProof/>
        </w:rPr>
        <w:t>83058173588</w:t>
      </w:r>
      <w:r w:rsidRPr="004F1050">
        <w:t xml:space="preserve">, </w:t>
      </w:r>
      <w:r w:rsidRPr="004F1050">
        <w:rPr>
          <w:noProof/>
        </w:rPr>
        <w:t>Volinja 29G</w:t>
      </w:r>
      <w:r w:rsidRPr="004F1050">
        <w:t xml:space="preserve">, </w:t>
      </w:r>
      <w:r w:rsidRPr="004F1050">
        <w:rPr>
          <w:noProof/>
        </w:rPr>
        <w:t>Dvor</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87. (108</w:t>
      </w:r>
      <w:r w:rsidRPr="004F1050">
        <w:t xml:space="preserve">.) Vjerovnik </w:t>
      </w:r>
      <w:r w:rsidRPr="004F1050">
        <w:rPr>
          <w:noProof/>
        </w:rPr>
        <w:t>Modea Nova d.o.o.</w:t>
      </w:r>
      <w:r w:rsidRPr="004F1050">
        <w:t xml:space="preserve">, OIB: </w:t>
      </w:r>
      <w:r w:rsidRPr="004F1050">
        <w:rPr>
          <w:noProof/>
        </w:rPr>
        <w:t>55661627435</w:t>
      </w:r>
      <w:r w:rsidRPr="004F1050">
        <w:t xml:space="preserve">, </w:t>
      </w:r>
      <w:r w:rsidRPr="004F1050">
        <w:rPr>
          <w:noProof/>
        </w:rPr>
        <w:t>Moslavačka bb</w:t>
      </w:r>
      <w:r w:rsidRPr="004F1050">
        <w:t xml:space="preserve">, </w:t>
      </w:r>
      <w:r w:rsidRPr="004F1050">
        <w:rPr>
          <w:noProof/>
        </w:rPr>
        <w:t>Garešnica</w:t>
      </w:r>
      <w:r w:rsidRPr="004F1050">
        <w:t xml:space="preserve">, utvrđeni iznos tražbine iznosi </w:t>
      </w:r>
      <w:r w:rsidRPr="004F1050">
        <w:rPr>
          <w:noProof/>
        </w:rPr>
        <w:t>1.006,25</w:t>
      </w:r>
      <w:r w:rsidRPr="004F1050">
        <w:t xml:space="preserve"> kn. Iznos tražbine od </w:t>
      </w:r>
      <w:r w:rsidRPr="004F1050">
        <w:rPr>
          <w:noProof/>
        </w:rPr>
        <w:t>1.000,00 kn</w:t>
      </w:r>
      <w:r w:rsidRPr="004F1050">
        <w:t xml:space="preserve">, namirit će se unošenjem u temeljni kapital Dužnika izdavanjem novih redovnih dionica, pojedinačne nominalne vrijednosti 10,00 kn, pa će tako vjerovnik steći </w:t>
      </w:r>
      <w:r w:rsidRPr="004F1050">
        <w:rPr>
          <w:noProof/>
        </w:rPr>
        <w:t>100</w:t>
      </w:r>
      <w:r w:rsidRPr="004F1050">
        <w:t xml:space="preserve"> redovnih dionica Dužnika, ukupnog nominalnog iznosa </w:t>
      </w:r>
      <w:r w:rsidRPr="004F1050">
        <w:rPr>
          <w:noProof/>
        </w:rPr>
        <w:t>1.000,00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6,25</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88. (109</w:t>
      </w:r>
      <w:r w:rsidRPr="004F1050">
        <w:t xml:space="preserve">.) Vjerovnik </w:t>
      </w:r>
      <w:r w:rsidRPr="004F1050">
        <w:rPr>
          <w:noProof/>
        </w:rPr>
        <w:t>Mustać Mate</w:t>
      </w:r>
      <w:r w:rsidRPr="004F1050">
        <w:t xml:space="preserve">, OIB: </w:t>
      </w:r>
      <w:r w:rsidRPr="004F1050">
        <w:rPr>
          <w:noProof/>
        </w:rPr>
        <w:t>96680812347</w:t>
      </w:r>
      <w:r w:rsidRPr="004F1050">
        <w:t xml:space="preserve">, </w:t>
      </w:r>
      <w:r w:rsidRPr="004F1050">
        <w:rPr>
          <w:noProof/>
        </w:rPr>
        <w:t>Panjani 54</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(110</w:t>
      </w:r>
      <w:r w:rsidRPr="004F1050">
        <w:t>.)  ...................</w:t>
      </w:r>
    </w:p>
    <w:p w:rsidRDefault="00D368DF" w:rsidP="00D368DF" w:rsidR="00D368DF" w:rsidRPr="004F1050">
      <w:pPr>
        <w:jc w:val="both"/>
      </w:pPr>
    </w:p>
    <w:p w:rsidRDefault="00D368DF" w:rsidP="00D368DF" w:rsidR="00D368DF" w:rsidRPr="004F1050">
      <w:pPr>
        <w:jc w:val="both"/>
      </w:pPr>
      <w:r w:rsidRPr="004F1050">
        <w:rPr>
          <w:noProof/>
        </w:rPr>
        <w:t>89. (111</w:t>
      </w:r>
      <w:r w:rsidRPr="004F1050">
        <w:t xml:space="preserve">.) Vjerovnik </w:t>
      </w:r>
      <w:r w:rsidRPr="004F1050">
        <w:rPr>
          <w:noProof/>
        </w:rPr>
        <w:t>Neda Senj d.o.o.</w:t>
      </w:r>
      <w:r w:rsidRPr="004F1050">
        <w:t xml:space="preserve">, OIB: </w:t>
      </w:r>
      <w:r w:rsidRPr="004F1050">
        <w:rPr>
          <w:noProof/>
        </w:rPr>
        <w:t>16536095427</w:t>
      </w:r>
      <w:r w:rsidRPr="004F1050">
        <w:t xml:space="preserve">, </w:t>
      </w:r>
      <w:r w:rsidRPr="004F1050">
        <w:rPr>
          <w:noProof/>
        </w:rPr>
        <w:t>S.Radića 4</w:t>
      </w:r>
      <w:r w:rsidRPr="004F1050">
        <w:t xml:space="preserve">, </w:t>
      </w:r>
      <w:r w:rsidRPr="004F1050">
        <w:rPr>
          <w:noProof/>
        </w:rPr>
        <w:t>Senj</w:t>
      </w:r>
      <w:r w:rsidRPr="004F1050">
        <w:t xml:space="preserve">, utvrđeni iznos tražbine iznosi </w:t>
      </w:r>
      <w:r w:rsidRPr="004F1050">
        <w:rPr>
          <w:noProof/>
        </w:rPr>
        <w:t>3.083,02</w:t>
      </w:r>
      <w:r w:rsidRPr="004F1050">
        <w:t xml:space="preserve"> kn. Iznos tražbine od </w:t>
      </w:r>
      <w:r w:rsidRPr="004F1050">
        <w:rPr>
          <w:noProof/>
        </w:rPr>
        <w:t>3.080,00 kn</w:t>
      </w:r>
      <w:r w:rsidRPr="004F1050">
        <w:t xml:space="preserve">, namirit će se unošenjem u temeljni kapital Dužnika izdavanjem novih redovnih dionica, pojedinačne nominalne vrijednosti 10,00 kn, pa će tako vjerovnik steći </w:t>
      </w:r>
      <w:r w:rsidRPr="004F1050">
        <w:rPr>
          <w:noProof/>
        </w:rPr>
        <w:t>308</w:t>
      </w:r>
      <w:r w:rsidRPr="004F1050">
        <w:t xml:space="preserve"> redovnih dionica Dužnika, ukupnog nominalnog iznosa </w:t>
      </w:r>
      <w:r w:rsidRPr="004F1050">
        <w:rPr>
          <w:noProof/>
        </w:rPr>
        <w:t>3.080,00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3,02</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90. (112</w:t>
      </w:r>
      <w:r w:rsidRPr="004F1050">
        <w:t xml:space="preserve">.) Vjerovnik </w:t>
      </w:r>
      <w:r w:rsidRPr="004F1050">
        <w:rPr>
          <w:noProof/>
        </w:rPr>
        <w:t>O.K.I. d.o.o.</w:t>
      </w:r>
      <w:r w:rsidRPr="004F1050">
        <w:t xml:space="preserve">, OIB: </w:t>
      </w:r>
      <w:r w:rsidRPr="004F1050">
        <w:rPr>
          <w:noProof/>
        </w:rPr>
        <w:t>26934793187</w:t>
      </w:r>
      <w:r w:rsidRPr="004F1050">
        <w:t xml:space="preserve">, </w:t>
      </w:r>
      <w:r w:rsidRPr="004F1050">
        <w:rPr>
          <w:noProof/>
        </w:rPr>
        <w:t>V. Nazora 53</w:t>
      </w:r>
      <w:r w:rsidRPr="004F1050">
        <w:t xml:space="preserve">, </w:t>
      </w:r>
      <w:r w:rsidRPr="004F1050">
        <w:rPr>
          <w:noProof/>
        </w:rPr>
        <w:t>Đakovo</w:t>
      </w:r>
      <w:r w:rsidRPr="004F1050">
        <w:t xml:space="preserve">, utvrđeni iznos tražbine iznosi </w:t>
      </w:r>
      <w:r w:rsidRPr="004F1050">
        <w:rPr>
          <w:noProof/>
        </w:rPr>
        <w:t>866,63</w:t>
      </w:r>
      <w:r w:rsidRPr="004F1050">
        <w:t xml:space="preserve"> kn. Iznos tražbine od </w:t>
      </w:r>
      <w:r w:rsidRPr="004F1050">
        <w:rPr>
          <w:noProof/>
        </w:rPr>
        <w:t>860,00 kn</w:t>
      </w:r>
      <w:r w:rsidRPr="004F1050">
        <w:t xml:space="preserve">, namirit će se unošenjem u temeljni kapital Dužnika izdavanjem novih redovnih dionica, pojedinačne nominalne vrijednosti 10,00 kn, pa će tako vjerovnik steći </w:t>
      </w:r>
      <w:r w:rsidRPr="004F1050">
        <w:rPr>
          <w:noProof/>
        </w:rPr>
        <w:t>86</w:t>
      </w:r>
      <w:r w:rsidRPr="004F1050">
        <w:t xml:space="preserve"> redovnih dionica Dužnika, ukupnog nominalnog iznosa </w:t>
      </w:r>
      <w:r w:rsidRPr="004F1050">
        <w:rPr>
          <w:noProof/>
        </w:rPr>
        <w:t>860,00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6,63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lastRenderedPageBreak/>
        <w:t>91. (113</w:t>
      </w:r>
      <w:r w:rsidRPr="004F1050">
        <w:t xml:space="preserve">.) Vjerovnik Ivana Mlinarić, vl. obrta OBRT ZA IZRADU STROJNOG VEZA I ŠIVANJE "LAMEX, OIB: </w:t>
      </w:r>
      <w:r w:rsidRPr="004F1050">
        <w:rPr>
          <w:noProof/>
        </w:rPr>
        <w:t>24424927908</w:t>
      </w:r>
      <w:r w:rsidRPr="004F1050">
        <w:t xml:space="preserve">, </w:t>
      </w:r>
      <w:r w:rsidRPr="004F1050">
        <w:rPr>
          <w:noProof/>
        </w:rPr>
        <w:t>K.Mislava 9, Hrastovac</w:t>
      </w:r>
      <w:r w:rsidRPr="004F1050">
        <w:t xml:space="preserve">, </w:t>
      </w:r>
      <w:r w:rsidRPr="004F1050">
        <w:rPr>
          <w:noProof/>
        </w:rPr>
        <w:t>Garešnica</w:t>
      </w:r>
      <w:r w:rsidRPr="004F1050">
        <w:t xml:space="preserve">, utvrđeni iznos tražbine iznosi </w:t>
      </w:r>
      <w:r w:rsidRPr="004F1050">
        <w:rPr>
          <w:noProof/>
        </w:rPr>
        <w:t>1.398,59</w:t>
      </w:r>
      <w:r w:rsidRPr="004F1050">
        <w:t xml:space="preserve"> kn. Iznos tražbine od </w:t>
      </w:r>
      <w:r w:rsidRPr="004F1050">
        <w:rPr>
          <w:noProof/>
        </w:rPr>
        <w:t>1.390,00 kn</w:t>
      </w:r>
      <w:r w:rsidRPr="004F1050">
        <w:t xml:space="preserve">, namirit će se unošenjem u temeljni kapital Dužnika izdavanjem novih redovnih dionica, pojedinačne nominalne vrijednosti 10,00 kn, pa će tako vjerovnik steći </w:t>
      </w:r>
      <w:r w:rsidRPr="004F1050">
        <w:rPr>
          <w:noProof/>
        </w:rPr>
        <w:t>139</w:t>
      </w:r>
      <w:r w:rsidRPr="004F1050">
        <w:t xml:space="preserve"> redovnih dionica Dužnika, ukupnog nominalnog iznosa </w:t>
      </w:r>
      <w:r w:rsidRPr="004F1050">
        <w:rPr>
          <w:noProof/>
        </w:rPr>
        <w:t>1.390,00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8,59</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92. (114</w:t>
      </w:r>
      <w:r w:rsidRPr="004F1050">
        <w:t xml:space="preserve">.) Vjerovnik </w:t>
      </w:r>
      <w:r w:rsidRPr="004F1050">
        <w:rPr>
          <w:noProof/>
        </w:rPr>
        <w:t>Odvjetnica Vlasta Joksimović</w:t>
      </w:r>
      <w:r w:rsidRPr="004F1050">
        <w:t xml:space="preserve">, OIB: </w:t>
      </w:r>
      <w:r w:rsidRPr="004F1050">
        <w:rPr>
          <w:noProof/>
        </w:rPr>
        <w:t>07305696847</w:t>
      </w:r>
      <w:r w:rsidRPr="004F1050">
        <w:t xml:space="preserve">, </w:t>
      </w:r>
      <w:r w:rsidRPr="004F1050">
        <w:rPr>
          <w:noProof/>
        </w:rPr>
        <w:t>A. i S. Radića 6/6</w:t>
      </w:r>
      <w:r w:rsidRPr="004F1050">
        <w:t xml:space="preserve">, </w:t>
      </w:r>
      <w:r w:rsidRPr="004F1050">
        <w:rPr>
          <w:noProof/>
        </w:rPr>
        <w:t>Sisak</w:t>
      </w:r>
      <w:r w:rsidRPr="004F1050">
        <w:t xml:space="preserve">, utvrđeni iznos tražbine iznosi </w:t>
      </w:r>
      <w:r w:rsidRPr="004F1050">
        <w:rPr>
          <w:noProof/>
        </w:rPr>
        <w:t>1.250,00</w:t>
      </w:r>
      <w:r w:rsidRPr="004F1050">
        <w:t xml:space="preserve"> kn. Iznos tražbine od </w:t>
      </w:r>
      <w:r w:rsidRPr="004F1050">
        <w:rPr>
          <w:noProof/>
        </w:rPr>
        <w:t>1.250,00 kn</w:t>
      </w:r>
      <w:r w:rsidRPr="004F1050">
        <w:t xml:space="preserve">, namirit će se unošenjem u temeljni kapital Dužnika izdavanjem novih redovnih dionica, pojedinačne nominalne vrijednosti 10,00 kn, pa će tako vjerovnik steći </w:t>
      </w:r>
      <w:r w:rsidRPr="004F1050">
        <w:rPr>
          <w:noProof/>
        </w:rPr>
        <w:t>125</w:t>
      </w:r>
      <w:r w:rsidRPr="004F1050">
        <w:t xml:space="preserve"> redovnih dionica Dužnika, ukupnog nominalnog iznosa </w:t>
      </w:r>
      <w:r w:rsidRPr="004F1050">
        <w:rPr>
          <w:noProof/>
        </w:rPr>
        <w:t>1.250,00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93. (115</w:t>
      </w:r>
      <w:r w:rsidRPr="004F1050">
        <w:t xml:space="preserve">.) Vjerovnik </w:t>
      </w:r>
      <w:r w:rsidRPr="004F1050">
        <w:rPr>
          <w:noProof/>
        </w:rPr>
        <w:t>Odvjetnik Zoran Galić</w:t>
      </w:r>
      <w:r w:rsidRPr="004F1050">
        <w:t xml:space="preserve">, OIB: </w:t>
      </w:r>
      <w:r w:rsidRPr="004F1050">
        <w:rPr>
          <w:noProof/>
        </w:rPr>
        <w:t>94570800992</w:t>
      </w:r>
      <w:r w:rsidRPr="004F1050">
        <w:t xml:space="preserve">, </w:t>
      </w:r>
      <w:r w:rsidRPr="004F1050">
        <w:rPr>
          <w:noProof/>
        </w:rPr>
        <w:t>Selska cesta 90/b Hruševačka 3</w:t>
      </w:r>
      <w:r w:rsidRPr="004F1050">
        <w:t xml:space="preserve">, </w:t>
      </w:r>
      <w:r w:rsidRPr="004F1050">
        <w:rPr>
          <w:noProof/>
        </w:rPr>
        <w:t>Zagreb</w:t>
      </w:r>
      <w:r w:rsidRPr="004F1050">
        <w:t xml:space="preserve">, utvrđeni iznos tražbine iznosi </w:t>
      </w:r>
      <w:r w:rsidRPr="004F1050">
        <w:rPr>
          <w:noProof/>
        </w:rPr>
        <w:t>32.390,63</w:t>
      </w:r>
      <w:r w:rsidRPr="004F1050">
        <w:t xml:space="preserve"> kn. Iznos tražbine od </w:t>
      </w:r>
      <w:r w:rsidRPr="004F1050">
        <w:rPr>
          <w:noProof/>
        </w:rPr>
        <w:t>32.390,00 kn</w:t>
      </w:r>
      <w:r w:rsidRPr="004F1050">
        <w:t xml:space="preserve">, namirit će se unošenjem u temeljni kapital Dužnika izdavanjem novih redovnih dionica, pojedinačne nominalne vrijednosti 10,00 kn, pa će tako vjerovnik steći </w:t>
      </w:r>
      <w:r w:rsidRPr="004F1050">
        <w:rPr>
          <w:noProof/>
        </w:rPr>
        <w:t>3239</w:t>
      </w:r>
      <w:r w:rsidRPr="004F1050">
        <w:t xml:space="preserve"> redovnih dionica Dužnika, ukupnog nominalnog iznosa </w:t>
      </w:r>
      <w:r w:rsidRPr="004F1050">
        <w:rPr>
          <w:noProof/>
        </w:rPr>
        <w:t>32.390,00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0,63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94. (116</w:t>
      </w:r>
      <w:r w:rsidRPr="004F1050">
        <w:t xml:space="preserve">.) Vjerovnik </w:t>
      </w:r>
      <w:r w:rsidRPr="004F1050">
        <w:rPr>
          <w:noProof/>
        </w:rPr>
        <w:t>Oktan Žažine d.o.o.</w:t>
      </w:r>
      <w:r w:rsidRPr="004F1050">
        <w:t xml:space="preserve">, OIB: </w:t>
      </w:r>
      <w:r w:rsidRPr="004F1050">
        <w:rPr>
          <w:noProof/>
        </w:rPr>
        <w:t>93469338075</w:t>
      </w:r>
      <w:r w:rsidRPr="004F1050">
        <w:t xml:space="preserve">, </w:t>
      </w:r>
      <w:r w:rsidRPr="004F1050">
        <w:rPr>
          <w:noProof/>
        </w:rPr>
        <w:t>Žažina bb</w:t>
      </w:r>
      <w:r w:rsidRPr="004F1050">
        <w:t xml:space="preserve">, </w:t>
      </w:r>
      <w:r w:rsidRPr="004F1050">
        <w:rPr>
          <w:noProof/>
        </w:rPr>
        <w:t>Sisak</w:t>
      </w:r>
      <w:r w:rsidRPr="004F1050">
        <w:t xml:space="preserve">, utvrđeni iznos tražbine iznosi </w:t>
      </w:r>
      <w:r w:rsidRPr="004F1050">
        <w:rPr>
          <w:noProof/>
        </w:rPr>
        <w:t>410,33</w:t>
      </w:r>
      <w:r w:rsidRPr="004F1050">
        <w:t xml:space="preserve"> kn. Iznos tražbine od </w:t>
      </w:r>
      <w:r w:rsidRPr="004F1050">
        <w:rPr>
          <w:noProof/>
        </w:rPr>
        <w:t>410,00 kn</w:t>
      </w:r>
      <w:r w:rsidRPr="004F1050">
        <w:t xml:space="preserve">, namirit će se unošenjem u temeljni kapital Dužnika izdavanjem novih redovnih dionica, pojedinačne nominalne vrijednosti 10,00 kn, pa će tako vjerovnik steći </w:t>
      </w:r>
      <w:r w:rsidRPr="004F1050">
        <w:rPr>
          <w:noProof/>
        </w:rPr>
        <w:t>41</w:t>
      </w:r>
      <w:r w:rsidRPr="004F1050">
        <w:t xml:space="preserve"> redovnih dionica Dužnika, ukupnog nominalnog iznosa </w:t>
      </w:r>
      <w:r w:rsidRPr="004F1050">
        <w:rPr>
          <w:noProof/>
        </w:rPr>
        <w:t>410,00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0,33</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95. (117</w:t>
      </w:r>
      <w:r w:rsidRPr="004F1050">
        <w:t xml:space="preserve">.) Vjerovnik </w:t>
      </w:r>
      <w:r w:rsidRPr="004F1050">
        <w:rPr>
          <w:noProof/>
        </w:rPr>
        <w:t>Omniteh d.o.o.</w:t>
      </w:r>
      <w:r w:rsidRPr="004F1050">
        <w:t xml:space="preserve">, OIB: </w:t>
      </w:r>
      <w:r w:rsidRPr="004F1050">
        <w:rPr>
          <w:noProof/>
        </w:rPr>
        <w:t>48559435696</w:t>
      </w:r>
      <w:r w:rsidRPr="004F1050">
        <w:t xml:space="preserve">, </w:t>
      </w:r>
      <w:r w:rsidRPr="004F1050">
        <w:rPr>
          <w:noProof/>
        </w:rPr>
        <w:t>D.Vrapče 13</w:t>
      </w:r>
      <w:r w:rsidRPr="004F1050">
        <w:t xml:space="preserve">, </w:t>
      </w:r>
      <w:r w:rsidRPr="004F1050">
        <w:rPr>
          <w:noProof/>
        </w:rPr>
        <w:t>Zagreb</w:t>
      </w:r>
      <w:r w:rsidRPr="004F1050">
        <w:t xml:space="preserve">, utvrđeni iznos tražbine iznosi </w:t>
      </w:r>
      <w:r w:rsidRPr="004F1050">
        <w:rPr>
          <w:noProof/>
        </w:rPr>
        <w:t>7.961,00</w:t>
      </w:r>
      <w:r w:rsidRPr="004F1050">
        <w:t xml:space="preserve"> kn. Iznos tražbine od </w:t>
      </w:r>
      <w:r w:rsidRPr="004F1050">
        <w:rPr>
          <w:noProof/>
        </w:rPr>
        <w:t>7.960,00 kn</w:t>
      </w:r>
      <w:r w:rsidRPr="004F1050">
        <w:t xml:space="preserve">, namirit će se unošenjem u temeljni kapital Dužnika izdavanjem novih redovnih dionica, pojedinačne nominalne vrijednosti 10,00 kn, pa će tako vjerovnik steći </w:t>
      </w:r>
      <w:r w:rsidRPr="004F1050">
        <w:rPr>
          <w:noProof/>
        </w:rPr>
        <w:t>796</w:t>
      </w:r>
      <w:r w:rsidRPr="004F1050">
        <w:t xml:space="preserve"> redovnih dionica Dužnika, ukupnog nominalnog iznosa </w:t>
      </w:r>
      <w:r w:rsidRPr="004F1050">
        <w:rPr>
          <w:noProof/>
        </w:rPr>
        <w:t>7.960,00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1,00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96. (118</w:t>
      </w:r>
      <w:r w:rsidRPr="004F1050">
        <w:t xml:space="preserve">.) Vjerovnik </w:t>
      </w:r>
      <w:r w:rsidRPr="004F1050">
        <w:rPr>
          <w:noProof/>
        </w:rPr>
        <w:t>OT-Optima Telekom d.d.</w:t>
      </w:r>
      <w:r w:rsidRPr="004F1050">
        <w:t xml:space="preserve">, OIB: </w:t>
      </w:r>
      <w:r w:rsidRPr="004F1050">
        <w:rPr>
          <w:noProof/>
        </w:rPr>
        <w:t>36004425025</w:t>
      </w:r>
      <w:r w:rsidRPr="004F1050">
        <w:t xml:space="preserve">, </w:t>
      </w:r>
      <w:r w:rsidRPr="004F1050">
        <w:rPr>
          <w:noProof/>
        </w:rPr>
        <w:t>Bani 75 a</w:t>
      </w:r>
      <w:r w:rsidRPr="004F1050">
        <w:t xml:space="preserve">, </w:t>
      </w:r>
      <w:r w:rsidRPr="004F1050">
        <w:rPr>
          <w:noProof/>
        </w:rPr>
        <w:t>Zagreb-Buzin</w:t>
      </w:r>
      <w:r w:rsidRPr="004F1050">
        <w:t xml:space="preserve">, utvrđeni iznos tražbine iznosi </w:t>
      </w:r>
      <w:r w:rsidRPr="004F1050">
        <w:rPr>
          <w:noProof/>
        </w:rPr>
        <w:t>3.963,74</w:t>
      </w:r>
      <w:r w:rsidRPr="004F1050">
        <w:t xml:space="preserve"> kn. Iznos tražbine od </w:t>
      </w:r>
      <w:r w:rsidRPr="004F1050">
        <w:rPr>
          <w:noProof/>
        </w:rPr>
        <w:t>3.960,00 kn</w:t>
      </w:r>
      <w:r w:rsidRPr="004F1050">
        <w:t xml:space="preserve">, namirit će se unošenjem u temeljni kapital Dužnika izdavanjem novih redovnih dionica, pojedinačne </w:t>
      </w:r>
      <w:r w:rsidRPr="004F1050">
        <w:lastRenderedPageBreak/>
        <w:t xml:space="preserve">nominalne vrijednosti 10,00 kn, pa će tako vjerovnik steći </w:t>
      </w:r>
      <w:r w:rsidRPr="004F1050">
        <w:rPr>
          <w:noProof/>
        </w:rPr>
        <w:t>396</w:t>
      </w:r>
      <w:r w:rsidRPr="004F1050">
        <w:t xml:space="preserve"> redovnih dionica Dužnika, ukupnog nominalnog iznosa </w:t>
      </w:r>
      <w:r w:rsidRPr="004F1050">
        <w:rPr>
          <w:noProof/>
        </w:rPr>
        <w:t>3.960,00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3,74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97. (119</w:t>
      </w:r>
      <w:r w:rsidRPr="004F1050">
        <w:t xml:space="preserve">.) Vjerovnik </w:t>
      </w:r>
      <w:r w:rsidRPr="004F1050">
        <w:rPr>
          <w:noProof/>
        </w:rPr>
        <w:t>Papac Jele</w:t>
      </w:r>
      <w:r w:rsidRPr="004F1050">
        <w:t xml:space="preserve">, OIB: </w:t>
      </w:r>
      <w:r w:rsidRPr="004F1050">
        <w:rPr>
          <w:noProof/>
        </w:rPr>
        <w:t>48703069477</w:t>
      </w:r>
      <w:r w:rsidRPr="004F1050">
        <w:t xml:space="preserve">, </w:t>
      </w:r>
      <w:r w:rsidRPr="004F1050">
        <w:rPr>
          <w:noProof/>
        </w:rPr>
        <w:t>Kneza Domagoja 22</w:t>
      </w:r>
      <w:r w:rsidRPr="004F1050">
        <w:t xml:space="preserve">, </w:t>
      </w:r>
      <w:r w:rsidRPr="004F1050">
        <w:rPr>
          <w:noProof/>
        </w:rPr>
        <w:t>Dubrovnik</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98. (120</w:t>
      </w:r>
      <w:r w:rsidRPr="004F1050">
        <w:t xml:space="preserve">.) Vjerovnik </w:t>
      </w:r>
      <w:r w:rsidRPr="004F1050">
        <w:rPr>
          <w:noProof/>
        </w:rPr>
        <w:t>Pavlović Branka</w:t>
      </w:r>
      <w:r w:rsidRPr="004F1050">
        <w:t xml:space="preserve">, OIB: </w:t>
      </w:r>
      <w:r w:rsidRPr="004F1050">
        <w:rPr>
          <w:noProof/>
        </w:rPr>
        <w:t>51662047411</w:t>
      </w:r>
      <w:r w:rsidRPr="004F1050">
        <w:t xml:space="preserve">, </w:t>
      </w:r>
      <w:r w:rsidRPr="004F1050">
        <w:rPr>
          <w:noProof/>
        </w:rPr>
        <w:t>Hrvatskih branitelja 12</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99. (121</w:t>
      </w:r>
      <w:r w:rsidRPr="004F1050">
        <w:t xml:space="preserve">.) Vjerovnik </w:t>
      </w:r>
      <w:r w:rsidRPr="004F1050">
        <w:rPr>
          <w:noProof/>
        </w:rPr>
        <w:t>Petrokemija d.d.</w:t>
      </w:r>
      <w:r w:rsidRPr="004F1050">
        <w:t xml:space="preserve">, OIB: </w:t>
      </w:r>
      <w:r w:rsidRPr="004F1050">
        <w:rPr>
          <w:noProof/>
        </w:rPr>
        <w:t>24503685008</w:t>
      </w:r>
      <w:r w:rsidRPr="004F1050">
        <w:t xml:space="preserve">, </w:t>
      </w:r>
      <w:r w:rsidRPr="004F1050">
        <w:rPr>
          <w:noProof/>
        </w:rPr>
        <w:t>Aleja Vukovar 4</w:t>
      </w:r>
      <w:r w:rsidRPr="004F1050">
        <w:t xml:space="preserve">, </w:t>
      </w:r>
      <w:r w:rsidRPr="004F1050">
        <w:rPr>
          <w:noProof/>
        </w:rPr>
        <w:t xml:space="preserve">Kutina </w:t>
      </w:r>
      <w:r w:rsidRPr="004F1050">
        <w:t xml:space="preserve">, utvrđeni iznos tražbine iznosi </w:t>
      </w:r>
      <w:r w:rsidRPr="004F1050">
        <w:rPr>
          <w:noProof/>
        </w:rPr>
        <w:t>2.692,02</w:t>
      </w:r>
      <w:r w:rsidRPr="004F1050">
        <w:t xml:space="preserve"> kn. Iznos tražbine od </w:t>
      </w:r>
      <w:r w:rsidRPr="004F1050">
        <w:rPr>
          <w:noProof/>
        </w:rPr>
        <w:t>2.690,00 kn</w:t>
      </w:r>
      <w:r w:rsidRPr="004F1050">
        <w:t xml:space="preserve">, namirit će se unošenjem u temeljni kapital Dužnika izdavanjem novih redovnih dionica, pojedinačne nominalne vrijednosti 10,00 kn, pa će tako vjerovnik steći </w:t>
      </w:r>
      <w:r w:rsidRPr="004F1050">
        <w:rPr>
          <w:noProof/>
        </w:rPr>
        <w:t>269</w:t>
      </w:r>
      <w:r w:rsidRPr="004F1050">
        <w:t xml:space="preserve"> redovnih dionica Dužnika, ukupnog nominalnog iznosa </w:t>
      </w:r>
      <w:r w:rsidRPr="004F1050">
        <w:rPr>
          <w:noProof/>
        </w:rPr>
        <w:t>2.690,00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2,02</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100. (122</w:t>
      </w:r>
      <w:r w:rsidRPr="004F1050">
        <w:t xml:space="preserve">.) Vjerovnik </w:t>
      </w:r>
      <w:r w:rsidRPr="004F1050">
        <w:rPr>
          <w:noProof/>
        </w:rPr>
        <w:t>Popović Božo</w:t>
      </w:r>
      <w:r w:rsidRPr="004F1050">
        <w:t xml:space="preserve">, OIB: </w:t>
      </w:r>
      <w:r w:rsidRPr="004F1050">
        <w:rPr>
          <w:noProof/>
        </w:rPr>
        <w:t>25242351534</w:t>
      </w:r>
      <w:r w:rsidRPr="004F1050">
        <w:t xml:space="preserve">, </w:t>
      </w:r>
      <w:r w:rsidRPr="004F1050">
        <w:rPr>
          <w:noProof/>
        </w:rPr>
        <w:t>G.Hrastovac 151</w:t>
      </w:r>
      <w:r w:rsidRPr="004F1050">
        <w:t xml:space="preserve">, </w:t>
      </w:r>
      <w:r w:rsidRPr="004F1050">
        <w:rPr>
          <w:noProof/>
        </w:rPr>
        <w:t>G.Hrastovac</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101. (123</w:t>
      </w:r>
      <w:r w:rsidRPr="004F1050">
        <w:t xml:space="preserve">.) Vjerovnik </w:t>
      </w:r>
      <w:r w:rsidRPr="004F1050">
        <w:rPr>
          <w:noProof/>
        </w:rPr>
        <w:t>Pounje centar dorade j.d.o.o.</w:t>
      </w:r>
      <w:r w:rsidRPr="004F1050">
        <w:t xml:space="preserve">, OIB: </w:t>
      </w:r>
      <w:r w:rsidRPr="004F1050">
        <w:rPr>
          <w:noProof/>
        </w:rPr>
        <w:t>75691461271</w:t>
      </w:r>
      <w:r w:rsidRPr="004F1050">
        <w:t xml:space="preserve">, </w:t>
      </w:r>
      <w:r w:rsidRPr="004F1050">
        <w:rPr>
          <w:noProof/>
        </w:rPr>
        <w:t>R.Djetelića 70</w:t>
      </w:r>
      <w:r w:rsidRPr="004F1050">
        <w:t xml:space="preserve">, </w:t>
      </w:r>
      <w:r w:rsidRPr="004F1050">
        <w:rPr>
          <w:noProof/>
        </w:rPr>
        <w:t>Hrv.Kostajnica</w:t>
      </w:r>
      <w:r w:rsidRPr="004F1050">
        <w:t xml:space="preserve">, utvrđeni iznos tražbine iznosi </w:t>
      </w:r>
      <w:r w:rsidRPr="004F1050">
        <w:rPr>
          <w:noProof/>
        </w:rPr>
        <w:t>7.792,90</w:t>
      </w:r>
      <w:r w:rsidRPr="004F1050">
        <w:t xml:space="preserve"> kn. Iznos tražbine od </w:t>
      </w:r>
      <w:r w:rsidRPr="004F1050">
        <w:rPr>
          <w:noProof/>
        </w:rPr>
        <w:t>7.790,00 kn</w:t>
      </w:r>
      <w:r w:rsidRPr="004F1050">
        <w:t xml:space="preserve">, namirit će se unošenjem u temeljni kapital Dužnika izdavanjem novih redovnih dionica, pojedinačne nominalne vrijednosti 10,00 kn, pa će tako vjerovnik steći </w:t>
      </w:r>
      <w:r w:rsidRPr="004F1050">
        <w:rPr>
          <w:noProof/>
        </w:rPr>
        <w:t>779</w:t>
      </w:r>
      <w:r w:rsidRPr="004F1050">
        <w:t xml:space="preserve"> redovnih dionica Dužnika, ukupnog nominalnog iznosa </w:t>
      </w:r>
      <w:r w:rsidRPr="004F1050">
        <w:rPr>
          <w:noProof/>
        </w:rPr>
        <w:t>7.790,00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2,90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102. (124</w:t>
      </w:r>
      <w:r w:rsidRPr="004F1050">
        <w:t xml:space="preserve">.) Vjerovnik </w:t>
      </w:r>
      <w:r w:rsidRPr="004F1050">
        <w:rPr>
          <w:noProof/>
        </w:rPr>
        <w:t>Pounje Konfekcija d.o.o</w:t>
      </w:r>
      <w:r w:rsidRPr="004F1050">
        <w:t xml:space="preserve">, OIB: </w:t>
      </w:r>
      <w:r w:rsidRPr="004F1050">
        <w:rPr>
          <w:noProof/>
        </w:rPr>
        <w:t>17516109325</w:t>
      </w:r>
      <w:r w:rsidRPr="004F1050">
        <w:t xml:space="preserve">, </w:t>
      </w:r>
      <w:r w:rsidRPr="004F1050">
        <w:rPr>
          <w:noProof/>
        </w:rPr>
        <w:t>R.Djetelića 70</w:t>
      </w:r>
      <w:r w:rsidRPr="004F1050">
        <w:t xml:space="preserve">, </w:t>
      </w:r>
      <w:r w:rsidRPr="004F1050">
        <w:rPr>
          <w:noProof/>
        </w:rPr>
        <w:t>H.Kostajnica</w:t>
      </w:r>
      <w:r w:rsidRPr="004F1050">
        <w:t xml:space="preserve">, utvrđeni iznos tražbine iznosi </w:t>
      </w:r>
      <w:r w:rsidRPr="004F1050">
        <w:rPr>
          <w:noProof/>
        </w:rPr>
        <w:t>108.569,51</w:t>
      </w:r>
      <w:r w:rsidRPr="004F1050">
        <w:t xml:space="preserve"> kn. Iznos tražbine od </w:t>
      </w:r>
      <w:r w:rsidRPr="004F1050">
        <w:rPr>
          <w:noProof/>
        </w:rPr>
        <w:t>108.560,00 kn</w:t>
      </w:r>
      <w:r w:rsidRPr="004F1050">
        <w:t xml:space="preserve">, namirit će se unošenjem u temeljni kapital Dužnika izdavanjem novih redovnih dionica, pojedinačne nominalne vrijednosti 10,00 kn, pa će tako vjerovnik steći </w:t>
      </w:r>
      <w:r w:rsidRPr="004F1050">
        <w:rPr>
          <w:noProof/>
        </w:rPr>
        <w:t>10856</w:t>
      </w:r>
      <w:r w:rsidRPr="004F1050">
        <w:t xml:space="preserve"> redovnih dionica Dužnika, ukupnog nominalnog iznosa </w:t>
      </w:r>
      <w:r w:rsidRPr="004F1050">
        <w:rPr>
          <w:noProof/>
        </w:rPr>
        <w:t>108.560,00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9,51</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103. (125</w:t>
      </w:r>
      <w:r w:rsidRPr="004F1050">
        <w:t xml:space="preserve">.) Vjerovnik </w:t>
      </w:r>
      <w:r w:rsidRPr="004F1050">
        <w:rPr>
          <w:noProof/>
        </w:rPr>
        <w:t>Pounje Pletivo d.o.o.</w:t>
      </w:r>
      <w:r w:rsidRPr="004F1050">
        <w:t xml:space="preserve">, OIB: </w:t>
      </w:r>
      <w:r w:rsidRPr="004F1050">
        <w:rPr>
          <w:noProof/>
        </w:rPr>
        <w:t>32511557574</w:t>
      </w:r>
      <w:r w:rsidRPr="004F1050">
        <w:t xml:space="preserve">, </w:t>
      </w:r>
      <w:r w:rsidRPr="004F1050">
        <w:rPr>
          <w:noProof/>
        </w:rPr>
        <w:t>R.Djetelića 70</w:t>
      </w:r>
      <w:r w:rsidRPr="004F1050">
        <w:t xml:space="preserve">, </w:t>
      </w:r>
      <w:r w:rsidRPr="004F1050">
        <w:rPr>
          <w:noProof/>
        </w:rPr>
        <w:t>H.Kostajnica</w:t>
      </w:r>
      <w:r w:rsidRPr="004F1050">
        <w:t xml:space="preserve">, utvrđeni iznos tražbine iznosi </w:t>
      </w:r>
      <w:r w:rsidRPr="004F1050">
        <w:rPr>
          <w:noProof/>
        </w:rPr>
        <w:t>3.151,46</w:t>
      </w:r>
      <w:r w:rsidRPr="004F1050">
        <w:t xml:space="preserve"> kn. Iznos tražbine od </w:t>
      </w:r>
      <w:r w:rsidRPr="004F1050">
        <w:rPr>
          <w:noProof/>
        </w:rPr>
        <w:t>3.150,00 kn</w:t>
      </w:r>
      <w:r w:rsidRPr="004F1050">
        <w:t xml:space="preserve">, namirit će se unošenjem u temeljni kapital Dužnika izdavanjem novih redovnih dionica, pojedinačne nominalne vrijednosti 10,00 kn, pa će tako vjerovnik steći </w:t>
      </w:r>
      <w:r w:rsidRPr="004F1050">
        <w:rPr>
          <w:noProof/>
        </w:rPr>
        <w:t>315</w:t>
      </w:r>
      <w:r w:rsidRPr="004F1050">
        <w:t xml:space="preserve"> redovnih dionica Dužnika, ukupnog nominalnog iznosa </w:t>
      </w:r>
      <w:r w:rsidRPr="004F1050">
        <w:rPr>
          <w:noProof/>
        </w:rPr>
        <w:t>3.150,00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1,46</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104. (126</w:t>
      </w:r>
      <w:r w:rsidRPr="004F1050">
        <w:t xml:space="preserve">.) Vjerovnik </w:t>
      </w:r>
      <w:r w:rsidRPr="004F1050">
        <w:rPr>
          <w:noProof/>
        </w:rPr>
        <w:t>Pribičević Božidar</w:t>
      </w:r>
      <w:r w:rsidRPr="004F1050">
        <w:t xml:space="preserve">, OIB: </w:t>
      </w:r>
      <w:r w:rsidRPr="004F1050">
        <w:rPr>
          <w:noProof/>
        </w:rPr>
        <w:t>50890762700</w:t>
      </w:r>
      <w:r w:rsidRPr="004F1050">
        <w:t xml:space="preserve">, </w:t>
      </w:r>
      <w:r w:rsidRPr="004F1050">
        <w:rPr>
          <w:noProof/>
        </w:rPr>
        <w:t>Rosulje 69</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105. (127</w:t>
      </w:r>
      <w:r w:rsidRPr="004F1050">
        <w:t xml:space="preserve">.) Vjerovnik </w:t>
      </w:r>
      <w:r w:rsidRPr="004F1050">
        <w:rPr>
          <w:noProof/>
        </w:rPr>
        <w:t>Pristanište i skladišta d.o.o.</w:t>
      </w:r>
      <w:r w:rsidRPr="004F1050">
        <w:t xml:space="preserve">, OIB: </w:t>
      </w:r>
      <w:r w:rsidRPr="004F1050">
        <w:rPr>
          <w:noProof/>
        </w:rPr>
        <w:t>53507099070</w:t>
      </w:r>
      <w:r w:rsidRPr="004F1050">
        <w:t xml:space="preserve">, </w:t>
      </w:r>
      <w:r w:rsidRPr="004F1050">
        <w:rPr>
          <w:noProof/>
        </w:rPr>
        <w:t>Rimska 29</w:t>
      </w:r>
      <w:r w:rsidRPr="004F1050">
        <w:t xml:space="preserve">, </w:t>
      </w:r>
      <w:r w:rsidRPr="004F1050">
        <w:rPr>
          <w:noProof/>
        </w:rPr>
        <w:t>Sisak</w:t>
      </w:r>
      <w:r w:rsidRPr="004F1050">
        <w:t xml:space="preserve">, utvrđeni iznos tražbine iznosi </w:t>
      </w:r>
      <w:r w:rsidRPr="004F1050">
        <w:rPr>
          <w:noProof/>
        </w:rPr>
        <w:t>34.362,08</w:t>
      </w:r>
      <w:r w:rsidRPr="004F1050">
        <w:t xml:space="preserve"> kn. Iznos tražbine od </w:t>
      </w:r>
      <w:r w:rsidRPr="004F1050">
        <w:rPr>
          <w:noProof/>
        </w:rPr>
        <w:t>34.360,00 kn</w:t>
      </w:r>
      <w:r w:rsidRPr="004F1050">
        <w:t xml:space="preserve">, namirit će se unošenjem u temeljni kapital Dužnika izdavanjem novih redovnih dionica, pojedinačne nominalne vrijednosti 10,00 kn, pa će tako vjerovnik steći </w:t>
      </w:r>
      <w:r w:rsidRPr="004F1050">
        <w:rPr>
          <w:noProof/>
        </w:rPr>
        <w:t>3436</w:t>
      </w:r>
      <w:r w:rsidRPr="004F1050">
        <w:t xml:space="preserve"> redovnih dionica Dužnika, ukupnog nominalnog iznosa </w:t>
      </w:r>
      <w:r w:rsidRPr="004F1050">
        <w:rPr>
          <w:noProof/>
        </w:rPr>
        <w:t>34.360,00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2,08</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106. (128</w:t>
      </w:r>
      <w:r w:rsidRPr="004F1050">
        <w:t xml:space="preserve">.) Vjerovnik Željko Prstačić, vl. obrta PROIZVODNJA ODJEĆE MOIRA, OIB: </w:t>
      </w:r>
      <w:r w:rsidRPr="004F1050">
        <w:rPr>
          <w:noProof/>
        </w:rPr>
        <w:t>56393847030</w:t>
      </w:r>
      <w:r w:rsidRPr="004F1050">
        <w:t xml:space="preserve">, </w:t>
      </w:r>
      <w:r w:rsidRPr="004F1050">
        <w:rPr>
          <w:noProof/>
        </w:rPr>
        <w:t>I.G.Kovačića 4</w:t>
      </w:r>
      <w:r w:rsidRPr="004F1050">
        <w:t xml:space="preserve">, </w:t>
      </w:r>
      <w:r w:rsidRPr="004F1050">
        <w:rPr>
          <w:noProof/>
        </w:rPr>
        <w:t>Nova Gradiška</w:t>
      </w:r>
      <w:r w:rsidRPr="004F1050">
        <w:t xml:space="preserve">, utvrđeni iznos tražbine iznosi </w:t>
      </w:r>
      <w:r w:rsidRPr="004F1050">
        <w:rPr>
          <w:noProof/>
        </w:rPr>
        <w:t>1.005,51</w:t>
      </w:r>
      <w:r w:rsidRPr="004F1050">
        <w:t xml:space="preserve"> kn. Iznos tražbine od </w:t>
      </w:r>
      <w:r w:rsidRPr="004F1050">
        <w:rPr>
          <w:noProof/>
        </w:rPr>
        <w:t>1.000,00 kn</w:t>
      </w:r>
      <w:r w:rsidRPr="004F1050">
        <w:t xml:space="preserve">, namirit će se unošenjem u temeljni kapital Dužnika izdavanjem novih redovnih dionica, pojedinačne nominalne vrijednosti 10,00 kn, pa će tako vjerovnik steći </w:t>
      </w:r>
      <w:r w:rsidRPr="004F1050">
        <w:rPr>
          <w:noProof/>
        </w:rPr>
        <w:t>100</w:t>
      </w:r>
      <w:r w:rsidRPr="004F1050">
        <w:t xml:space="preserve"> redovnih dionica Dužnika, ukupnog nominalnog iznosa </w:t>
      </w:r>
      <w:r w:rsidRPr="004F1050">
        <w:rPr>
          <w:noProof/>
        </w:rPr>
        <w:t>1.000,00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5,51</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107. (129</w:t>
      </w:r>
      <w:r w:rsidRPr="004F1050">
        <w:t xml:space="preserve">.) Vjerovnik </w:t>
      </w:r>
      <w:r w:rsidRPr="004F1050">
        <w:rPr>
          <w:noProof/>
        </w:rPr>
        <w:t>Radulović Snježana</w:t>
      </w:r>
      <w:r w:rsidRPr="004F1050">
        <w:t xml:space="preserve">, OIB: </w:t>
      </w:r>
      <w:r w:rsidRPr="004F1050">
        <w:rPr>
          <w:noProof/>
        </w:rPr>
        <w:t>43416530194</w:t>
      </w:r>
      <w:r w:rsidRPr="004F1050">
        <w:t xml:space="preserve">, </w:t>
      </w:r>
      <w:r w:rsidRPr="004F1050">
        <w:rPr>
          <w:noProof/>
        </w:rPr>
        <w:t>Savska 9</w:t>
      </w:r>
      <w:r w:rsidRPr="004F1050">
        <w:t xml:space="preserve">, </w:t>
      </w:r>
      <w:r w:rsidRPr="004F1050">
        <w:rPr>
          <w:noProof/>
        </w:rPr>
        <w:t>Uštica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108. (131</w:t>
      </w:r>
      <w:r w:rsidRPr="004F1050">
        <w:t xml:space="preserve">.) Vjerovnik </w:t>
      </w:r>
      <w:r w:rsidRPr="004F1050">
        <w:rPr>
          <w:noProof/>
        </w:rPr>
        <w:t>Roto-Sisak  d.o.o.</w:t>
      </w:r>
      <w:r w:rsidRPr="004F1050">
        <w:t xml:space="preserve">, OIB: </w:t>
      </w:r>
      <w:r w:rsidRPr="004F1050">
        <w:rPr>
          <w:noProof/>
        </w:rPr>
        <w:t>48600209514</w:t>
      </w:r>
      <w:r w:rsidRPr="004F1050">
        <w:t xml:space="preserve">, </w:t>
      </w:r>
      <w:r w:rsidRPr="004F1050">
        <w:rPr>
          <w:noProof/>
        </w:rPr>
        <w:t>Vatroslava Jagića bb</w:t>
      </w:r>
      <w:r w:rsidRPr="004F1050">
        <w:t xml:space="preserve">, </w:t>
      </w:r>
      <w:r w:rsidRPr="004F1050">
        <w:rPr>
          <w:noProof/>
        </w:rPr>
        <w:t>Sisak</w:t>
      </w:r>
      <w:r w:rsidRPr="004F1050">
        <w:t xml:space="preserve">, utvrđeni iznos tražbine iznosi </w:t>
      </w:r>
      <w:r w:rsidRPr="004F1050">
        <w:rPr>
          <w:noProof/>
        </w:rPr>
        <w:t>732,50</w:t>
      </w:r>
      <w:r w:rsidRPr="004F1050">
        <w:t xml:space="preserve"> kn. Iznos tražbine od </w:t>
      </w:r>
      <w:r w:rsidRPr="004F1050">
        <w:rPr>
          <w:noProof/>
        </w:rPr>
        <w:t>730,00 kn</w:t>
      </w:r>
      <w:r w:rsidRPr="004F1050">
        <w:t xml:space="preserve">, namirit će se unošenjem u temeljni kapital Dužnika izdavanjem novih redovnih dionica, pojedinačne </w:t>
      </w:r>
      <w:r w:rsidRPr="004F1050">
        <w:lastRenderedPageBreak/>
        <w:t xml:space="preserve">nominalne vrijednosti 10,00 kn, pa će tako vjerovnik steći </w:t>
      </w:r>
      <w:r w:rsidRPr="004F1050">
        <w:rPr>
          <w:noProof/>
        </w:rPr>
        <w:t>73</w:t>
      </w:r>
      <w:r w:rsidRPr="004F1050">
        <w:t xml:space="preserve"> redovnih dionica Dužnika, ukupnog nominalnog iznosa </w:t>
      </w:r>
      <w:r w:rsidRPr="004F1050">
        <w:rPr>
          <w:noProof/>
        </w:rPr>
        <w:t>730,00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109. (132</w:t>
      </w:r>
      <w:r w:rsidRPr="004F1050">
        <w:t xml:space="preserve">.) Vjerovnik </w:t>
      </w:r>
      <w:r w:rsidRPr="004F1050">
        <w:rPr>
          <w:noProof/>
        </w:rPr>
        <w:t>Sanitacija d.o.o</w:t>
      </w:r>
      <w:r w:rsidRPr="004F1050">
        <w:t xml:space="preserve">, OIB: </w:t>
      </w:r>
      <w:r w:rsidRPr="004F1050">
        <w:rPr>
          <w:noProof/>
        </w:rPr>
        <w:t>85987734468</w:t>
      </w:r>
      <w:r w:rsidRPr="004F1050">
        <w:t xml:space="preserve">, </w:t>
      </w:r>
      <w:r w:rsidRPr="004F1050">
        <w:rPr>
          <w:noProof/>
        </w:rPr>
        <w:t>Nalješkovićeva 45</w:t>
      </w:r>
      <w:r w:rsidRPr="004F1050">
        <w:t xml:space="preserve">, </w:t>
      </w:r>
      <w:r w:rsidRPr="004F1050">
        <w:rPr>
          <w:noProof/>
        </w:rPr>
        <w:t>Zagreb</w:t>
      </w:r>
      <w:r w:rsidRPr="004F1050">
        <w:t xml:space="preserve">, utvrđeni iznos tražbine iznosi </w:t>
      </w:r>
      <w:r w:rsidRPr="004F1050">
        <w:rPr>
          <w:noProof/>
        </w:rPr>
        <w:t>687,50</w:t>
      </w:r>
      <w:r w:rsidRPr="004F1050">
        <w:t xml:space="preserve"> kn. Iznos tražbine od </w:t>
      </w:r>
      <w:r w:rsidRPr="004F1050">
        <w:rPr>
          <w:noProof/>
        </w:rPr>
        <w:t>680,00 kn</w:t>
      </w:r>
      <w:r w:rsidRPr="004F1050">
        <w:t xml:space="preserve">, namirit će se unošenjem u temeljni kapital Dužnika izdavanjem novih redovnih dionica, pojedinačne nominalne vrijednosti 10,00 kn, pa će tako vjerovnik steći </w:t>
      </w:r>
      <w:r w:rsidRPr="004F1050">
        <w:rPr>
          <w:noProof/>
        </w:rPr>
        <w:t>68</w:t>
      </w:r>
      <w:r w:rsidRPr="004F1050">
        <w:t xml:space="preserve"> redovnih dionica Dužnika, ukupnog nominalnog iznosa </w:t>
      </w:r>
      <w:r w:rsidRPr="004F1050">
        <w:rPr>
          <w:noProof/>
        </w:rPr>
        <w:t>680,00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7,50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110. (133</w:t>
      </w:r>
      <w:r w:rsidRPr="004F1050">
        <w:t xml:space="preserve">.) Vjerovnik </w:t>
      </w:r>
      <w:r w:rsidRPr="004F1050">
        <w:rPr>
          <w:noProof/>
        </w:rPr>
        <w:t>Schenker d.o.o.</w:t>
      </w:r>
      <w:r w:rsidRPr="004F1050">
        <w:t xml:space="preserve">, OIB: </w:t>
      </w:r>
      <w:r w:rsidRPr="004F1050">
        <w:rPr>
          <w:noProof/>
        </w:rPr>
        <w:t>51003352330</w:t>
      </w:r>
      <w:r w:rsidRPr="004F1050">
        <w:t xml:space="preserve">, </w:t>
      </w:r>
      <w:r w:rsidRPr="004F1050">
        <w:rPr>
          <w:noProof/>
        </w:rPr>
        <w:t>Heinzelova 60</w:t>
      </w:r>
      <w:r w:rsidRPr="004F1050">
        <w:t xml:space="preserve">, </w:t>
      </w:r>
      <w:r w:rsidRPr="004F1050">
        <w:rPr>
          <w:noProof/>
        </w:rPr>
        <w:t>Zagreb</w:t>
      </w:r>
      <w:r w:rsidRPr="004F1050">
        <w:t xml:space="preserve">, utvrđeni iznos tražbine iznosi </w:t>
      </w:r>
      <w:r w:rsidRPr="004F1050">
        <w:rPr>
          <w:noProof/>
        </w:rPr>
        <w:t>26.438,17</w:t>
      </w:r>
      <w:r w:rsidRPr="004F1050">
        <w:t xml:space="preserve"> kn. Iznos tražbine od </w:t>
      </w:r>
      <w:r w:rsidRPr="004F1050">
        <w:rPr>
          <w:noProof/>
        </w:rPr>
        <w:t>26.430,00 kn</w:t>
      </w:r>
      <w:r w:rsidRPr="004F1050">
        <w:t xml:space="preserve">, namirit će se unošenjem u temeljni kapital Dužnika izdavanjem novih redovnih dionica, pojedinačne nominalne vrijednosti 10,00 kn, pa će tako vjerovnik steći </w:t>
      </w:r>
      <w:r w:rsidRPr="004F1050">
        <w:rPr>
          <w:noProof/>
        </w:rPr>
        <w:t>2643</w:t>
      </w:r>
      <w:r w:rsidRPr="004F1050">
        <w:t xml:space="preserve"> redovnih dionica Dužnika, ukupnog nominalnog iznosa </w:t>
      </w:r>
      <w:r w:rsidRPr="004F1050">
        <w:rPr>
          <w:noProof/>
        </w:rPr>
        <w:t>26.430,00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8,17</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111. (134</w:t>
      </w:r>
      <w:r w:rsidRPr="004F1050">
        <w:t xml:space="preserve">.) Vjerovnik </w:t>
      </w:r>
      <w:r w:rsidRPr="004F1050">
        <w:rPr>
          <w:noProof/>
        </w:rPr>
        <w:t>Sico d.o.o.</w:t>
      </w:r>
      <w:r w:rsidRPr="004F1050">
        <w:t xml:space="preserve">, OIB: </w:t>
      </w:r>
      <w:r w:rsidRPr="004F1050">
        <w:rPr>
          <w:noProof/>
        </w:rPr>
        <w:t>67082053932</w:t>
      </w:r>
      <w:r w:rsidRPr="004F1050">
        <w:t xml:space="preserve">, </w:t>
      </w:r>
      <w:r w:rsidRPr="004F1050">
        <w:rPr>
          <w:noProof/>
        </w:rPr>
        <w:t>Drniška 9</w:t>
      </w:r>
      <w:r w:rsidRPr="004F1050">
        <w:t xml:space="preserve">, </w:t>
      </w:r>
      <w:r w:rsidRPr="004F1050">
        <w:rPr>
          <w:noProof/>
        </w:rPr>
        <w:t>Osijek</w:t>
      </w:r>
      <w:r w:rsidRPr="004F1050">
        <w:t xml:space="preserve">, utvrđeni iznos tražbine iznosi </w:t>
      </w:r>
      <w:r w:rsidRPr="004F1050">
        <w:rPr>
          <w:noProof/>
        </w:rPr>
        <w:t>12.031,31</w:t>
      </w:r>
      <w:r w:rsidRPr="004F1050">
        <w:t xml:space="preserve"> kn. Iznos tražbine od </w:t>
      </w:r>
      <w:r w:rsidRPr="004F1050">
        <w:rPr>
          <w:noProof/>
        </w:rPr>
        <w:t>12.030,00 kn</w:t>
      </w:r>
      <w:r w:rsidRPr="004F1050">
        <w:t xml:space="preserve">, namirit će se unošenjem u temeljni kapital Dužnika izdavanjem novih redovnih dionica, pojedinačne nominalne vrijednosti 10,00 kn, pa će tako vjerovnik steći </w:t>
      </w:r>
      <w:r w:rsidRPr="004F1050">
        <w:rPr>
          <w:noProof/>
        </w:rPr>
        <w:t>1203</w:t>
      </w:r>
      <w:r w:rsidRPr="004F1050">
        <w:t xml:space="preserve"> redovnih dionica Dužnika, ukupnog nominalnog iznosa </w:t>
      </w:r>
      <w:r w:rsidRPr="004F1050">
        <w:rPr>
          <w:noProof/>
        </w:rPr>
        <w:t>12.030,00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1,31</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112. (135</w:t>
      </w:r>
      <w:r w:rsidRPr="004F1050">
        <w:t xml:space="preserve">.) Vjerovnik </w:t>
      </w:r>
      <w:r w:rsidRPr="004F1050">
        <w:rPr>
          <w:noProof/>
        </w:rPr>
        <w:t>Solana Pag d.d.</w:t>
      </w:r>
      <w:r w:rsidRPr="004F1050">
        <w:t xml:space="preserve">, OIB: </w:t>
      </w:r>
      <w:r w:rsidRPr="004F1050">
        <w:rPr>
          <w:noProof/>
        </w:rPr>
        <w:t>34949147151</w:t>
      </w:r>
      <w:r w:rsidRPr="004F1050">
        <w:t xml:space="preserve">, </w:t>
      </w:r>
      <w:r w:rsidRPr="004F1050">
        <w:rPr>
          <w:noProof/>
        </w:rPr>
        <w:t>Svilno bb</w:t>
      </w:r>
      <w:r w:rsidRPr="004F1050">
        <w:t xml:space="preserve">, </w:t>
      </w:r>
      <w:r w:rsidRPr="004F1050">
        <w:rPr>
          <w:noProof/>
        </w:rPr>
        <w:t>Pag</w:t>
      </w:r>
      <w:r w:rsidRPr="004F1050">
        <w:t xml:space="preserve">, utvrđeni iznos tražbine iznosi </w:t>
      </w:r>
      <w:r w:rsidRPr="004F1050">
        <w:rPr>
          <w:noProof/>
        </w:rPr>
        <w:t>21.375,00</w:t>
      </w:r>
      <w:r w:rsidRPr="004F1050">
        <w:t xml:space="preserve"> kn. Iznos tražbine od </w:t>
      </w:r>
      <w:r w:rsidRPr="004F1050">
        <w:rPr>
          <w:noProof/>
        </w:rPr>
        <w:t>21.370,00 kn</w:t>
      </w:r>
      <w:r w:rsidRPr="004F1050">
        <w:t xml:space="preserve">, namirit će se unošenjem u temeljni kapital Dužnika izdavanjem novih redovnih dionica, pojedinačne nominalne vrijednosti 10,00 kn, pa će tako vjerovnik steći </w:t>
      </w:r>
      <w:r w:rsidRPr="004F1050">
        <w:rPr>
          <w:noProof/>
        </w:rPr>
        <w:t>2137</w:t>
      </w:r>
      <w:r w:rsidRPr="004F1050">
        <w:t xml:space="preserve"> redovnih dionica Dužnika, ukupnog nominalnog iznosa </w:t>
      </w:r>
      <w:r w:rsidRPr="004F1050">
        <w:rPr>
          <w:noProof/>
        </w:rPr>
        <w:t>21.370,00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113. (136</w:t>
      </w:r>
      <w:r w:rsidRPr="004F1050">
        <w:t xml:space="preserve">.) Vjerovnik </w:t>
      </w:r>
      <w:r w:rsidRPr="004F1050">
        <w:rPr>
          <w:noProof/>
        </w:rPr>
        <w:t>Središnje klirinško depozitarno društvo</w:t>
      </w:r>
      <w:r w:rsidRPr="004F1050">
        <w:t xml:space="preserve">, OIB: </w:t>
      </w:r>
      <w:r w:rsidRPr="004F1050">
        <w:rPr>
          <w:noProof/>
        </w:rPr>
        <w:t>64406809162</w:t>
      </w:r>
      <w:r w:rsidRPr="004F1050">
        <w:t xml:space="preserve">, </w:t>
      </w:r>
      <w:r w:rsidRPr="004F1050">
        <w:rPr>
          <w:noProof/>
        </w:rPr>
        <w:t>Borovje 13/a</w:t>
      </w:r>
      <w:r w:rsidRPr="004F1050">
        <w:t xml:space="preserve">, </w:t>
      </w:r>
      <w:r w:rsidRPr="004F1050">
        <w:rPr>
          <w:noProof/>
        </w:rPr>
        <w:t>Zagreb</w:t>
      </w:r>
      <w:r w:rsidRPr="004F1050">
        <w:t xml:space="preserve">, utvrđeni iznos tražbine iznosi </w:t>
      </w:r>
      <w:r w:rsidRPr="004F1050">
        <w:rPr>
          <w:noProof/>
        </w:rPr>
        <w:t>109.924,85</w:t>
      </w:r>
      <w:r w:rsidRPr="004F1050">
        <w:t xml:space="preserve"> kn. Iznos tražbine od </w:t>
      </w:r>
      <w:r w:rsidRPr="004F1050">
        <w:rPr>
          <w:noProof/>
        </w:rPr>
        <w:t>109.920,00 kn</w:t>
      </w:r>
      <w:r w:rsidRPr="004F1050">
        <w:t xml:space="preserve">, namirit će se unošenjem u temeljni kapital Dužnika izdavanjem novih redovnih dionica, </w:t>
      </w:r>
      <w:r w:rsidRPr="004F1050">
        <w:lastRenderedPageBreak/>
        <w:t xml:space="preserve">pojedinačne nominalne vrijednosti 10,00 kn, pa će tako vjerovnik steći </w:t>
      </w:r>
      <w:r w:rsidRPr="004F1050">
        <w:rPr>
          <w:noProof/>
        </w:rPr>
        <w:t>10992</w:t>
      </w:r>
      <w:r w:rsidRPr="004F1050">
        <w:t xml:space="preserve"> redovnih dionica Dužnika, ukupnog nominalnog iznosa </w:t>
      </w:r>
      <w:r w:rsidRPr="004F1050">
        <w:rPr>
          <w:noProof/>
        </w:rPr>
        <w:t>109.920,00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4,85</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114. (137</w:t>
      </w:r>
      <w:r w:rsidRPr="004F1050">
        <w:t xml:space="preserve">.) Vjerovnik </w:t>
      </w:r>
      <w:r w:rsidRPr="004F1050">
        <w:rPr>
          <w:noProof/>
        </w:rPr>
        <w:t>Stambeni servis - poslovni centar d.o.o.</w:t>
      </w:r>
      <w:r w:rsidRPr="004F1050">
        <w:t xml:space="preserve">, OIB: </w:t>
      </w:r>
      <w:r w:rsidRPr="004F1050">
        <w:rPr>
          <w:noProof/>
        </w:rPr>
        <w:t>42547882422</w:t>
      </w:r>
      <w:r w:rsidRPr="004F1050">
        <w:t xml:space="preserve">, </w:t>
      </w:r>
      <w:r w:rsidRPr="004F1050">
        <w:rPr>
          <w:noProof/>
        </w:rPr>
        <w:t>Heinzelova 47 A</w:t>
      </w:r>
      <w:r w:rsidRPr="004F1050">
        <w:t xml:space="preserve">, </w:t>
      </w:r>
      <w:r w:rsidRPr="004F1050">
        <w:rPr>
          <w:noProof/>
        </w:rPr>
        <w:t>Zagreb</w:t>
      </w:r>
      <w:r w:rsidRPr="004F1050">
        <w:t xml:space="preserve">, utvrđeni iznos tražbine iznosi </w:t>
      </w:r>
      <w:r w:rsidRPr="004F1050">
        <w:rPr>
          <w:noProof/>
        </w:rPr>
        <w:t>26.855,02</w:t>
      </w:r>
      <w:r w:rsidRPr="004F1050">
        <w:t xml:space="preserve"> kn. Iznos tražbine od </w:t>
      </w:r>
      <w:r w:rsidRPr="004F1050">
        <w:rPr>
          <w:noProof/>
        </w:rPr>
        <w:t>26.850,00 kn</w:t>
      </w:r>
      <w:r w:rsidRPr="004F1050">
        <w:t xml:space="preserve">, namirit će se unošenjem u temeljni kapital Dužnika izdavanjem novih redovnih dionica, pojedinačne nominalne vrijednosti 10,00 kn, pa će tako vjerovnik steći </w:t>
      </w:r>
      <w:r w:rsidRPr="004F1050">
        <w:rPr>
          <w:noProof/>
        </w:rPr>
        <w:t>2685</w:t>
      </w:r>
      <w:r w:rsidRPr="004F1050">
        <w:t xml:space="preserve"> redovnih dionica Dužnika, ukupnog nominalnog iznosa </w:t>
      </w:r>
      <w:r w:rsidRPr="004F1050">
        <w:rPr>
          <w:noProof/>
        </w:rPr>
        <w:t>26.850,00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5,02</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115. (138</w:t>
      </w:r>
      <w:r w:rsidRPr="004F1050">
        <w:t xml:space="preserve">.) Vjerovnik </w:t>
      </w:r>
      <w:r w:rsidRPr="004F1050">
        <w:rPr>
          <w:noProof/>
        </w:rPr>
        <w:t>Stijak Mile</w:t>
      </w:r>
      <w:r w:rsidRPr="004F1050">
        <w:t xml:space="preserve">, OIB: </w:t>
      </w:r>
      <w:r w:rsidRPr="004F1050">
        <w:rPr>
          <w:noProof/>
        </w:rPr>
        <w:t>04456661089</w:t>
      </w:r>
      <w:r w:rsidRPr="004F1050">
        <w:t xml:space="preserve">, </w:t>
      </w:r>
      <w:r w:rsidRPr="004F1050">
        <w:rPr>
          <w:noProof/>
        </w:rPr>
        <w:t>Rosulje 30</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116. (139</w:t>
      </w:r>
      <w:r w:rsidRPr="004F1050">
        <w:t xml:space="preserve">.) Vjerovnik </w:t>
      </w:r>
      <w:r w:rsidRPr="004F1050">
        <w:rPr>
          <w:noProof/>
        </w:rPr>
        <w:t>Super 74 d.o.o</w:t>
      </w:r>
      <w:r w:rsidRPr="004F1050">
        <w:t xml:space="preserve">, OIB: </w:t>
      </w:r>
      <w:r w:rsidRPr="004F1050">
        <w:rPr>
          <w:noProof/>
        </w:rPr>
        <w:t>96723416693</w:t>
      </w:r>
      <w:r w:rsidRPr="004F1050">
        <w:t xml:space="preserve">, </w:t>
      </w:r>
      <w:r w:rsidRPr="004F1050">
        <w:rPr>
          <w:noProof/>
        </w:rPr>
        <w:t>Karažnik 18a</w:t>
      </w:r>
      <w:r w:rsidRPr="004F1050">
        <w:t xml:space="preserve">, </w:t>
      </w:r>
      <w:r w:rsidRPr="004F1050">
        <w:rPr>
          <w:noProof/>
        </w:rPr>
        <w:t>Zagreb</w:t>
      </w:r>
      <w:r w:rsidRPr="004F1050">
        <w:t xml:space="preserve">, utvrđeni iznos tražbine iznosi </w:t>
      </w:r>
      <w:r w:rsidRPr="004F1050">
        <w:rPr>
          <w:noProof/>
        </w:rPr>
        <w:t>629,84</w:t>
      </w:r>
      <w:r w:rsidRPr="004F1050">
        <w:t xml:space="preserve"> kn. Iznos tražbine od </w:t>
      </w:r>
      <w:r w:rsidRPr="004F1050">
        <w:rPr>
          <w:noProof/>
        </w:rPr>
        <w:t>620,00 kn</w:t>
      </w:r>
      <w:r w:rsidRPr="004F1050">
        <w:t xml:space="preserve">, namirit će se unošenjem u temeljni kapital Dužnika izdavanjem novih redovnih dionica, pojedinačne nominalne vrijednosti 10,00 kn, pa će tako vjerovnik steći </w:t>
      </w:r>
      <w:r w:rsidRPr="004F1050">
        <w:rPr>
          <w:noProof/>
        </w:rPr>
        <w:t>62</w:t>
      </w:r>
      <w:r w:rsidRPr="004F1050">
        <w:t xml:space="preserve"> redovnih dionica Dužnika, ukupnog nominalnog iznosa </w:t>
      </w:r>
      <w:r w:rsidRPr="004F1050">
        <w:rPr>
          <w:noProof/>
        </w:rPr>
        <w:t>620,00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9,84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117. (140</w:t>
      </w:r>
      <w:r w:rsidRPr="004F1050">
        <w:t xml:space="preserve">.) Vjerovnik </w:t>
      </w:r>
      <w:r w:rsidRPr="004F1050">
        <w:rPr>
          <w:noProof/>
        </w:rPr>
        <w:t>Sušić Željko</w:t>
      </w:r>
      <w:r w:rsidRPr="004F1050">
        <w:t xml:space="preserve">, OIB: </w:t>
      </w:r>
      <w:r w:rsidRPr="004F1050">
        <w:rPr>
          <w:noProof/>
        </w:rPr>
        <w:t>22743116279</w:t>
      </w:r>
      <w:r w:rsidRPr="004F1050">
        <w:t xml:space="preserve">, </w:t>
      </w:r>
      <w:r w:rsidRPr="004F1050">
        <w:rPr>
          <w:noProof/>
        </w:rPr>
        <w:t>B.J. Jelačića 13</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118. (141</w:t>
      </w:r>
      <w:r w:rsidRPr="004F1050">
        <w:t xml:space="preserve">.) Vjerovnik </w:t>
      </w:r>
      <w:r w:rsidRPr="004F1050">
        <w:rPr>
          <w:noProof/>
        </w:rPr>
        <w:t>Sutura d.o.o</w:t>
      </w:r>
      <w:r w:rsidRPr="004F1050">
        <w:t xml:space="preserve">, OIB: </w:t>
      </w:r>
      <w:r w:rsidRPr="004F1050">
        <w:rPr>
          <w:noProof/>
        </w:rPr>
        <w:t>01956870526</w:t>
      </w:r>
      <w:r w:rsidRPr="004F1050">
        <w:t xml:space="preserve">, </w:t>
      </w:r>
      <w:r w:rsidRPr="004F1050">
        <w:rPr>
          <w:noProof/>
        </w:rPr>
        <w:t>V.Nazora 10</w:t>
      </w:r>
      <w:r w:rsidRPr="004F1050">
        <w:t xml:space="preserve">, </w:t>
      </w:r>
      <w:r w:rsidRPr="004F1050">
        <w:rPr>
          <w:noProof/>
        </w:rPr>
        <w:t>Đakovo</w:t>
      </w:r>
      <w:r w:rsidRPr="004F1050">
        <w:t xml:space="preserve">, utvrđeni iznos tražbine iznosi </w:t>
      </w:r>
      <w:r w:rsidRPr="004F1050">
        <w:rPr>
          <w:noProof/>
        </w:rPr>
        <w:t>627,00</w:t>
      </w:r>
      <w:r w:rsidRPr="004F1050">
        <w:t xml:space="preserve"> kn. Iznos tražbine od </w:t>
      </w:r>
      <w:r w:rsidRPr="004F1050">
        <w:rPr>
          <w:noProof/>
        </w:rPr>
        <w:t>620,00 kn</w:t>
      </w:r>
      <w:r w:rsidRPr="004F1050">
        <w:t xml:space="preserve">, namirit će se unošenjem u temeljni kapital Dužnika izdavanjem novih redovnih dionica, pojedinačne nominalne vrijednosti 10,00 kn, pa će tako vjerovnik steći </w:t>
      </w:r>
      <w:r w:rsidRPr="004F1050">
        <w:rPr>
          <w:noProof/>
        </w:rPr>
        <w:t>62</w:t>
      </w:r>
      <w:r w:rsidRPr="004F1050">
        <w:t xml:space="preserve"> redovnih dionica Dužnika, ukupnog nominalnog iznosa </w:t>
      </w:r>
      <w:r w:rsidRPr="004F1050">
        <w:rPr>
          <w:noProof/>
        </w:rPr>
        <w:t>620,00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7,00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lastRenderedPageBreak/>
        <w:t>119. (142</w:t>
      </w:r>
      <w:r w:rsidRPr="004F1050">
        <w:t xml:space="preserve">.) Vjerovnik </w:t>
      </w:r>
      <w:r w:rsidRPr="004F1050">
        <w:rPr>
          <w:noProof/>
        </w:rPr>
        <w:t>Sveučilište u Zagrebu - Tekstilno tehnološki fakultet</w:t>
      </w:r>
      <w:r w:rsidRPr="004F1050">
        <w:t xml:space="preserve">, OIB: </w:t>
      </w:r>
      <w:r w:rsidRPr="004F1050">
        <w:rPr>
          <w:noProof/>
        </w:rPr>
        <w:t>43097527965</w:t>
      </w:r>
      <w:r w:rsidRPr="004F1050">
        <w:t xml:space="preserve">, </w:t>
      </w:r>
      <w:r w:rsidRPr="004F1050">
        <w:rPr>
          <w:noProof/>
        </w:rPr>
        <w:t>Pierottijeva 6</w:t>
      </w:r>
      <w:r w:rsidRPr="004F1050">
        <w:t xml:space="preserve">, </w:t>
      </w:r>
      <w:r w:rsidRPr="004F1050">
        <w:rPr>
          <w:noProof/>
        </w:rPr>
        <w:t>Zagreb</w:t>
      </w:r>
      <w:r w:rsidRPr="004F1050">
        <w:t xml:space="preserve">, utvrđeni iznos tražbine iznosi </w:t>
      </w:r>
      <w:r w:rsidRPr="004F1050">
        <w:rPr>
          <w:noProof/>
        </w:rPr>
        <w:t>15.640,00</w:t>
      </w:r>
      <w:r w:rsidRPr="004F1050">
        <w:t xml:space="preserve"> kn. Iznos tražbine od </w:t>
      </w:r>
      <w:r w:rsidRPr="004F1050">
        <w:rPr>
          <w:noProof/>
        </w:rPr>
        <w:t>15.640,00 kn</w:t>
      </w:r>
      <w:r w:rsidRPr="004F1050">
        <w:t xml:space="preserve">, namirit će se unošenjem u temeljni kapital Dužnika izdavanjem novih redovnih dionica, pojedinačne nominalne vrijednosti 10,00 kn, pa će tako vjerovnik steći </w:t>
      </w:r>
      <w:r w:rsidRPr="004F1050">
        <w:rPr>
          <w:noProof/>
        </w:rPr>
        <w:t>1564</w:t>
      </w:r>
      <w:r w:rsidRPr="004F1050">
        <w:t xml:space="preserve"> redovnih dionica Dužnika, ukupnog nominalnog iznosa </w:t>
      </w:r>
      <w:r w:rsidRPr="004F1050">
        <w:rPr>
          <w:noProof/>
        </w:rPr>
        <w:t>15.640,00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120. (143</w:t>
      </w:r>
      <w:r w:rsidRPr="004F1050">
        <w:t xml:space="preserve">.) Vjerovnik </w:t>
      </w:r>
      <w:r w:rsidRPr="004F1050">
        <w:rPr>
          <w:noProof/>
        </w:rPr>
        <w:t>Swisscolor d.o.o.</w:t>
      </w:r>
      <w:r w:rsidRPr="004F1050">
        <w:t xml:space="preserve">, OIB: </w:t>
      </w:r>
      <w:r w:rsidRPr="004F1050">
        <w:rPr>
          <w:noProof/>
        </w:rPr>
        <w:t>23856222941</w:t>
      </w:r>
      <w:r w:rsidRPr="004F1050">
        <w:t xml:space="preserve">, </w:t>
      </w:r>
      <w:r w:rsidRPr="004F1050">
        <w:rPr>
          <w:noProof/>
        </w:rPr>
        <w:t>Vučak 16a</w:t>
      </w:r>
      <w:r w:rsidRPr="004F1050">
        <w:t xml:space="preserve">, </w:t>
      </w:r>
      <w:r w:rsidRPr="004F1050">
        <w:rPr>
          <w:noProof/>
        </w:rPr>
        <w:t>Zagreb</w:t>
      </w:r>
      <w:r w:rsidRPr="004F1050">
        <w:t xml:space="preserve">, utvrđeni iznos tražbine iznosi </w:t>
      </w:r>
      <w:r w:rsidRPr="004F1050">
        <w:rPr>
          <w:noProof/>
        </w:rPr>
        <w:t>3.196,74</w:t>
      </w:r>
      <w:r w:rsidRPr="004F1050">
        <w:t xml:space="preserve"> kn. Iznos tražbine od </w:t>
      </w:r>
      <w:r w:rsidRPr="004F1050">
        <w:rPr>
          <w:noProof/>
        </w:rPr>
        <w:t>3.190,00 kn</w:t>
      </w:r>
      <w:r w:rsidRPr="004F1050">
        <w:t xml:space="preserve">, namirit će se unošenjem u temeljni kapital Dužnika izdavanjem novih redovnih dionica, pojedinačne nominalne vrijednosti 10,00 kn, pa će tako vjerovnik steći </w:t>
      </w:r>
      <w:r w:rsidRPr="004F1050">
        <w:rPr>
          <w:noProof/>
        </w:rPr>
        <w:t>319</w:t>
      </w:r>
      <w:r w:rsidRPr="004F1050">
        <w:t xml:space="preserve"> redovnih dionica Dužnika, ukupnog nominalnog iznosa </w:t>
      </w:r>
      <w:r w:rsidRPr="004F1050">
        <w:rPr>
          <w:noProof/>
        </w:rPr>
        <w:t>3.190,00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6,74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121. (144</w:t>
      </w:r>
      <w:r w:rsidRPr="004F1050">
        <w:t xml:space="preserve">.) Vjerovnik Đuro Šapina, vl. obrta ŠAPINA, USLUŽNI, TRGOVAČKI OBRT, OIB: </w:t>
      </w:r>
      <w:r w:rsidRPr="004F1050">
        <w:rPr>
          <w:noProof/>
        </w:rPr>
        <w:t>21682604535</w:t>
      </w:r>
      <w:r w:rsidRPr="004F1050">
        <w:t xml:space="preserve">, </w:t>
      </w:r>
      <w:r w:rsidRPr="004F1050">
        <w:rPr>
          <w:noProof/>
        </w:rPr>
        <w:t>Rosulje 58</w:t>
      </w:r>
      <w:r w:rsidRPr="004F1050">
        <w:t xml:space="preserve">, </w:t>
      </w:r>
      <w:r w:rsidRPr="004F1050">
        <w:rPr>
          <w:noProof/>
        </w:rPr>
        <w:t>H.Kostajnica</w:t>
      </w:r>
      <w:r w:rsidRPr="004F1050">
        <w:t xml:space="preserve">, utvrđeni iznos tražbine iznosi </w:t>
      </w:r>
      <w:r w:rsidRPr="004F1050">
        <w:rPr>
          <w:noProof/>
        </w:rPr>
        <w:t>1.223,00</w:t>
      </w:r>
      <w:r w:rsidRPr="004F1050">
        <w:t xml:space="preserve"> kn. Iznos tražbine od </w:t>
      </w:r>
      <w:r w:rsidRPr="004F1050">
        <w:rPr>
          <w:noProof/>
        </w:rPr>
        <w:t>1.220,00 kn</w:t>
      </w:r>
      <w:r w:rsidRPr="004F1050">
        <w:t xml:space="preserve">, namirit će se unošenjem u temeljni kapital Dužnika izdavanjem novih redovnih dionica, pojedinačne nominalne vrijednosti 10,00 kn, pa će tako vjerovnik steći </w:t>
      </w:r>
      <w:r w:rsidRPr="004F1050">
        <w:rPr>
          <w:noProof/>
        </w:rPr>
        <w:t>122</w:t>
      </w:r>
      <w:r w:rsidRPr="004F1050">
        <w:t xml:space="preserve"> redovnih dionica Dužnika, ukupnog nominalnog iznosa </w:t>
      </w:r>
      <w:r w:rsidRPr="004F1050">
        <w:rPr>
          <w:noProof/>
        </w:rPr>
        <w:t>1.220,00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3,00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122. (145</w:t>
      </w:r>
      <w:r w:rsidRPr="004F1050">
        <w:t xml:space="preserve">.) Vjerovnik </w:t>
      </w:r>
      <w:r w:rsidRPr="004F1050">
        <w:rPr>
          <w:noProof/>
        </w:rPr>
        <w:t>Štajcar Emilija</w:t>
      </w:r>
      <w:r w:rsidRPr="004F1050">
        <w:t xml:space="preserve">, OIB: </w:t>
      </w:r>
      <w:r w:rsidRPr="004F1050">
        <w:rPr>
          <w:noProof/>
        </w:rPr>
        <w:t>21469717996</w:t>
      </w:r>
      <w:r w:rsidRPr="004F1050">
        <w:t xml:space="preserve">, </w:t>
      </w:r>
      <w:r w:rsidRPr="004F1050">
        <w:rPr>
          <w:noProof/>
        </w:rPr>
        <w:t>Dražena Petrovića 18/3</w:t>
      </w:r>
      <w:r w:rsidRPr="004F1050">
        <w:t xml:space="preserve">, </w:t>
      </w:r>
      <w:r w:rsidRPr="004F1050">
        <w:rPr>
          <w:noProof/>
        </w:rPr>
        <w:t xml:space="preserve">Petrinja </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123. (146</w:t>
      </w:r>
      <w:r w:rsidRPr="004F1050">
        <w:t xml:space="preserve">.) Vjerovnik </w:t>
      </w:r>
      <w:r w:rsidRPr="004F1050">
        <w:rPr>
          <w:noProof/>
        </w:rPr>
        <w:t>Tara moda d.o.o.</w:t>
      </w:r>
      <w:r w:rsidRPr="004F1050">
        <w:t xml:space="preserve">, OIB: </w:t>
      </w:r>
      <w:r w:rsidRPr="004F1050">
        <w:rPr>
          <w:noProof/>
        </w:rPr>
        <w:t>30671853465</w:t>
      </w:r>
      <w:r w:rsidRPr="004F1050">
        <w:t xml:space="preserve">, </w:t>
      </w:r>
      <w:r w:rsidRPr="004F1050">
        <w:rPr>
          <w:noProof/>
        </w:rPr>
        <w:t xml:space="preserve">Vinogradska 159,G.Gračenica </w:t>
      </w:r>
      <w:r w:rsidRPr="004F1050">
        <w:t xml:space="preserve">, </w:t>
      </w:r>
      <w:r w:rsidRPr="004F1050">
        <w:rPr>
          <w:noProof/>
        </w:rPr>
        <w:t>Voloder</w:t>
      </w:r>
      <w:r w:rsidRPr="004F1050">
        <w:t xml:space="preserve">, utvrđeni iznos tražbine iznosi </w:t>
      </w:r>
      <w:r w:rsidRPr="004F1050">
        <w:rPr>
          <w:noProof/>
        </w:rPr>
        <w:t>9.184,48</w:t>
      </w:r>
      <w:r w:rsidRPr="004F1050">
        <w:t xml:space="preserve"> kn. Iznos tražbine od </w:t>
      </w:r>
      <w:r w:rsidRPr="004F1050">
        <w:rPr>
          <w:noProof/>
        </w:rPr>
        <w:t>9.180,00 kn</w:t>
      </w:r>
      <w:r w:rsidRPr="004F1050">
        <w:t xml:space="preserve">, namirit će se unošenjem u temeljni kapital Dužnika izdavanjem novih redovnih dionica, pojedinačne nominalne vrijednosti 10,00 kn, pa će tako vjerovnik steći </w:t>
      </w:r>
      <w:r w:rsidRPr="004F1050">
        <w:rPr>
          <w:noProof/>
        </w:rPr>
        <w:t>918</w:t>
      </w:r>
      <w:r w:rsidRPr="004F1050">
        <w:t xml:space="preserve"> redovnih dionica Dužnika, ukupnog nominalnog iznosa </w:t>
      </w:r>
      <w:r w:rsidRPr="004F1050">
        <w:rPr>
          <w:noProof/>
        </w:rPr>
        <w:t>9.180,00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4,48</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124. (147</w:t>
      </w:r>
      <w:r w:rsidRPr="004F1050">
        <w:t xml:space="preserve">.) Vjerovnik </w:t>
      </w:r>
      <w:r w:rsidRPr="004F1050">
        <w:rPr>
          <w:noProof/>
        </w:rPr>
        <w:t>TAU ON-LINE d.o.o.</w:t>
      </w:r>
      <w:r w:rsidRPr="004F1050">
        <w:t xml:space="preserve">, OIB: </w:t>
      </w:r>
      <w:r w:rsidRPr="004F1050">
        <w:rPr>
          <w:noProof/>
        </w:rPr>
        <w:t>14273924910</w:t>
      </w:r>
      <w:r w:rsidRPr="004F1050">
        <w:t xml:space="preserve">, </w:t>
      </w:r>
      <w:r w:rsidRPr="004F1050">
        <w:rPr>
          <w:noProof/>
        </w:rPr>
        <w:t>Hondlova 2/11</w:t>
      </w:r>
      <w:r w:rsidRPr="004F1050">
        <w:t xml:space="preserve">, </w:t>
      </w:r>
      <w:r w:rsidRPr="004F1050">
        <w:rPr>
          <w:noProof/>
        </w:rPr>
        <w:t>Zagreb</w:t>
      </w:r>
      <w:r w:rsidRPr="004F1050">
        <w:t xml:space="preserve">, utvrđeni iznos tražbine iznosi </w:t>
      </w:r>
      <w:r w:rsidRPr="004F1050">
        <w:rPr>
          <w:noProof/>
        </w:rPr>
        <w:t>5.125,00</w:t>
      </w:r>
      <w:r w:rsidRPr="004F1050">
        <w:t xml:space="preserve"> kn. Iznos tražbine od </w:t>
      </w:r>
      <w:r w:rsidRPr="004F1050">
        <w:rPr>
          <w:noProof/>
        </w:rPr>
        <w:t>5.120,00 kn</w:t>
      </w:r>
      <w:r w:rsidRPr="004F1050">
        <w:t xml:space="preserve">, namirit će se unošenjem u temeljni kapital Dužnika izdavanjem novih redovnih dionica, pojedinačne nominalne vrijednosti 10,00 kn, pa će tako vjerovnik steći </w:t>
      </w:r>
      <w:r w:rsidRPr="004F1050">
        <w:rPr>
          <w:noProof/>
        </w:rPr>
        <w:t>512</w:t>
      </w:r>
      <w:r w:rsidRPr="004F1050">
        <w:t xml:space="preserve"> redovnih dionica Dužnika, ukupnog nominalnog iznosa </w:t>
      </w:r>
      <w:r w:rsidRPr="004F1050">
        <w:rPr>
          <w:noProof/>
        </w:rPr>
        <w:t>5.120,00</w:t>
      </w:r>
      <w:r w:rsidRPr="004F1050">
        <w:t xml:space="preserve"> kn.</w:t>
      </w:r>
    </w:p>
    <w:p w:rsidRDefault="00D368DF" w:rsidP="00D368DF" w:rsidR="00D368DF" w:rsidRPr="004F1050">
      <w:pPr>
        <w:jc w:val="both"/>
      </w:pPr>
    </w:p>
    <w:p w:rsidRDefault="00D368DF" w:rsidP="00D368DF" w:rsidR="00D368DF" w:rsidRPr="004F1050">
      <w:pPr>
        <w:jc w:val="both"/>
      </w:pPr>
      <w:r w:rsidRPr="004F1050">
        <w:lastRenderedPageBreak/>
        <w:t xml:space="preserve">Iznos od </w:t>
      </w:r>
      <w:r w:rsidRPr="004F1050">
        <w:rPr>
          <w:noProof/>
        </w:rPr>
        <w:t>5,00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125. (148</w:t>
      </w:r>
      <w:r w:rsidRPr="004F1050">
        <w:t xml:space="preserve">.) Vjerovnik </w:t>
      </w:r>
      <w:r w:rsidRPr="004F1050">
        <w:rPr>
          <w:noProof/>
        </w:rPr>
        <w:t>Tehničar - Birocomp d.o.o.</w:t>
      </w:r>
      <w:r w:rsidRPr="004F1050">
        <w:t xml:space="preserve">, OIB: </w:t>
      </w:r>
      <w:r w:rsidRPr="004F1050">
        <w:rPr>
          <w:noProof/>
        </w:rPr>
        <w:t>10951731289</w:t>
      </w:r>
      <w:r w:rsidRPr="004F1050">
        <w:t xml:space="preserve">, </w:t>
      </w:r>
      <w:r w:rsidRPr="004F1050">
        <w:rPr>
          <w:noProof/>
        </w:rPr>
        <w:t>Rimska 9</w:t>
      </w:r>
      <w:r w:rsidRPr="004F1050">
        <w:t xml:space="preserve">, </w:t>
      </w:r>
      <w:r w:rsidRPr="004F1050">
        <w:rPr>
          <w:noProof/>
        </w:rPr>
        <w:t>Sisak</w:t>
      </w:r>
      <w:r w:rsidRPr="004F1050">
        <w:t xml:space="preserve">, utvrđeni iznos tražbine iznosi </w:t>
      </w:r>
      <w:r w:rsidRPr="004F1050">
        <w:rPr>
          <w:noProof/>
        </w:rPr>
        <w:t>1.410,00</w:t>
      </w:r>
      <w:r w:rsidRPr="004F1050">
        <w:t xml:space="preserve"> kn. Iznos tražbine od </w:t>
      </w:r>
      <w:r w:rsidRPr="004F1050">
        <w:rPr>
          <w:noProof/>
        </w:rPr>
        <w:t>1.410,00 kn</w:t>
      </w:r>
      <w:r w:rsidRPr="004F1050">
        <w:t xml:space="preserve">, namirit će se unošenjem u temeljni kapital Dužnika izdavanjem novih redovnih dionica, pojedinačne nominalne vrijednosti 10,00 kn, pa će tako vjerovnik steći </w:t>
      </w:r>
      <w:r w:rsidRPr="004F1050">
        <w:rPr>
          <w:noProof/>
        </w:rPr>
        <w:t>141</w:t>
      </w:r>
      <w:r w:rsidRPr="004F1050">
        <w:t xml:space="preserve"> redovnih dionica Dužnika, ukupnog nominalnog iznosa </w:t>
      </w:r>
      <w:r w:rsidRPr="004F1050">
        <w:rPr>
          <w:noProof/>
        </w:rPr>
        <w:t>1.410,00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126. (149</w:t>
      </w:r>
      <w:r w:rsidRPr="004F1050">
        <w:t xml:space="preserve">.) Vjerovnik </w:t>
      </w:r>
      <w:r w:rsidRPr="004F1050">
        <w:rPr>
          <w:noProof/>
        </w:rPr>
        <w:t>Teknik Iplik tekstil San.Paz.d</w:t>
      </w:r>
      <w:r w:rsidRPr="004F1050">
        <w:t xml:space="preserve">, , </w:t>
      </w:r>
      <w:r w:rsidRPr="004F1050">
        <w:rPr>
          <w:noProof/>
        </w:rPr>
        <w:t>Gulbahar Cd. No. 124</w:t>
      </w:r>
      <w:r w:rsidRPr="004F1050">
        <w:t xml:space="preserve">, </w:t>
      </w:r>
      <w:r w:rsidRPr="004F1050">
        <w:rPr>
          <w:noProof/>
        </w:rPr>
        <w:t>Istanbul, Turska</w:t>
      </w:r>
      <w:r w:rsidRPr="004F1050">
        <w:t xml:space="preserve">, utvrđeni iznos tražbine iznosi </w:t>
      </w:r>
      <w:r w:rsidRPr="004F1050">
        <w:rPr>
          <w:noProof/>
        </w:rPr>
        <w:t>364,94</w:t>
      </w:r>
      <w:r w:rsidRPr="004F1050">
        <w:t xml:space="preserve"> kn. Iznos tražbine od </w:t>
      </w:r>
      <w:r w:rsidRPr="004F1050">
        <w:rPr>
          <w:noProof/>
        </w:rPr>
        <w:t>360,00 kn</w:t>
      </w:r>
      <w:r w:rsidRPr="004F1050">
        <w:t xml:space="preserve">, namirit će se unošenjem u temeljni kapital Dužnika izdavanjem novih redovnih dionica, pojedinačne nominalne vrijednosti 10,00 kn, pa će tako vjerovnik steći </w:t>
      </w:r>
      <w:r w:rsidRPr="004F1050">
        <w:rPr>
          <w:noProof/>
        </w:rPr>
        <w:t>36</w:t>
      </w:r>
      <w:r w:rsidRPr="004F1050">
        <w:t xml:space="preserve"> redovnih dionica Dužnika, ukupnog nominalnog iznosa </w:t>
      </w:r>
      <w:r w:rsidRPr="004F1050">
        <w:rPr>
          <w:noProof/>
        </w:rPr>
        <w:t>360,00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4,94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127. (150</w:t>
      </w:r>
      <w:r w:rsidRPr="004F1050">
        <w:t xml:space="preserve">.) Vjerovnik </w:t>
      </w:r>
      <w:r w:rsidRPr="004F1050">
        <w:rPr>
          <w:noProof/>
        </w:rPr>
        <w:t>Tekstilpromet d.d.</w:t>
      </w:r>
      <w:r w:rsidRPr="004F1050">
        <w:t xml:space="preserve">, OIB: </w:t>
      </w:r>
      <w:r w:rsidRPr="004F1050">
        <w:rPr>
          <w:noProof/>
        </w:rPr>
        <w:t>16529207670</w:t>
      </w:r>
      <w:r w:rsidRPr="004F1050">
        <w:t xml:space="preserve">, </w:t>
      </w:r>
      <w:r w:rsidRPr="004F1050">
        <w:rPr>
          <w:noProof/>
        </w:rPr>
        <w:t>Ul.grada Gospića 1a</w:t>
      </w:r>
      <w:r w:rsidRPr="004F1050">
        <w:t xml:space="preserve">, </w:t>
      </w:r>
      <w:r w:rsidRPr="004F1050">
        <w:rPr>
          <w:noProof/>
        </w:rPr>
        <w:t>Zagreb</w:t>
      </w:r>
      <w:r w:rsidRPr="004F1050">
        <w:t xml:space="preserve">, utvrđeni iznos tražbine iznosi </w:t>
      </w:r>
      <w:r w:rsidRPr="004F1050">
        <w:rPr>
          <w:noProof/>
        </w:rPr>
        <w:t>9.018,97</w:t>
      </w:r>
      <w:r w:rsidRPr="004F1050">
        <w:t xml:space="preserve"> kn. Iznos tražbine od </w:t>
      </w:r>
      <w:r w:rsidRPr="004F1050">
        <w:rPr>
          <w:noProof/>
        </w:rPr>
        <w:t>9.010,00 kn</w:t>
      </w:r>
      <w:r w:rsidRPr="004F1050">
        <w:t xml:space="preserve">, namirit će se unošenjem u temeljni kapital Dužnika izdavanjem novih redovnih dionica, pojedinačne nominalne vrijednosti 10,00 kn, pa će tako vjerovnik steći </w:t>
      </w:r>
      <w:r w:rsidRPr="004F1050">
        <w:rPr>
          <w:noProof/>
        </w:rPr>
        <w:t>901</w:t>
      </w:r>
      <w:r w:rsidRPr="004F1050">
        <w:t xml:space="preserve"> redovnih dionica Dužnika, ukupnog nominalnog iznosa </w:t>
      </w:r>
      <w:r w:rsidRPr="004F1050">
        <w:rPr>
          <w:noProof/>
        </w:rPr>
        <w:t>9.010,00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8,97</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128. (151</w:t>
      </w:r>
      <w:r w:rsidRPr="004F1050">
        <w:t xml:space="preserve">.) Vjerovnik </w:t>
      </w:r>
      <w:r w:rsidRPr="004F1050">
        <w:rPr>
          <w:noProof/>
        </w:rPr>
        <w:t>TEX d.o.o.</w:t>
      </w:r>
      <w:r w:rsidRPr="004F1050">
        <w:t xml:space="preserve">, OIB: </w:t>
      </w:r>
      <w:r w:rsidRPr="004F1050">
        <w:rPr>
          <w:noProof/>
        </w:rPr>
        <w:t>61367895698</w:t>
      </w:r>
      <w:r w:rsidRPr="004F1050">
        <w:t xml:space="preserve">, </w:t>
      </w:r>
      <w:r w:rsidRPr="004F1050">
        <w:rPr>
          <w:noProof/>
        </w:rPr>
        <w:t>Graničarska 19</w:t>
      </w:r>
      <w:r w:rsidRPr="004F1050">
        <w:t xml:space="preserve">, </w:t>
      </w:r>
      <w:r w:rsidRPr="004F1050">
        <w:rPr>
          <w:noProof/>
        </w:rPr>
        <w:t>Garešnica</w:t>
      </w:r>
      <w:r w:rsidRPr="004F1050">
        <w:t xml:space="preserve">, utvrđeni iznos tražbine iznosi </w:t>
      </w:r>
      <w:r w:rsidRPr="004F1050">
        <w:rPr>
          <w:noProof/>
        </w:rPr>
        <w:t>12.174,37</w:t>
      </w:r>
      <w:r w:rsidRPr="004F1050">
        <w:t xml:space="preserve"> kn. Iznos tražbine od </w:t>
      </w:r>
      <w:r w:rsidRPr="004F1050">
        <w:rPr>
          <w:noProof/>
        </w:rPr>
        <w:t>12.170,00 kn</w:t>
      </w:r>
      <w:r w:rsidRPr="004F1050">
        <w:t xml:space="preserve">, namirit će se unošenjem u temeljni kapital Dužnika izdavanjem novih redovnih dionica, pojedinačne nominalne vrijednosti 10,00 kn, pa će tako vjerovnik steći </w:t>
      </w:r>
      <w:r w:rsidRPr="004F1050">
        <w:rPr>
          <w:noProof/>
        </w:rPr>
        <w:t>1217</w:t>
      </w:r>
      <w:r w:rsidRPr="004F1050">
        <w:t xml:space="preserve"> redovnih dionica Dužnika, ukupnog nominalnog iznosa </w:t>
      </w:r>
      <w:r w:rsidRPr="004F1050">
        <w:rPr>
          <w:noProof/>
        </w:rPr>
        <w:t>12.170,00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4,37</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129. (152</w:t>
      </w:r>
      <w:r w:rsidRPr="004F1050">
        <w:t xml:space="preserve">.) Vjerovnik Kristijana Namesnik, vl. obrta TINA, obrt za prijevoz, trgovinu i usluge, OIB: </w:t>
      </w:r>
      <w:r w:rsidRPr="004F1050">
        <w:rPr>
          <w:noProof/>
        </w:rPr>
        <w:t>69935046922</w:t>
      </w:r>
      <w:r w:rsidRPr="004F1050">
        <w:t xml:space="preserve">, </w:t>
      </w:r>
      <w:r w:rsidRPr="004F1050">
        <w:rPr>
          <w:noProof/>
        </w:rPr>
        <w:t>A.Starčevića 73</w:t>
      </w:r>
      <w:r w:rsidRPr="004F1050">
        <w:t xml:space="preserve">, </w:t>
      </w:r>
      <w:r w:rsidRPr="004F1050">
        <w:rPr>
          <w:noProof/>
        </w:rPr>
        <w:t>Mošćenica</w:t>
      </w:r>
      <w:r w:rsidRPr="004F1050">
        <w:t xml:space="preserve">, utvrđeni iznos tražbine iznosi </w:t>
      </w:r>
      <w:r w:rsidRPr="004F1050">
        <w:rPr>
          <w:noProof/>
        </w:rPr>
        <w:t>15.850,00</w:t>
      </w:r>
      <w:r w:rsidRPr="004F1050">
        <w:t xml:space="preserve"> kn. Iznos tražbine od </w:t>
      </w:r>
      <w:r w:rsidRPr="004F1050">
        <w:rPr>
          <w:noProof/>
        </w:rPr>
        <w:t>15.850,00 kn</w:t>
      </w:r>
      <w:r w:rsidRPr="004F1050">
        <w:t xml:space="preserve">, namirit će se unošenjem u temeljni kapital Dužnika izdavanjem novih redovnih dionica, pojedinačne nominalne vrijednosti 10,00 kn, pa će tako vjerovnik steći </w:t>
      </w:r>
      <w:r w:rsidRPr="004F1050">
        <w:rPr>
          <w:noProof/>
        </w:rPr>
        <w:t>1585</w:t>
      </w:r>
      <w:r w:rsidRPr="004F1050">
        <w:t xml:space="preserve"> redovnih dionica Dužnika, ukupnog nominalnog iznosa </w:t>
      </w:r>
      <w:r w:rsidRPr="004F1050">
        <w:rPr>
          <w:noProof/>
        </w:rPr>
        <w:t>15.850,00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130. (153</w:t>
      </w:r>
      <w:r w:rsidRPr="004F1050">
        <w:t xml:space="preserve">.) Vjerovnik Ivan i Matija Domitrović, vl. obrta TISKARA DOMIGRAF, PROIZVODNI, USLUŽNI I TRGOVAČKI OBRT, OIB: </w:t>
      </w:r>
      <w:r w:rsidRPr="004F1050">
        <w:rPr>
          <w:noProof/>
        </w:rPr>
        <w:t>82769392114</w:t>
      </w:r>
      <w:r w:rsidRPr="004F1050">
        <w:t xml:space="preserve">, </w:t>
      </w:r>
      <w:r w:rsidRPr="004F1050">
        <w:rPr>
          <w:noProof/>
        </w:rPr>
        <w:t>Bok Palanječki 1</w:t>
      </w:r>
      <w:r w:rsidRPr="004F1050">
        <w:t xml:space="preserve">, </w:t>
      </w:r>
      <w:r w:rsidRPr="004F1050">
        <w:rPr>
          <w:noProof/>
        </w:rPr>
        <w:t>Sisak</w:t>
      </w:r>
      <w:r w:rsidRPr="004F1050">
        <w:t xml:space="preserve">, utvrđeni iznos tražbine iznosi </w:t>
      </w:r>
      <w:r w:rsidRPr="004F1050">
        <w:rPr>
          <w:noProof/>
        </w:rPr>
        <w:t>21.167,71</w:t>
      </w:r>
      <w:r w:rsidRPr="004F1050">
        <w:t xml:space="preserve"> kn. Iznos tražbine od </w:t>
      </w:r>
      <w:r w:rsidRPr="004F1050">
        <w:rPr>
          <w:noProof/>
        </w:rPr>
        <w:t>21.160,00 kn</w:t>
      </w:r>
      <w:r w:rsidRPr="004F1050">
        <w:t xml:space="preserve">, namirit će </w:t>
      </w:r>
      <w:r w:rsidRPr="004F1050">
        <w:lastRenderedPageBreak/>
        <w:t xml:space="preserve">se unošenjem u temeljni kapital Dužnika izdavanjem novih redovnih dionica, pojedinačne nominalne vrijednosti 10,00 kn, pa će tako vjerovnik steći </w:t>
      </w:r>
      <w:r w:rsidRPr="004F1050">
        <w:rPr>
          <w:noProof/>
        </w:rPr>
        <w:t>2116</w:t>
      </w:r>
      <w:r w:rsidRPr="004F1050">
        <w:t xml:space="preserve"> redovnih dionica Dužnika, ukupnog nominalnog iznosa </w:t>
      </w:r>
      <w:r w:rsidRPr="004F1050">
        <w:rPr>
          <w:noProof/>
        </w:rPr>
        <w:t>21.160,00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7,71</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131. (154</w:t>
      </w:r>
      <w:r w:rsidRPr="004F1050">
        <w:t xml:space="preserve">.) Vjerovnik </w:t>
      </w:r>
      <w:r w:rsidRPr="004F1050">
        <w:rPr>
          <w:noProof/>
        </w:rPr>
        <w:t>Tudor Tanja</w:t>
      </w:r>
      <w:r w:rsidRPr="004F1050">
        <w:t xml:space="preserve">, OIB: </w:t>
      </w:r>
      <w:r w:rsidRPr="004F1050">
        <w:rPr>
          <w:noProof/>
        </w:rPr>
        <w:t>91326698607</w:t>
      </w:r>
      <w:r w:rsidRPr="004F1050">
        <w:t xml:space="preserve">, </w:t>
      </w:r>
      <w:r w:rsidRPr="004F1050">
        <w:rPr>
          <w:noProof/>
        </w:rPr>
        <w:t>Put Trščenice 11</w:t>
      </w:r>
      <w:r w:rsidRPr="004F1050">
        <w:t xml:space="preserve">, </w:t>
      </w:r>
      <w:r w:rsidRPr="004F1050">
        <w:rPr>
          <w:noProof/>
        </w:rPr>
        <w:t>Split</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132. (155</w:t>
      </w:r>
      <w:r w:rsidRPr="004F1050">
        <w:t xml:space="preserve">.) Vjerovnik Fejzo Bećirović, vl. obrta USLUŽNI OBRT DIMNJAČARSTVO - ZAGREB, OIB: </w:t>
      </w:r>
      <w:r w:rsidRPr="004F1050">
        <w:rPr>
          <w:noProof/>
        </w:rPr>
        <w:t>22623207227</w:t>
      </w:r>
      <w:r w:rsidRPr="004F1050">
        <w:t xml:space="preserve">, </w:t>
      </w:r>
      <w:r w:rsidRPr="004F1050">
        <w:rPr>
          <w:noProof/>
        </w:rPr>
        <w:t>Bratovština 14</w:t>
      </w:r>
      <w:r w:rsidRPr="004F1050">
        <w:t xml:space="preserve">, </w:t>
      </w:r>
      <w:r w:rsidRPr="004F1050">
        <w:rPr>
          <w:noProof/>
        </w:rPr>
        <w:t>Zagreb</w:t>
      </w:r>
      <w:r w:rsidRPr="004F1050">
        <w:t xml:space="preserve">, utvrđeni iznos tražbine iznosi </w:t>
      </w:r>
      <w:r w:rsidRPr="004F1050">
        <w:rPr>
          <w:noProof/>
        </w:rPr>
        <w:t>2.431,25</w:t>
      </w:r>
      <w:r w:rsidRPr="004F1050">
        <w:t xml:space="preserve"> kn. Iznos tražbine od </w:t>
      </w:r>
      <w:r w:rsidRPr="004F1050">
        <w:rPr>
          <w:noProof/>
        </w:rPr>
        <w:t>2.430,00 kn</w:t>
      </w:r>
      <w:r w:rsidRPr="004F1050">
        <w:t xml:space="preserve">, namirit će se unošenjem u temeljni kapital Dužnika izdavanjem novih redovnih dionica, pojedinačne nominalne vrijednosti 10,00 kn, pa će tako vjerovnik steći </w:t>
      </w:r>
      <w:r w:rsidRPr="004F1050">
        <w:rPr>
          <w:noProof/>
        </w:rPr>
        <w:t>243</w:t>
      </w:r>
      <w:r w:rsidRPr="004F1050">
        <w:t xml:space="preserve"> redovnih dionica Dužnika, ukupnog nominalnog iznosa </w:t>
      </w:r>
      <w:r w:rsidRPr="004F1050">
        <w:rPr>
          <w:noProof/>
        </w:rPr>
        <w:t>2.430,00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1,25</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133. (156</w:t>
      </w:r>
      <w:r w:rsidRPr="004F1050">
        <w:t xml:space="preserve">.) Vjerovnik </w:t>
      </w:r>
      <w:r w:rsidRPr="004F1050">
        <w:rPr>
          <w:noProof/>
        </w:rPr>
        <w:t>Vascom d.o.o.</w:t>
      </w:r>
      <w:r w:rsidRPr="004F1050">
        <w:t xml:space="preserve">, OIB: </w:t>
      </w:r>
      <w:r w:rsidRPr="004F1050">
        <w:rPr>
          <w:noProof/>
        </w:rPr>
        <w:t>72530753241</w:t>
      </w:r>
      <w:r w:rsidRPr="004F1050">
        <w:t xml:space="preserve">, </w:t>
      </w:r>
      <w:r w:rsidRPr="004F1050">
        <w:rPr>
          <w:noProof/>
        </w:rPr>
        <w:t>Dragonožečka c. 50</w:t>
      </w:r>
      <w:r w:rsidRPr="004F1050">
        <w:t xml:space="preserve">, </w:t>
      </w:r>
      <w:r w:rsidRPr="004F1050">
        <w:rPr>
          <w:noProof/>
        </w:rPr>
        <w:t>Zagreb</w:t>
      </w:r>
      <w:r w:rsidRPr="004F1050">
        <w:t xml:space="preserve">, utvrđeni iznos tražbine iznosi </w:t>
      </w:r>
      <w:r w:rsidRPr="004F1050">
        <w:rPr>
          <w:noProof/>
        </w:rPr>
        <w:t>13.838,64</w:t>
      </w:r>
      <w:r w:rsidRPr="004F1050">
        <w:t xml:space="preserve"> kn. Iznos tražbine od </w:t>
      </w:r>
      <w:r w:rsidRPr="004F1050">
        <w:rPr>
          <w:noProof/>
        </w:rPr>
        <w:t>13.830,00 kn</w:t>
      </w:r>
      <w:r w:rsidRPr="004F1050">
        <w:t xml:space="preserve">, namirit će se unošenjem u temeljni kapital Dužnika izdavanjem novih redovnih dionica, pojedinačne nominalne vrijednosti 10,00 kn, pa će tako vjerovnik steći </w:t>
      </w:r>
      <w:r w:rsidRPr="004F1050">
        <w:rPr>
          <w:noProof/>
        </w:rPr>
        <w:t>1383</w:t>
      </w:r>
      <w:r w:rsidRPr="004F1050">
        <w:t xml:space="preserve"> redovnih dionica Dužnika, ukupnog nominalnog iznosa </w:t>
      </w:r>
      <w:r w:rsidRPr="004F1050">
        <w:rPr>
          <w:noProof/>
        </w:rPr>
        <w:t>13.830,00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8,64</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134. (157</w:t>
      </w:r>
      <w:r w:rsidRPr="004F1050">
        <w:t xml:space="preserve">.) Vjerovnik </w:t>
      </w:r>
      <w:r w:rsidRPr="004F1050">
        <w:rPr>
          <w:noProof/>
        </w:rPr>
        <w:t>Verlag Dashofer d.o.o.</w:t>
      </w:r>
      <w:r w:rsidRPr="004F1050">
        <w:t xml:space="preserve">, OIB: </w:t>
      </w:r>
      <w:r w:rsidRPr="004F1050">
        <w:rPr>
          <w:noProof/>
        </w:rPr>
        <w:t>92176483054</w:t>
      </w:r>
      <w:r w:rsidRPr="004F1050">
        <w:t xml:space="preserve">, </w:t>
      </w:r>
      <w:r w:rsidRPr="004F1050">
        <w:rPr>
          <w:noProof/>
        </w:rPr>
        <w:t>Šubićeva 16/III</w:t>
      </w:r>
      <w:r w:rsidRPr="004F1050">
        <w:t xml:space="preserve">, </w:t>
      </w:r>
      <w:r w:rsidRPr="004F1050">
        <w:rPr>
          <w:noProof/>
        </w:rPr>
        <w:t>Zagreb</w:t>
      </w:r>
      <w:r w:rsidRPr="004F1050">
        <w:t xml:space="preserve">, utvrđeni iznos tražbine iznosi </w:t>
      </w:r>
      <w:r w:rsidRPr="004F1050">
        <w:rPr>
          <w:noProof/>
        </w:rPr>
        <w:t>4.872,28</w:t>
      </w:r>
      <w:r w:rsidRPr="004F1050">
        <w:t xml:space="preserve"> kn. Iznos tražbine od </w:t>
      </w:r>
      <w:r w:rsidRPr="004F1050">
        <w:rPr>
          <w:noProof/>
        </w:rPr>
        <w:t>4.870,00 kn</w:t>
      </w:r>
      <w:r w:rsidRPr="004F1050">
        <w:t xml:space="preserve">, namirit će se unošenjem u temeljni kapital Dužnika izdavanjem novih redovnih dionica, pojedinačne nominalne vrijednosti 10,00 kn, pa će tako vjerovnik steći </w:t>
      </w:r>
      <w:r w:rsidRPr="004F1050">
        <w:rPr>
          <w:noProof/>
        </w:rPr>
        <w:t>487</w:t>
      </w:r>
      <w:r w:rsidRPr="004F1050">
        <w:t xml:space="preserve"> redovnih dionica Dužnika, ukupnog nominalnog iznosa </w:t>
      </w:r>
      <w:r w:rsidRPr="004F1050">
        <w:rPr>
          <w:noProof/>
        </w:rPr>
        <w:t>4.870,00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2,28</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135. (158</w:t>
      </w:r>
      <w:r w:rsidRPr="004F1050">
        <w:t xml:space="preserve">.) Vjerovnik </w:t>
      </w:r>
      <w:r w:rsidRPr="004F1050">
        <w:rPr>
          <w:noProof/>
        </w:rPr>
        <w:t>VIPnet d.o.o.</w:t>
      </w:r>
      <w:r w:rsidRPr="004F1050">
        <w:t xml:space="preserve">, OIB: </w:t>
      </w:r>
      <w:r w:rsidRPr="004F1050">
        <w:rPr>
          <w:noProof/>
        </w:rPr>
        <w:t>29524210204</w:t>
      </w:r>
      <w:r w:rsidRPr="004F1050">
        <w:t xml:space="preserve">, </w:t>
      </w:r>
      <w:r w:rsidRPr="004F1050">
        <w:rPr>
          <w:noProof/>
        </w:rPr>
        <w:t>Iblerov trg 10</w:t>
      </w:r>
      <w:r w:rsidRPr="004F1050">
        <w:t xml:space="preserve">, </w:t>
      </w:r>
      <w:r w:rsidRPr="004F1050">
        <w:rPr>
          <w:noProof/>
        </w:rPr>
        <w:t>Zagreb</w:t>
      </w:r>
      <w:r w:rsidRPr="004F1050">
        <w:t xml:space="preserve">, utvrđeni iznos tražbine iznosi </w:t>
      </w:r>
      <w:r w:rsidRPr="004F1050">
        <w:rPr>
          <w:noProof/>
        </w:rPr>
        <w:t>11.635,42</w:t>
      </w:r>
      <w:r w:rsidRPr="004F1050">
        <w:t xml:space="preserve"> kn. Iznos tražbine od </w:t>
      </w:r>
      <w:r w:rsidRPr="004F1050">
        <w:rPr>
          <w:noProof/>
        </w:rPr>
        <w:t>11.630,00 kn</w:t>
      </w:r>
      <w:r w:rsidRPr="004F1050">
        <w:t xml:space="preserve">, namirit će se unošenjem u temeljni kapital Dužnika izdavanjem novih redovnih dionica, pojedinačne nominalne vrijednosti 10,00 kn, pa će tako vjerovnik steći </w:t>
      </w:r>
      <w:r w:rsidRPr="004F1050">
        <w:rPr>
          <w:noProof/>
        </w:rPr>
        <w:t>1163</w:t>
      </w:r>
      <w:r w:rsidRPr="004F1050">
        <w:t xml:space="preserve"> redovnih dionica Dužnika, ukupnog nominalnog iznosa </w:t>
      </w:r>
      <w:r w:rsidRPr="004F1050">
        <w:rPr>
          <w:noProof/>
        </w:rPr>
        <w:t>11.630,00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5,42</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136. (159</w:t>
      </w:r>
      <w:r w:rsidRPr="004F1050">
        <w:t xml:space="preserve">.) Vjerovnik </w:t>
      </w:r>
      <w:r w:rsidRPr="004F1050">
        <w:rPr>
          <w:noProof/>
        </w:rPr>
        <w:t>Vuić Goranka</w:t>
      </w:r>
      <w:r w:rsidRPr="004F1050">
        <w:t xml:space="preserve">, OIB: </w:t>
      </w:r>
      <w:r w:rsidRPr="004F1050">
        <w:rPr>
          <w:noProof/>
        </w:rPr>
        <w:t>67568585385</w:t>
      </w:r>
      <w:r w:rsidRPr="004F1050">
        <w:t xml:space="preserve">, </w:t>
      </w:r>
      <w:r w:rsidRPr="004F1050">
        <w:rPr>
          <w:noProof/>
        </w:rPr>
        <w:t>Matije Gupca 23</w:t>
      </w:r>
      <w:r w:rsidRPr="004F1050">
        <w:t xml:space="preserve">, </w:t>
      </w:r>
      <w:r w:rsidRPr="004F1050">
        <w:rPr>
          <w:noProof/>
        </w:rPr>
        <w:t xml:space="preserve">Petrinja </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137. (160</w:t>
      </w:r>
      <w:r w:rsidRPr="004F1050">
        <w:t xml:space="preserve">.) Vjerovnik </w:t>
      </w:r>
      <w:r w:rsidRPr="004F1050">
        <w:rPr>
          <w:noProof/>
        </w:rPr>
        <w:t>Zagrebačka burza d.d.</w:t>
      </w:r>
      <w:r w:rsidRPr="004F1050">
        <w:t xml:space="preserve">, OIB: </w:t>
      </w:r>
      <w:r w:rsidRPr="004F1050">
        <w:rPr>
          <w:noProof/>
        </w:rPr>
        <w:t>84368186611</w:t>
      </w:r>
      <w:r w:rsidRPr="004F1050">
        <w:t xml:space="preserve">, </w:t>
      </w:r>
      <w:r w:rsidRPr="004F1050">
        <w:rPr>
          <w:noProof/>
        </w:rPr>
        <w:t>Ivana Lučića 2a</w:t>
      </w:r>
      <w:r w:rsidRPr="004F1050">
        <w:t xml:space="preserve">, </w:t>
      </w:r>
      <w:r w:rsidRPr="004F1050">
        <w:rPr>
          <w:noProof/>
        </w:rPr>
        <w:t>Zagreb</w:t>
      </w:r>
      <w:r w:rsidRPr="004F1050">
        <w:t xml:space="preserve">, utvrđeni iznos tražbine iznosi </w:t>
      </w:r>
      <w:r w:rsidRPr="004F1050">
        <w:rPr>
          <w:noProof/>
        </w:rPr>
        <w:t>331.362,56</w:t>
      </w:r>
      <w:r w:rsidRPr="004F1050">
        <w:t xml:space="preserve"> kn. Iznos tražbine od </w:t>
      </w:r>
      <w:r w:rsidRPr="004F1050">
        <w:rPr>
          <w:noProof/>
        </w:rPr>
        <w:t>331.360,00 kn</w:t>
      </w:r>
      <w:r w:rsidRPr="004F1050">
        <w:t xml:space="preserve">, namirit će se unošenjem u temeljni kapital Dužnika izdavanjem novih redovnih dionica, pojedinačne nominalne vrijednosti 10,00 kn, pa će tako vjerovnik steći </w:t>
      </w:r>
      <w:r w:rsidRPr="004F1050">
        <w:rPr>
          <w:noProof/>
        </w:rPr>
        <w:t>33136</w:t>
      </w:r>
      <w:r w:rsidRPr="004F1050">
        <w:t xml:space="preserve"> redovnih dionica Dužnika, ukupnog nominalnog iznosa </w:t>
      </w:r>
      <w:r w:rsidRPr="004F1050">
        <w:rPr>
          <w:noProof/>
        </w:rPr>
        <w:t>331.360,00</w:t>
      </w:r>
      <w:r w:rsidRPr="004F1050">
        <w:t xml:space="preserve"> kn.</w:t>
      </w:r>
    </w:p>
    <w:p w:rsidRDefault="00D368DF" w:rsidP="00D368DF" w:rsidR="00D368DF" w:rsidRPr="004F1050">
      <w:pPr>
        <w:jc w:val="both"/>
      </w:pPr>
    </w:p>
    <w:p w:rsidRDefault="00D368DF" w:rsidP="00D368DF" w:rsidR="00D368DF" w:rsidRPr="004F1050">
      <w:pPr>
        <w:jc w:val="both"/>
      </w:pPr>
      <w:r w:rsidRPr="004F1050">
        <w:t xml:space="preserve">Iznos od </w:t>
      </w:r>
      <w:r w:rsidRPr="004F1050">
        <w:rPr>
          <w:noProof/>
        </w:rPr>
        <w:t>2,56</w:t>
      </w:r>
      <w:r w:rsidRPr="004F1050">
        <w:t xml:space="preserve"> kn koji je preostao nakon što je utvrđeni iznos tražbine podijeljen s 10 (deset), a koji nije dostatan za stjecanje jedne redovne dionice, vjerovnik otpušta Dužniku, a Dužnik pristaje na takav otpust duga. </w:t>
      </w:r>
    </w:p>
    <w:p w:rsidRDefault="00D368DF" w:rsidP="00D368DF" w:rsidR="00D368DF" w:rsidRPr="004F1050">
      <w:pPr>
        <w:jc w:val="both"/>
      </w:pPr>
    </w:p>
    <w:p w:rsidRDefault="00D368DF" w:rsidP="00D368DF" w:rsidR="00D368DF" w:rsidRPr="004F1050">
      <w:pPr>
        <w:jc w:val="both"/>
      </w:pPr>
      <w:r w:rsidRPr="004F1050">
        <w:rPr>
          <w:noProof/>
        </w:rPr>
        <w:t>138. (163</w:t>
      </w:r>
      <w:r w:rsidRPr="004F1050">
        <w:t xml:space="preserve">.) Vjerovnik </w:t>
      </w:r>
      <w:r w:rsidRPr="004F1050">
        <w:rPr>
          <w:noProof/>
        </w:rPr>
        <w:t>Zec Popović Sunčica</w:t>
      </w:r>
      <w:r w:rsidRPr="004F1050">
        <w:t xml:space="preserve">, OIB: </w:t>
      </w:r>
      <w:r w:rsidRPr="004F1050">
        <w:rPr>
          <w:noProof/>
        </w:rPr>
        <w:t>21361615048</w:t>
      </w:r>
      <w:r w:rsidRPr="004F1050">
        <w:t xml:space="preserve">, </w:t>
      </w:r>
      <w:r w:rsidRPr="004F1050">
        <w:rPr>
          <w:noProof/>
        </w:rPr>
        <w:t>N.Marakovića 36</w:t>
      </w:r>
      <w:r w:rsidRPr="004F1050">
        <w:t xml:space="preserve">, </w:t>
      </w:r>
      <w:r w:rsidRPr="004F1050">
        <w:rPr>
          <w:noProof/>
        </w:rPr>
        <w:t>H.Kostajnica</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139. (164</w:t>
      </w:r>
      <w:r w:rsidRPr="004F1050">
        <w:t xml:space="preserve">.) Vjerovnik </w:t>
      </w:r>
      <w:r w:rsidRPr="004F1050">
        <w:rPr>
          <w:noProof/>
        </w:rPr>
        <w:t>Zečević Katica</w:t>
      </w:r>
      <w:r w:rsidRPr="004F1050">
        <w:t xml:space="preserve">, OIB: </w:t>
      </w:r>
      <w:r w:rsidRPr="004F1050">
        <w:rPr>
          <w:noProof/>
        </w:rPr>
        <w:t>25532976315</w:t>
      </w:r>
      <w:r w:rsidRPr="004F1050">
        <w:t xml:space="preserve">, </w:t>
      </w:r>
      <w:r w:rsidRPr="004F1050">
        <w:rPr>
          <w:noProof/>
        </w:rPr>
        <w:t>Timarci  50B</w:t>
      </w:r>
      <w:r w:rsidRPr="004F1050">
        <w:t xml:space="preserve">, </w:t>
      </w:r>
      <w:r w:rsidRPr="004F1050">
        <w:rPr>
          <w:noProof/>
        </w:rPr>
        <w:t xml:space="preserve">Timarci </w:t>
      </w:r>
      <w:r w:rsidRPr="004F1050">
        <w:t xml:space="preserve">, utvrđeni iznos tražbine iznosi </w:t>
      </w:r>
      <w:r w:rsidRPr="004F1050">
        <w:rPr>
          <w:noProof/>
        </w:rPr>
        <w:t>100,00</w:t>
      </w:r>
      <w:r w:rsidRPr="004F1050">
        <w:t xml:space="preserve"> kn. Iznos tražbine od </w:t>
      </w:r>
      <w:r w:rsidRPr="004F1050">
        <w:rPr>
          <w:noProof/>
        </w:rPr>
        <w:t>100,00 kn</w:t>
      </w:r>
      <w:r w:rsidRPr="004F1050">
        <w:t xml:space="preserve">, namirit će se unošenjem u temeljni kapital Dužnika izdavanjem novih redovnih dionica, pojedinačne nominalne vrijednosti 10,00 kn, pa će tako vjerovnik steći </w:t>
      </w:r>
      <w:r w:rsidRPr="004F1050">
        <w:rPr>
          <w:noProof/>
        </w:rPr>
        <w:t>10</w:t>
      </w:r>
      <w:r w:rsidRPr="004F1050">
        <w:t xml:space="preserve"> redovnih dionica Dužnika, ukupnog nominalnog iznosa </w:t>
      </w:r>
      <w:r w:rsidRPr="004F1050">
        <w:rPr>
          <w:noProof/>
        </w:rPr>
        <w:t>100,00</w:t>
      </w:r>
      <w:r w:rsidRPr="004F1050">
        <w:t xml:space="preserve"> kn.</w:t>
      </w:r>
    </w:p>
    <w:p w:rsidRDefault="00D368DF" w:rsidP="00D368DF" w:rsidR="00D368DF" w:rsidRPr="004F1050">
      <w:pPr>
        <w:jc w:val="both"/>
      </w:pPr>
    </w:p>
    <w:p w:rsidRDefault="00D368DF" w:rsidP="00D368DF" w:rsidR="00D368DF" w:rsidRPr="004F1050">
      <w:pPr>
        <w:jc w:val="both"/>
      </w:pPr>
      <w:r w:rsidRPr="004F1050">
        <w:rPr>
          <w:noProof/>
        </w:rPr>
        <w:t>140. (165</w:t>
      </w:r>
      <w:r w:rsidRPr="004F1050">
        <w:t xml:space="preserve">.) Vjerovnik Krunoslav Žuženić, vl. obrta ŽUŽENIĆ obrt za preradu plastike i metala, OIB: </w:t>
      </w:r>
      <w:r w:rsidRPr="004F1050">
        <w:rPr>
          <w:noProof/>
        </w:rPr>
        <w:t>73229209605</w:t>
      </w:r>
      <w:r w:rsidRPr="004F1050">
        <w:t xml:space="preserve">, </w:t>
      </w:r>
      <w:r w:rsidRPr="004F1050">
        <w:rPr>
          <w:noProof/>
        </w:rPr>
        <w:t>Vukovarska 67</w:t>
      </w:r>
      <w:r w:rsidRPr="004F1050">
        <w:t xml:space="preserve">, </w:t>
      </w:r>
      <w:r w:rsidRPr="004F1050">
        <w:rPr>
          <w:noProof/>
        </w:rPr>
        <w:t>Čađavica</w:t>
      </w:r>
      <w:r w:rsidRPr="004F1050">
        <w:t xml:space="preserve">, utvrđeni iznos tražbine iznosi </w:t>
      </w:r>
      <w:r w:rsidRPr="004F1050">
        <w:rPr>
          <w:noProof/>
        </w:rPr>
        <w:t>16.586,50</w:t>
      </w:r>
      <w:r w:rsidRPr="004F1050">
        <w:t xml:space="preserve"> kn. Iznos tražbine od </w:t>
      </w:r>
      <w:r w:rsidRPr="004F1050">
        <w:rPr>
          <w:noProof/>
        </w:rPr>
        <w:t>16.580,00 kn</w:t>
      </w:r>
      <w:r w:rsidRPr="004F1050">
        <w:t xml:space="preserve">, namirit će se unošenjem u temeljni kapital Dužnika izdavanjem novih redovnih dionica, pojedinačne nominalne vrijednosti 10,00 kn, pa će tako vjerovnik steći </w:t>
      </w:r>
      <w:r w:rsidRPr="004F1050">
        <w:rPr>
          <w:noProof/>
        </w:rPr>
        <w:t>1658</w:t>
      </w:r>
      <w:r w:rsidRPr="004F1050">
        <w:t xml:space="preserve"> redovnih dionica Dužnika, ukupnog nominalnog iznosa </w:t>
      </w:r>
      <w:r w:rsidRPr="004F1050">
        <w:rPr>
          <w:noProof/>
        </w:rPr>
        <w:t>16.580,00</w:t>
      </w:r>
      <w:r w:rsidRPr="004F1050">
        <w:t xml:space="preserve"> kn.</w:t>
      </w:r>
    </w:p>
    <w:p w:rsidRDefault="00D368DF" w:rsidP="00D368DF" w:rsidR="00D368DF" w:rsidRPr="004F1050">
      <w:pPr>
        <w:jc w:val="both"/>
      </w:pPr>
      <w:r w:rsidRPr="004F1050">
        <w:t xml:space="preserve">Iznos od </w:t>
      </w:r>
      <w:r w:rsidRPr="004F1050">
        <w:rPr>
          <w:noProof/>
        </w:rPr>
        <w:t>6,50</w:t>
      </w:r>
      <w:r w:rsidRPr="004F1050">
        <w:t xml:space="preserve"> kn koji je preostao nakon što je utvrđeni iznos tražbine podijeljen s 10 (deset), a koji nije dostatan za stjecanje jedne redovne dionice, vjerovnik otpušta Dužniku, a Dužnik pristaje na takav otpust duga. </w:t>
      </w:r>
    </w:p>
    <w:p w:rsidRDefault="00F9211D" w:rsidP="00D368DF" w:rsidR="00F9211D" w:rsidRPr="004F1050">
      <w:pPr>
        <w:jc w:val="both"/>
      </w:pPr>
    </w:p>
    <w:p w:rsidRDefault="009357C5" w:rsidP="00F9211D" w:rsidR="009357C5" w:rsidRPr="004F1050">
      <w:pPr>
        <w:jc w:val="both"/>
      </w:pPr>
    </w:p>
    <w:p w:rsidRDefault="00F9211D" w:rsidP="00F9211D" w:rsidR="00F9211D" w:rsidRPr="004F1050">
      <w:pPr>
        <w:jc w:val="both"/>
      </w:pPr>
      <w:r w:rsidRPr="004F1050">
        <w:t xml:space="preserve">Dužnik se obvezuje svim vjerovnicima osporenih tražbina iz 2. skupine </w:t>
      </w:r>
      <w:r w:rsidR="00D15C01" w:rsidRPr="004F1050">
        <w:t>(ostali neosigurani vjerovnici):</w:t>
      </w:r>
    </w:p>
    <w:p w:rsidRDefault="00F9211D" w:rsidP="00F9211D" w:rsidR="00F9211D" w:rsidRPr="004F1050">
      <w:pPr>
        <w:jc w:val="both"/>
      </w:pPr>
    </w:p>
    <w:p w:rsidRDefault="00F9211D" w:rsidP="00F9211D" w:rsidR="00F9211D" w:rsidRPr="004F1050">
      <w:pPr>
        <w:jc w:val="both"/>
        <w:rPr>
          <w:noProof/>
        </w:rPr>
      </w:pPr>
      <w:r w:rsidRPr="004F1050">
        <w:rPr>
          <w:noProof/>
        </w:rPr>
        <w:t>1.(47</w:t>
      </w:r>
      <w:r w:rsidRPr="004F1050">
        <w:t>. )</w:t>
      </w:r>
      <w:r w:rsidRPr="004F1050">
        <w:rPr>
          <w:noProof/>
        </w:rPr>
        <w:t>Gnjatović Dražen</w:t>
      </w:r>
      <w:r w:rsidRPr="004F1050">
        <w:t xml:space="preserve">, OIB: </w:t>
      </w:r>
      <w:r w:rsidRPr="004F1050">
        <w:rPr>
          <w:noProof/>
        </w:rPr>
        <w:t>96190265279</w:t>
      </w:r>
      <w:r w:rsidRPr="004F1050">
        <w:t xml:space="preserve">, </w:t>
      </w:r>
      <w:r w:rsidRPr="004F1050">
        <w:rPr>
          <w:noProof/>
        </w:rPr>
        <w:t>Antuna Pechana 1</w:t>
      </w:r>
      <w:r w:rsidRPr="004F1050">
        <w:t xml:space="preserve">, </w:t>
      </w:r>
      <w:r w:rsidRPr="004F1050">
        <w:rPr>
          <w:noProof/>
        </w:rPr>
        <w:t>Petrinja</w:t>
      </w:r>
    </w:p>
    <w:p w:rsidRDefault="00F9211D" w:rsidP="00F9211D" w:rsidR="00F9211D" w:rsidRPr="004F1050">
      <w:pPr>
        <w:jc w:val="both"/>
      </w:pPr>
      <w:r w:rsidRPr="004F1050">
        <w:rPr>
          <w:noProof/>
        </w:rPr>
        <w:t>2.(70</w:t>
      </w:r>
      <w:r w:rsidRPr="004F1050">
        <w:t xml:space="preserve">.) </w:t>
      </w:r>
      <w:r w:rsidRPr="004F1050">
        <w:rPr>
          <w:noProof/>
        </w:rPr>
        <w:t>Hrvatsko društvo skladatelja</w:t>
      </w:r>
      <w:r w:rsidRPr="004F1050">
        <w:t xml:space="preserve">, OIB: </w:t>
      </w:r>
      <w:r w:rsidRPr="004F1050">
        <w:rPr>
          <w:noProof/>
        </w:rPr>
        <w:t>56668956985</w:t>
      </w:r>
      <w:r w:rsidRPr="004F1050">
        <w:t xml:space="preserve">, </w:t>
      </w:r>
      <w:r w:rsidRPr="004F1050">
        <w:rPr>
          <w:noProof/>
        </w:rPr>
        <w:t>Berislavićeva 9</w:t>
      </w:r>
      <w:r w:rsidRPr="004F1050">
        <w:t xml:space="preserve">, </w:t>
      </w:r>
      <w:r w:rsidRPr="004F1050">
        <w:rPr>
          <w:noProof/>
        </w:rPr>
        <w:t>Zagreb</w:t>
      </w:r>
    </w:p>
    <w:p w:rsidRDefault="00F9211D" w:rsidP="00F9211D" w:rsidR="00F9211D" w:rsidRPr="004F1050">
      <w:pPr>
        <w:jc w:val="both"/>
      </w:pPr>
      <w:r w:rsidRPr="004F1050">
        <w:rPr>
          <w:noProof/>
        </w:rPr>
        <w:t>3.(73</w:t>
      </w:r>
      <w:r w:rsidRPr="004F1050">
        <w:t xml:space="preserve">.) </w:t>
      </w:r>
      <w:r w:rsidRPr="004F1050">
        <w:rPr>
          <w:noProof/>
        </w:rPr>
        <w:t>Ideo dizajn d.o.o.</w:t>
      </w:r>
      <w:r w:rsidRPr="004F1050">
        <w:t xml:space="preserve">, OIB: </w:t>
      </w:r>
      <w:r w:rsidRPr="004F1050">
        <w:rPr>
          <w:noProof/>
        </w:rPr>
        <w:t>43540141760</w:t>
      </w:r>
      <w:r w:rsidRPr="004F1050">
        <w:t xml:space="preserve">, </w:t>
      </w:r>
      <w:r w:rsidRPr="004F1050">
        <w:rPr>
          <w:noProof/>
        </w:rPr>
        <w:t>Cernička 24</w:t>
      </w:r>
      <w:r w:rsidRPr="004F1050">
        <w:t xml:space="preserve">, </w:t>
      </w:r>
      <w:r w:rsidRPr="004F1050">
        <w:rPr>
          <w:noProof/>
        </w:rPr>
        <w:t>Zagreb,</w:t>
      </w:r>
    </w:p>
    <w:p w:rsidRDefault="00F9211D" w:rsidP="00F9211D" w:rsidR="00F9211D" w:rsidRPr="004F1050">
      <w:pPr>
        <w:jc w:val="both"/>
      </w:pPr>
    </w:p>
    <w:p w:rsidRDefault="00F9211D" w:rsidP="00F9211D" w:rsidR="00F9211D" w:rsidRPr="004F1050">
      <w:pPr>
        <w:jc w:val="both"/>
      </w:pPr>
      <w:r w:rsidRPr="004F1050">
        <w:t>a koji će prethodno utvrditi osnovanost svojih tražbina pravomoćnom odlukom suda, u roku od 30 dana računajući od dana pravomoćnosti takve odluke omogućiti upis novih dionica pod istim uvjetima</w:t>
      </w:r>
      <w:r w:rsidR="00D15C01" w:rsidRPr="004F1050">
        <w:t>,</w:t>
      </w:r>
      <w:r w:rsidRPr="004F1050">
        <w:t xml:space="preserve"> te na isti način</w:t>
      </w:r>
      <w:r w:rsidR="00D15C01" w:rsidRPr="004F1050">
        <w:t>,</w:t>
      </w:r>
      <w:r w:rsidRPr="004F1050">
        <w:t xml:space="preserve"> a kao i u slučaju vjerovnika utvrđenih tražbina 2. skupine. </w:t>
      </w:r>
    </w:p>
    <w:p w:rsidRDefault="00F9211D" w:rsidP="00D368DF" w:rsidR="00F9211D" w:rsidRPr="004F1050">
      <w:pPr>
        <w:jc w:val="both"/>
      </w:pPr>
    </w:p>
    <w:p w:rsidRDefault="00F9211D" w:rsidP="00D368DF" w:rsidR="00F9211D" w:rsidRPr="004F1050">
      <w:pPr>
        <w:jc w:val="both"/>
      </w:pPr>
    </w:p>
    <w:p w:rsidRDefault="003B4C83" w:rsidP="00DC5638" w:rsidR="00F9211D" w:rsidRPr="004F1050">
      <w:pPr>
        <w:pStyle w:val="Odlomakpopisa"/>
        <w:numPr>
          <w:ilvl w:val="0"/>
          <w:numId w:val="13"/>
        </w:numPr>
        <w:jc w:val="both"/>
      </w:pPr>
      <w:r w:rsidRPr="004F1050">
        <w:t>Ovim predstečajnim sporazumom, te sukladno Odluci o povećanju temeljnog kapitala izdavanjem redovnih dionica ulozima u pravima, uz isključenje prava prvenstva postojećih dioničara, a koja je donesena na Glavnoj skupštini dužnika dana  27. studenog 2018.g.</w:t>
      </w:r>
      <w:r w:rsidR="00DC5638" w:rsidRPr="004F1050">
        <w:t>, d</w:t>
      </w:r>
      <w:r w:rsidRPr="004F1050">
        <w:t>užnik se obvezuje objaviti poziv za upis novih dionica u roku od 60 dana računajući od dana pravomoćnosti ovog rješenja.</w:t>
      </w:r>
    </w:p>
    <w:p w:rsidRDefault="00911B1A" w:rsidP="00911B1A" w:rsidR="00911B1A" w:rsidRPr="004F1050">
      <w:pPr>
        <w:pStyle w:val="Odlomakpopisa"/>
        <w:ind w:left="1428"/>
        <w:jc w:val="both"/>
      </w:pPr>
    </w:p>
    <w:p w:rsidRDefault="00F9211D" w:rsidP="00F9211D" w:rsidR="00A44F0C" w:rsidRPr="004F1050">
      <w:pPr>
        <w:pStyle w:val="Odlomakpopisa"/>
        <w:numPr>
          <w:ilvl w:val="0"/>
          <w:numId w:val="13"/>
        </w:numPr>
        <w:jc w:val="both"/>
      </w:pPr>
      <w:r w:rsidRPr="004F1050">
        <w:t>Dužnik se obvezuje sa svim vjerovnicima 2. skupine (ostali neosigurani vjerovnici) kojima su utvrđene tražbine, a koji prethodno, po pozivu, pisanom izjavom (upisnicom) upišu dionice</w:t>
      </w:r>
      <w:r w:rsidR="00B81704" w:rsidRPr="004F1050">
        <w:t>,</w:t>
      </w:r>
      <w:r w:rsidRPr="004F1050">
        <w:t xml:space="preserve"> sklopiti Ugovor o ulaganju prava (unosu novčane tražbine ustupom) u temeljni kapital, a nacrti kojih isprava su Prilozi 2. i 3. Planu restrukturiranja.</w:t>
      </w:r>
    </w:p>
    <w:p w:rsidRDefault="00A44F0C" w:rsidP="00A44F0C" w:rsidR="00A44F0C" w:rsidRPr="004F1050">
      <w:pPr>
        <w:pStyle w:val="Odlomakpopisa"/>
      </w:pPr>
    </w:p>
    <w:p w:rsidRDefault="00F9211D" w:rsidP="00F9211D" w:rsidR="00F9211D" w:rsidRPr="004F1050">
      <w:pPr>
        <w:pStyle w:val="Odlomakpopisa"/>
        <w:numPr>
          <w:ilvl w:val="0"/>
          <w:numId w:val="13"/>
        </w:numPr>
        <w:jc w:val="both"/>
      </w:pPr>
      <w:r w:rsidRPr="004F1050">
        <w:t>Ukoliko iz bilo kojeg razloga, bilo koji od vjerovnika iz 2. skupine (ostali neosigurani vjerovnici)</w:t>
      </w:r>
      <w:r w:rsidR="00705BF9" w:rsidRPr="004F1050">
        <w:t>,</w:t>
      </w:r>
      <w:r w:rsidRPr="004F1050">
        <w:t xml:space="preserve"> a kojima su utvrđene tražbine ne upiše dionice iako mu je isto od strane Dužnika omogućeno, za dio njegove tražbine koji je sukladno ovom predstečajnom sporazumu trebao biti unesen u temeljni kapital Dužnika, ali nije upisan od strane vjerovnika, smatra se da je vjerovnik Dužniku u tom dijelu otpustio dug, a Dužnik pristaje na takav otpust duga.</w:t>
      </w:r>
    </w:p>
    <w:p w:rsidRDefault="00F9211D" w:rsidP="00F9211D" w:rsidR="00F9211D" w:rsidRPr="004F1050">
      <w:pPr>
        <w:jc w:val="both"/>
      </w:pPr>
    </w:p>
    <w:p w:rsidRDefault="00B948F7" w:rsidP="00B948F7" w:rsidR="00B948F7" w:rsidRPr="004F1050">
      <w:pPr>
        <w:jc w:val="center"/>
        <w:rPr>
          <w:color w:val="000000"/>
        </w:rPr>
      </w:pPr>
      <w:r w:rsidRPr="004F1050">
        <w:rPr>
          <w:color w:val="000000"/>
        </w:rPr>
        <w:t>Obrazloženje</w:t>
      </w:r>
    </w:p>
    <w:p w:rsidRDefault="00B948F7" w:rsidP="00B948F7" w:rsidR="00B948F7" w:rsidRPr="004F1050">
      <w:pPr>
        <w:jc w:val="center"/>
      </w:pPr>
      <w:r w:rsidRPr="004F1050">
        <w:tab/>
      </w:r>
    </w:p>
    <w:p w:rsidRDefault="00143DEF" w:rsidP="00B948F7" w:rsidR="00716873" w:rsidRPr="004F1050">
      <w:pPr>
        <w:ind w:firstLine="708"/>
        <w:jc w:val="both"/>
      </w:pPr>
      <w:r w:rsidRPr="004F1050">
        <w:t xml:space="preserve">Rješenjem </w:t>
      </w:r>
      <w:r w:rsidR="00705BF9" w:rsidRPr="004F1050">
        <w:t xml:space="preserve">Trgovačkog </w:t>
      </w:r>
      <w:r w:rsidRPr="004F1050">
        <w:t xml:space="preserve"> suda</w:t>
      </w:r>
      <w:r w:rsidR="00705BF9" w:rsidRPr="004F1050">
        <w:t xml:space="preserve"> u Zagrebu </w:t>
      </w:r>
      <w:r w:rsidR="00120B20" w:rsidRPr="004F1050">
        <w:t xml:space="preserve">pod posl. br. </w:t>
      </w:r>
      <w:r w:rsidR="00705BF9" w:rsidRPr="004F1050">
        <w:t>St-203/18</w:t>
      </w:r>
      <w:r w:rsidR="00440F50" w:rsidRPr="004F1050">
        <w:t>-5</w:t>
      </w:r>
      <w:r w:rsidRPr="004F1050">
        <w:t xml:space="preserve"> od </w:t>
      </w:r>
      <w:r w:rsidR="00D92B59" w:rsidRPr="004F1050">
        <w:t>1</w:t>
      </w:r>
      <w:r w:rsidR="00B948F7" w:rsidRPr="004F1050">
        <w:t xml:space="preserve">. </w:t>
      </w:r>
      <w:r w:rsidR="00D92B59" w:rsidRPr="004F1050">
        <w:t>veljače 2018</w:t>
      </w:r>
      <w:r w:rsidR="00B948F7" w:rsidRPr="004F1050">
        <w:t>.</w:t>
      </w:r>
      <w:r w:rsidR="00D92B59" w:rsidRPr="004F1050">
        <w:t xml:space="preserve"> godine</w:t>
      </w:r>
      <w:r w:rsidR="00B948F7" w:rsidRPr="004F1050">
        <w:t xml:space="preserve"> otvoren</w:t>
      </w:r>
      <w:r w:rsidR="00110DF7" w:rsidRPr="004F1050">
        <w:t xml:space="preserve"> je </w:t>
      </w:r>
      <w:r w:rsidR="00B948F7" w:rsidRPr="004F1050">
        <w:t xml:space="preserve"> predstečajni postupak nad predmetnim dužnikom, te je i</w:t>
      </w:r>
      <w:r w:rsidR="00110DF7" w:rsidRPr="004F1050">
        <w:t>spitno ročište održano dana 12</w:t>
      </w:r>
      <w:r w:rsidR="00D92B59" w:rsidRPr="004F1050">
        <w:t>. lipnja 2018. godine</w:t>
      </w:r>
      <w:r w:rsidR="00B948F7" w:rsidRPr="004F1050">
        <w:t>, a nakon čega je doneseno Rješe</w:t>
      </w:r>
      <w:r w:rsidR="00110DF7" w:rsidRPr="004F1050">
        <w:t xml:space="preserve">nje o utvrđenim  i osporenim tražbinama </w:t>
      </w:r>
      <w:r w:rsidR="00440F50" w:rsidRPr="004F1050">
        <w:t xml:space="preserve">pod posl. br. St-203/18-15 </w:t>
      </w:r>
      <w:r w:rsidR="00110DF7" w:rsidRPr="004F1050">
        <w:t>od 12</w:t>
      </w:r>
      <w:r w:rsidR="00B948F7" w:rsidRPr="004F1050">
        <w:t xml:space="preserve">. </w:t>
      </w:r>
      <w:r w:rsidR="00D92B59" w:rsidRPr="004F1050">
        <w:t>lipnja 2018</w:t>
      </w:r>
      <w:r w:rsidR="00B948F7" w:rsidRPr="004F1050">
        <w:t>.</w:t>
      </w:r>
      <w:r w:rsidR="00D92B59" w:rsidRPr="004F1050">
        <w:t xml:space="preserve"> godine</w:t>
      </w:r>
      <w:r w:rsidR="00B948F7" w:rsidRPr="004F1050">
        <w:t>, a k</w:t>
      </w:r>
      <w:r w:rsidR="00CA0BCA" w:rsidRPr="004F1050">
        <w:t xml:space="preserve">oje je postalo pravomoćno dana </w:t>
      </w:r>
      <w:r w:rsidR="00110DF7" w:rsidRPr="004F1050">
        <w:t>18. srpnja</w:t>
      </w:r>
      <w:r w:rsidR="00CA0BCA" w:rsidRPr="004F1050">
        <w:t xml:space="preserve"> 2018</w:t>
      </w:r>
      <w:r w:rsidR="00B948F7" w:rsidRPr="004F1050">
        <w:t>.</w:t>
      </w:r>
      <w:r w:rsidR="00D92B59" w:rsidRPr="004F1050">
        <w:t>godine.</w:t>
      </w:r>
    </w:p>
    <w:p w:rsidRDefault="007F7F6F" w:rsidP="00B948F7" w:rsidR="00B948F7" w:rsidRPr="004F1050">
      <w:pPr>
        <w:ind w:firstLine="708"/>
        <w:jc w:val="both"/>
      </w:pPr>
      <w:r w:rsidRPr="004F1050">
        <w:t>Ročište za glasovanje o P</w:t>
      </w:r>
      <w:r w:rsidR="00B948F7" w:rsidRPr="004F1050">
        <w:t>lanu</w:t>
      </w:r>
      <w:r w:rsidRPr="004F1050">
        <w:t xml:space="preserve"> (izmijenjeni)</w:t>
      </w:r>
      <w:r w:rsidR="00B948F7" w:rsidRPr="004F1050">
        <w:t xml:space="preserve"> restrukturiran</w:t>
      </w:r>
      <w:r w:rsidRPr="004F1050">
        <w:t xml:space="preserve">ja dužnika </w:t>
      </w:r>
      <w:r w:rsidR="00782772" w:rsidRPr="004F1050">
        <w:t xml:space="preserve">održano je </w:t>
      </w:r>
      <w:r w:rsidRPr="004F1050">
        <w:t xml:space="preserve"> dan</w:t>
      </w:r>
      <w:r w:rsidR="00782772" w:rsidRPr="004F1050">
        <w:t>a</w:t>
      </w:r>
      <w:r w:rsidRPr="004F1050">
        <w:t xml:space="preserve"> </w:t>
      </w:r>
      <w:r w:rsidR="00782772" w:rsidRPr="004F1050">
        <w:t xml:space="preserve">6. prosinca </w:t>
      </w:r>
      <w:r w:rsidR="00A36A26" w:rsidRPr="004F1050">
        <w:t>2018</w:t>
      </w:r>
      <w:r w:rsidR="00B948F7" w:rsidRPr="004F1050">
        <w:t>.</w:t>
      </w:r>
      <w:r w:rsidR="00782772" w:rsidRPr="004F1050">
        <w:t xml:space="preserve"> godine.</w:t>
      </w:r>
    </w:p>
    <w:p w:rsidRDefault="006774C5" w:rsidP="00B948F7" w:rsidR="006774C5" w:rsidRPr="004F1050">
      <w:pPr>
        <w:ind w:firstLine="708"/>
        <w:jc w:val="both"/>
      </w:pPr>
    </w:p>
    <w:p w:rsidRDefault="00716873" w:rsidP="002414CB" w:rsidR="00B948F7" w:rsidRPr="004F1050">
      <w:pPr>
        <w:ind w:firstLine="708"/>
        <w:jc w:val="both"/>
      </w:pPr>
      <w:r w:rsidRPr="004F1050">
        <w:t>U predstečajnom postupku</w:t>
      </w:r>
      <w:r w:rsidR="002414CB" w:rsidRPr="004F1050">
        <w:t xml:space="preserve"> </w:t>
      </w:r>
      <w:r w:rsidR="00B948F7" w:rsidRPr="004F1050">
        <w:t xml:space="preserve">utvrđene su tražbine </w:t>
      </w:r>
      <w:r w:rsidR="006774C5" w:rsidRPr="004F1050">
        <w:t xml:space="preserve">156 </w:t>
      </w:r>
      <w:r w:rsidR="00B948F7" w:rsidRPr="004F1050">
        <w:t>predstečajnih vjerovnika u ukupnom iznosu od</w:t>
      </w:r>
      <w:r w:rsidR="002414CB" w:rsidRPr="004F1050">
        <w:t xml:space="preserve"> </w:t>
      </w:r>
      <w:r w:rsidR="006774C5" w:rsidRPr="004F1050">
        <w:t>16.751.621,05</w:t>
      </w:r>
      <w:r w:rsidR="00B948F7" w:rsidRPr="004F1050">
        <w:t xml:space="preserve"> </w:t>
      </w:r>
      <w:r w:rsidR="002414CB" w:rsidRPr="004F1050">
        <w:t>kn.</w:t>
      </w:r>
    </w:p>
    <w:p w:rsidRDefault="00120B20" w:rsidP="002414CB" w:rsidR="00120B20" w:rsidRPr="004F1050">
      <w:pPr>
        <w:ind w:firstLine="708"/>
        <w:jc w:val="both"/>
      </w:pPr>
    </w:p>
    <w:p w:rsidRDefault="00676DC3" w:rsidP="00B948F7" w:rsidR="009B7D34" w:rsidRPr="004F1050">
      <w:pPr>
        <w:ind w:firstLine="708"/>
        <w:jc w:val="both"/>
      </w:pPr>
      <w:r w:rsidRPr="004F1050">
        <w:t xml:space="preserve">Temeljem čl. 55 st. </w:t>
      </w:r>
      <w:r w:rsidR="00361182" w:rsidRPr="004F1050">
        <w:t>1 i 2 Stečajnog zakona (NN 71/15,104/17,dalje SZ), sud je odredio ročište za glasovanje o Planu (izmijenjeni) restrukturi</w:t>
      </w:r>
      <w:r w:rsidRPr="004F1050">
        <w:t>r</w:t>
      </w:r>
      <w:r w:rsidR="00361182" w:rsidRPr="004F1050">
        <w:t>anja dužnika</w:t>
      </w:r>
      <w:r w:rsidR="00843D54" w:rsidRPr="004F1050">
        <w:rPr>
          <w:shd w:fill="F8F8F8" w:color="auto" w:val="clear"/>
        </w:rPr>
        <w:t>, te je na mrežnoj stranici e-oglasna ploča Trgo</w:t>
      </w:r>
      <w:r w:rsidRPr="004F1050">
        <w:rPr>
          <w:shd w:fill="F8F8F8" w:color="auto" w:val="clear"/>
        </w:rPr>
        <w:t>vačkog suda u Zagrebu, objavio</w:t>
      </w:r>
      <w:r w:rsidR="00843D54" w:rsidRPr="004F1050">
        <w:rPr>
          <w:shd w:fill="F8F8F8" w:color="auto" w:val="clear"/>
        </w:rPr>
        <w:t xml:space="preserve"> popis vjerovnika i prava glasa</w:t>
      </w:r>
      <w:r w:rsidR="00B64F06" w:rsidRPr="004F1050">
        <w:rPr>
          <w:shd w:fill="F8F8F8" w:color="auto" w:val="clear"/>
        </w:rPr>
        <w:t xml:space="preserve"> koja im pripadaju </w:t>
      </w:r>
      <w:r w:rsidR="00843D54" w:rsidRPr="004F1050">
        <w:rPr>
          <w:shd w:fill="F8F8F8" w:color="auto" w:val="clear"/>
        </w:rPr>
        <w:t xml:space="preserve"> na temelju čl. 57. SZ-a</w:t>
      </w:r>
      <w:r w:rsidR="00A03FE0" w:rsidRPr="004F1050">
        <w:rPr>
          <w:shd w:fill="F8F8F8" w:color="auto" w:val="clear"/>
        </w:rPr>
        <w:t>.</w:t>
      </w:r>
    </w:p>
    <w:p w:rsidRDefault="00361182" w:rsidP="00B948F7" w:rsidR="00361182" w:rsidRPr="004F1050">
      <w:pPr>
        <w:ind w:firstLine="708"/>
        <w:jc w:val="both"/>
        <w:rPr>
          <w:color w:val="FF0000"/>
        </w:rPr>
      </w:pPr>
    </w:p>
    <w:p w:rsidRDefault="00676DC3" w:rsidP="00B948F7" w:rsidR="00676DC3" w:rsidRPr="004F1050">
      <w:pPr>
        <w:ind w:firstLine="708"/>
        <w:jc w:val="both"/>
      </w:pPr>
      <w:r w:rsidRPr="004F1050">
        <w:t xml:space="preserve">Dužnik je </w:t>
      </w:r>
      <w:r w:rsidR="002D7853" w:rsidRPr="004F1050">
        <w:t xml:space="preserve">izmijenjenim Planom restrukturianja dužnika od 28. studenog 2018.g., a koji je objavljen na mrežnoj stranici e-oglasna ploča Trgovačkog suda u Zagrebu dana 29. studenog 2018.g., namirenje vjerovnika </w:t>
      </w:r>
      <w:r w:rsidR="00B6499F" w:rsidRPr="004F1050">
        <w:t>predložio na način</w:t>
      </w:r>
      <w:r w:rsidR="00993CB0" w:rsidRPr="004F1050">
        <w:t>,</w:t>
      </w:r>
      <w:r w:rsidR="00B6499F" w:rsidRPr="004F1050">
        <w:t xml:space="preserve"> da je sačinio dvije skupine vjerovnika sukladno čl. </w:t>
      </w:r>
      <w:r w:rsidR="00242243" w:rsidRPr="004F1050">
        <w:t>59. i čl. 308</w:t>
      </w:r>
      <w:r w:rsidR="00993CB0" w:rsidRPr="004F1050">
        <w:t xml:space="preserve"> SZ-a.</w:t>
      </w:r>
    </w:p>
    <w:p w:rsidRDefault="00993CB0" w:rsidP="00B948F7" w:rsidR="00676DC3" w:rsidRPr="004F1050">
      <w:pPr>
        <w:ind w:firstLine="708"/>
        <w:jc w:val="both"/>
      </w:pPr>
      <w:r w:rsidRPr="004F1050">
        <w:lastRenderedPageBreak/>
        <w:t>Prvu supina vjerovnika čini 16 vjerovnika  s ukupno utvrđenim tražbinama u iznosu od</w:t>
      </w:r>
      <w:r w:rsidR="001E6B35" w:rsidRPr="004F1050">
        <w:t xml:space="preserve"> </w:t>
      </w:r>
      <w:r w:rsidR="00BC0E1A" w:rsidRPr="004F1050">
        <w:t>10.099.885,25</w:t>
      </w:r>
      <w:r w:rsidR="001E6B35" w:rsidRPr="004F1050">
        <w:t xml:space="preserve"> k</w:t>
      </w:r>
      <w:r w:rsidR="00746BE7" w:rsidRPr="004F1050">
        <w:t>n. Drugu skupinu vjerovnika čini 140 vjerovnika</w:t>
      </w:r>
      <w:r w:rsidR="001E6B35" w:rsidRPr="004F1050">
        <w:t xml:space="preserve"> s ukupno utvrđenim tražbinama u iznosu od </w:t>
      </w:r>
      <w:r w:rsidR="00BC0E1A" w:rsidRPr="004F1050">
        <w:t>6.651.733,80</w:t>
      </w:r>
      <w:r w:rsidR="001E6B35" w:rsidRPr="004F1050">
        <w:t xml:space="preserve"> kn.</w:t>
      </w:r>
    </w:p>
    <w:p w:rsidRDefault="00E34A2C" w:rsidP="00B948F7" w:rsidR="00E34A2C" w:rsidRPr="004F1050">
      <w:pPr>
        <w:ind w:firstLine="708"/>
        <w:jc w:val="both"/>
      </w:pPr>
    </w:p>
    <w:p w:rsidRDefault="00A91A01" w:rsidP="00A91A01" w:rsidR="00A91A01" w:rsidRPr="004F1050">
      <w:pPr>
        <w:ind w:firstLine="708"/>
        <w:jc w:val="both"/>
      </w:pPr>
      <w:r w:rsidRPr="004F1050">
        <w:t>Člankom 59</w:t>
      </w:r>
      <w:r w:rsidR="00746BE7" w:rsidRPr="004F1050">
        <w:t>.</w:t>
      </w:r>
      <w:r w:rsidRPr="004F1050">
        <w:t xml:space="preserve"> st. 2 SZ-a propisano je, da će se smatrati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E34A2C" w:rsidP="00A91A01" w:rsidR="00E34A2C" w:rsidRPr="004F1050">
      <w:pPr>
        <w:ind w:firstLine="708"/>
        <w:jc w:val="both"/>
      </w:pPr>
    </w:p>
    <w:p w:rsidRDefault="00D33010" w:rsidP="00B948F7" w:rsidR="00676DC3" w:rsidRPr="004F1050">
      <w:pPr>
        <w:ind w:firstLine="708"/>
        <w:jc w:val="both"/>
      </w:pPr>
      <w:r w:rsidRPr="004F1050">
        <w:t>Temeljem čl.  58 SZ-a  sud je na ročištu za glasovanje proveo glasovanje,</w:t>
      </w:r>
      <w:r w:rsidR="0034426E" w:rsidRPr="004F1050">
        <w:t xml:space="preserve"> </w:t>
      </w:r>
      <w:r w:rsidRPr="004F1050">
        <w:t>a  na način da je utvrdio</w:t>
      </w:r>
      <w:r w:rsidR="00854254" w:rsidRPr="004F1050">
        <w:t xml:space="preserve"> da su do održavanja </w:t>
      </w:r>
      <w:r w:rsidR="0034426E" w:rsidRPr="004F1050">
        <w:t>ročišta u ovosudni spis zaprimljeni listići za glasovanje (Obrazac br. 11 Pravilinika o sadržaju i  obliku obrazaca na kojima se podnose podnesci u predstečajnom i stečajnom postupku NN 197/15)</w:t>
      </w:r>
      <w:r w:rsidR="00E81F0A" w:rsidRPr="004F1050">
        <w:t xml:space="preserve">, </w:t>
      </w:r>
      <w:r w:rsidR="00746BE7" w:rsidRPr="004F1050">
        <w:t>odnosno, da na ročištu za glasovanje su glasovala 84 vjerovnika</w:t>
      </w:r>
      <w:r w:rsidR="0041266C" w:rsidRPr="004F1050">
        <w:t>, a što predstavlja većinu svih vjerovnika ZA prihvaćanje Plana restrukturiranja dužnika</w:t>
      </w:r>
      <w:r w:rsidR="00746BE7" w:rsidRPr="004F1050">
        <w:t>, a čime se je ostvario jedan od uvjeta koji je neophodan</w:t>
      </w:r>
      <w:r w:rsidR="002211CA" w:rsidRPr="004F1050">
        <w:t>,</w:t>
      </w:r>
      <w:r w:rsidR="00746BE7" w:rsidRPr="004F1050">
        <w:t xml:space="preserve"> a sukladno čl. 59. st. 2 SZ-a za prihvaćanje Plana restrukturi</w:t>
      </w:r>
      <w:r w:rsidR="004F1050" w:rsidRPr="004F1050">
        <w:t>r</w:t>
      </w:r>
      <w:r w:rsidR="00746BE7" w:rsidRPr="004F1050">
        <w:t>anja</w:t>
      </w:r>
      <w:r w:rsidR="002211CA" w:rsidRPr="004F1050">
        <w:t>,</w:t>
      </w:r>
      <w:r w:rsidR="00746BE7" w:rsidRPr="004F1050">
        <w:t xml:space="preserve"> a to je</w:t>
      </w:r>
      <w:r w:rsidR="002211CA" w:rsidRPr="004F1050">
        <w:t>,</w:t>
      </w:r>
      <w:r w:rsidR="00746BE7" w:rsidRPr="004F1050">
        <w:t xml:space="preserve"> da za njega glasuje većina svih vjerovnika (84 vjerovnika u odnosu na 156 vjerovnika s pravom glasa).</w:t>
      </w:r>
    </w:p>
    <w:p w:rsidRDefault="00E34A2C" w:rsidP="00B948F7" w:rsidR="00E34A2C" w:rsidRPr="004F1050">
      <w:pPr>
        <w:ind w:firstLine="708"/>
        <w:jc w:val="both"/>
      </w:pPr>
    </w:p>
    <w:p w:rsidRDefault="00520EFE" w:rsidP="00B948F7" w:rsidR="001E6B35">
      <w:pPr>
        <w:ind w:firstLine="708"/>
        <w:jc w:val="both"/>
      </w:pPr>
      <w:r w:rsidRPr="004F1050">
        <w:t>Nadalje,</w:t>
      </w:r>
      <w:r w:rsidR="00C86AF1" w:rsidRPr="004F1050">
        <w:t xml:space="preserve"> </w:t>
      </w:r>
      <w:r w:rsidRPr="004F1050">
        <w:t xml:space="preserve">u prvoj skupini vjerovnika u odnosu na </w:t>
      </w:r>
      <w:r w:rsidR="000E63A4" w:rsidRPr="004F1050">
        <w:t xml:space="preserve">njihove </w:t>
      </w:r>
      <w:r w:rsidRPr="004F1050">
        <w:t>ukupno utvrđene tražbine</w:t>
      </w:r>
      <w:r w:rsidR="000E63A4" w:rsidRPr="004F1050">
        <w:t xml:space="preserve"> u iznosu od 10.099.885,25 kn glasovali su vjerovnici s utvrđenim tražbinama u iznosu od 8.063.401,91 kn, a što predstavlja zbroj tražbina vjerovnika koji dvostruko prelazi zbroj tražbina vjerovnika koji su glasovali protiv prihvaćanja Plana, odnosno predstavlja 79,84 % u odnosu na ukupno utvrđene</w:t>
      </w:r>
      <w:r w:rsidR="006417B8">
        <w:t xml:space="preserve"> tražbine</w:t>
      </w:r>
      <w:r w:rsidR="000E63A4" w:rsidRPr="004F1050">
        <w:t xml:space="preserve"> vjerovnika prve skupine.</w:t>
      </w:r>
    </w:p>
    <w:p w:rsidRDefault="00DC52FB" w:rsidP="00B948F7" w:rsidR="00DC52FB" w:rsidRPr="004F1050">
      <w:pPr>
        <w:ind w:firstLine="708"/>
        <w:jc w:val="both"/>
      </w:pPr>
    </w:p>
    <w:p w:rsidRDefault="00DC52FB" w:rsidP="00DC52FB" w:rsidR="00DC52FB" w:rsidRPr="004F1050">
      <w:pPr>
        <w:ind w:firstLine="708"/>
        <w:jc w:val="both"/>
      </w:pPr>
      <w:r>
        <w:t>U</w:t>
      </w:r>
      <w:r w:rsidRPr="004F1050">
        <w:t xml:space="preserve"> </w:t>
      </w:r>
      <w:r>
        <w:t>drugoj</w:t>
      </w:r>
      <w:r w:rsidRPr="004F1050">
        <w:t xml:space="preserve"> skupini vjerovnika u odnosu na njihove ukupno utvrđene tražbine u iznosu od </w:t>
      </w:r>
      <w:r w:rsidR="006417B8">
        <w:t>6.651.735,80</w:t>
      </w:r>
      <w:r w:rsidRPr="004F1050">
        <w:t xml:space="preserve"> kn glasovali su vjerovnici s utvrđenim tražbinama u iznosu od </w:t>
      </w:r>
      <w:r w:rsidR="006417B8">
        <w:t>4.804.309,62</w:t>
      </w:r>
      <w:r w:rsidRPr="004F1050">
        <w:t xml:space="preserve"> kn, a što predstavlja zbroj tražbina vjerovnika koji dvostruko prelazi zbroj tražbina vjerovnika koji su glasovali protiv prihvaćanja Plana, odnosno predstavlja </w:t>
      </w:r>
      <w:r w:rsidR="006417B8">
        <w:t>72,26</w:t>
      </w:r>
      <w:r w:rsidRPr="004F1050">
        <w:t>% u odnosu na ukupno utvrđene</w:t>
      </w:r>
      <w:r w:rsidR="006417B8">
        <w:t xml:space="preserve"> tražbine</w:t>
      </w:r>
      <w:r w:rsidRPr="004F1050">
        <w:t xml:space="preserve"> vjerovnika </w:t>
      </w:r>
      <w:r w:rsidR="006417B8">
        <w:t>druge</w:t>
      </w:r>
      <w:r w:rsidRPr="004F1050">
        <w:t xml:space="preserve"> skupine.</w:t>
      </w:r>
    </w:p>
    <w:p w:rsidRDefault="00F26251" w:rsidP="00B948F7" w:rsidR="00F26251" w:rsidRPr="004F1050">
      <w:pPr>
        <w:ind w:firstLine="708"/>
        <w:jc w:val="both"/>
      </w:pPr>
    </w:p>
    <w:p w:rsidRDefault="00B948F7" w:rsidP="007D0B51" w:rsidR="002E0DBD">
      <w:pPr>
        <w:ind w:firstLine="708"/>
        <w:jc w:val="both"/>
      </w:pPr>
      <w:r w:rsidRPr="0095598F">
        <w:t>Slijedom svega prethodno</w:t>
      </w:r>
      <w:r w:rsidR="0095598F">
        <w:t xml:space="preserve"> navedenog, proizlazi da su</w:t>
      </w:r>
      <w:r w:rsidR="007D0B51" w:rsidRPr="0095598F">
        <w:t xml:space="preserve"> ZA P</w:t>
      </w:r>
      <w:r w:rsidRPr="0095598F">
        <w:t>lan</w:t>
      </w:r>
      <w:r w:rsidR="00771102" w:rsidRPr="0095598F">
        <w:t xml:space="preserve"> (izmijenjeni)</w:t>
      </w:r>
      <w:r w:rsidRPr="0095598F">
        <w:t xml:space="preserve"> rest</w:t>
      </w:r>
      <w:r w:rsidR="009C50A4" w:rsidRPr="0095598F">
        <w:t>r</w:t>
      </w:r>
      <w:r w:rsidR="00A013DD" w:rsidRPr="0095598F">
        <w:t>uktur</w:t>
      </w:r>
      <w:r w:rsidR="0095598F">
        <w:t>iranja dužnika glasovala 84</w:t>
      </w:r>
      <w:r w:rsidRPr="0095598F">
        <w:t xml:space="preserve"> vjerovnik</w:t>
      </w:r>
      <w:r w:rsidR="009C50A4" w:rsidRPr="0095598F">
        <w:t>a, a što u odnosu na ukupno</w:t>
      </w:r>
      <w:r w:rsidR="0095598F">
        <w:t xml:space="preserve"> 156</w:t>
      </w:r>
      <w:r w:rsidRPr="0095598F">
        <w:t xml:space="preserve"> vjerovnika, predstavlja traženu zako</w:t>
      </w:r>
      <w:r w:rsidR="00327CF2" w:rsidRPr="0095598F">
        <w:t xml:space="preserve">nsku većinu </w:t>
      </w:r>
      <w:r w:rsidR="002008C2" w:rsidRPr="0095598F">
        <w:t xml:space="preserve">svih </w:t>
      </w:r>
      <w:r w:rsidR="00327CF2" w:rsidRPr="0095598F">
        <w:t>vjerovnika</w:t>
      </w:r>
      <w:r w:rsidR="00A013DD" w:rsidRPr="0095598F">
        <w:t>, odnosno predst</w:t>
      </w:r>
      <w:r w:rsidR="002E0DBD">
        <w:t>a</w:t>
      </w:r>
      <w:r w:rsidR="00A013DD" w:rsidRPr="0095598F">
        <w:t xml:space="preserve">vlja </w:t>
      </w:r>
      <w:r w:rsidR="0095598F">
        <w:t>53,84</w:t>
      </w:r>
      <w:r w:rsidR="00A013DD" w:rsidRPr="0095598F">
        <w:t>%</w:t>
      </w:r>
      <w:r w:rsidR="0095598F">
        <w:t xml:space="preserve"> u odnosu </w:t>
      </w:r>
      <w:r w:rsidR="00A013DD" w:rsidRPr="0095598F">
        <w:t xml:space="preserve"> na ukupan broj vjerovnika</w:t>
      </w:r>
      <w:r w:rsidR="00327CF2" w:rsidRPr="0095598F">
        <w:t>, te da su</w:t>
      </w:r>
      <w:r w:rsidR="00924A87" w:rsidRPr="0095598F">
        <w:t xml:space="preserve"> ZA P</w:t>
      </w:r>
      <w:r w:rsidRPr="0095598F">
        <w:t xml:space="preserve">lan </w:t>
      </w:r>
      <w:r w:rsidR="00924A87" w:rsidRPr="0095598F">
        <w:t xml:space="preserve">(izmijenjeni) </w:t>
      </w:r>
      <w:r w:rsidRPr="0095598F">
        <w:t>restrukturiranja</w:t>
      </w:r>
      <w:r w:rsidR="00542521" w:rsidRPr="0095598F">
        <w:t xml:space="preserve"> dužnika</w:t>
      </w:r>
      <w:r w:rsidRPr="0095598F">
        <w:t xml:space="preserve"> </w:t>
      </w:r>
      <w:r w:rsidR="00327CF2" w:rsidRPr="0095598F">
        <w:t>glasovali  vjerovnici</w:t>
      </w:r>
      <w:r w:rsidRPr="0095598F">
        <w:t xml:space="preserve"> </w:t>
      </w:r>
      <w:r w:rsidR="002E0DBD">
        <w:t>prve skup</w:t>
      </w:r>
      <w:r w:rsidR="00FA79E4">
        <w:t xml:space="preserve">ine </w:t>
      </w:r>
      <w:r w:rsidR="00360CF2">
        <w:t xml:space="preserve">i vjerovnici druge skupine </w:t>
      </w:r>
      <w:r w:rsidR="002E0DBD">
        <w:t xml:space="preserve">čiji zbroj tražbina </w:t>
      </w:r>
      <w:r w:rsidR="00386739">
        <w:t xml:space="preserve"> vjerovnika koji su glasovali ZA Plan</w:t>
      </w:r>
      <w:r w:rsidR="00360CF2">
        <w:t>,</w:t>
      </w:r>
      <w:r w:rsidR="00386739">
        <w:t xml:space="preserve"> dvostruko </w:t>
      </w:r>
      <w:r w:rsidR="002E0DBD">
        <w:t xml:space="preserve">prelazi zbroj tražbina </w:t>
      </w:r>
      <w:r w:rsidR="00386739">
        <w:t>vjerovnika koji su gla</w:t>
      </w:r>
      <w:r w:rsidR="00232424">
        <w:t>sovali PROTIV prihvaćanja Plana, te se izmijenjeni Plan restrukturianja dužnika smatra prihvaćenim.</w:t>
      </w:r>
    </w:p>
    <w:p w:rsidRDefault="00974E7D" w:rsidP="007D0B51" w:rsidR="00974E7D" w:rsidRPr="004F1050">
      <w:pPr>
        <w:ind w:firstLine="708"/>
        <w:jc w:val="both"/>
        <w:rPr>
          <w:color w:val="FF0000"/>
        </w:rPr>
      </w:pPr>
    </w:p>
    <w:p w:rsidRDefault="00B948F7" w:rsidP="00B948F7" w:rsidR="00B948F7" w:rsidRPr="00232424">
      <w:pPr>
        <w:ind w:firstLine="708"/>
        <w:jc w:val="both"/>
      </w:pPr>
      <w:r w:rsidRPr="00232424">
        <w:t>Budući da su na ročištu za glasovanje vjerovnici</w:t>
      </w:r>
      <w:r w:rsidR="00B14CE4">
        <w:t>,</w:t>
      </w:r>
      <w:r w:rsidRPr="00232424">
        <w:t xml:space="preserve"> </w:t>
      </w:r>
      <w:r w:rsidR="00B14CE4">
        <w:t xml:space="preserve"> sukladno čl. 59. st. 2 SZ-a</w:t>
      </w:r>
      <w:r w:rsidRPr="00232424">
        <w:t xml:space="preserve"> prihvatili </w:t>
      </w:r>
      <w:r w:rsidR="001669CF">
        <w:t>P</w:t>
      </w:r>
      <w:r w:rsidRPr="00232424">
        <w:t>lan</w:t>
      </w:r>
      <w:r w:rsidR="001669CF">
        <w:t xml:space="preserve"> (izmijenjeni)</w:t>
      </w:r>
      <w:r w:rsidRPr="00232424">
        <w:t xml:space="preserve"> restrukturiranja</w:t>
      </w:r>
      <w:r w:rsidR="001669CF">
        <w:t xml:space="preserve"> dužnika</w:t>
      </w:r>
      <w:r w:rsidRPr="00232424">
        <w:t>, to je sud na temelju čl. 61</w:t>
      </w:r>
      <w:r w:rsidR="001669CF">
        <w:t>.</w:t>
      </w:r>
      <w:r w:rsidRPr="00232424">
        <w:t xml:space="preserve"> st. 1 SZ-a</w:t>
      </w:r>
      <w:r w:rsidR="00542521" w:rsidRPr="00232424">
        <w:t>,</w:t>
      </w:r>
      <w:r w:rsidRPr="00232424">
        <w:t xml:space="preserve"> donio potvrdu o predstečajnom sporazumu.</w:t>
      </w:r>
    </w:p>
    <w:p w:rsidRDefault="00B948F7" w:rsidP="00B948F7" w:rsidR="00B948F7" w:rsidRPr="004F1050">
      <w:pPr>
        <w:ind w:firstLine="708"/>
        <w:jc w:val="both"/>
        <w:rPr>
          <w:color w:val="FF0000"/>
        </w:rPr>
      </w:pPr>
    </w:p>
    <w:p w:rsidRDefault="001669CF" w:rsidP="00B948F7" w:rsidR="00B948F7" w:rsidRPr="004F1050">
      <w:pPr>
        <w:jc w:val="center"/>
        <w:rPr>
          <w:color w:val="000000"/>
        </w:rPr>
      </w:pPr>
      <w:r>
        <w:rPr>
          <w:color w:val="000000"/>
        </w:rPr>
        <w:t>U Zagrebu, 13</w:t>
      </w:r>
      <w:r w:rsidR="00190811" w:rsidRPr="004F1050">
        <w:rPr>
          <w:color w:val="000000"/>
        </w:rPr>
        <w:t xml:space="preserve">. </w:t>
      </w:r>
      <w:r w:rsidR="008F1BE9" w:rsidRPr="004F1050">
        <w:rPr>
          <w:color w:val="000000"/>
        </w:rPr>
        <w:t>prosinca</w:t>
      </w:r>
      <w:r w:rsidR="00190811" w:rsidRPr="004F1050">
        <w:rPr>
          <w:color w:val="000000"/>
        </w:rPr>
        <w:t xml:space="preserve"> 2018</w:t>
      </w:r>
      <w:r w:rsidR="00B948F7" w:rsidRPr="004F1050">
        <w:rPr>
          <w:color w:val="000000"/>
        </w:rPr>
        <w:t>.</w:t>
      </w:r>
    </w:p>
    <w:p w:rsidRDefault="00B948F7" w:rsidP="00B948F7" w:rsidR="00B948F7" w:rsidRPr="004F1050">
      <w:pPr>
        <w:jc w:val="center"/>
        <w:rPr>
          <w:color w:val="000000"/>
        </w:rPr>
      </w:pPr>
    </w:p>
    <w:p w:rsidRDefault="00B948F7" w:rsidP="00B948F7" w:rsidR="00B948F7" w:rsidRPr="004F1050">
      <w:pPr>
        <w:rPr>
          <w:color w:val="000000"/>
        </w:rPr>
      </w:pP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t xml:space="preserve">         S U D A C:</w:t>
      </w:r>
    </w:p>
    <w:p w:rsidRDefault="00B948F7" w:rsidP="00B948F7" w:rsidR="00B948F7" w:rsidRPr="004F1050">
      <w:pPr>
        <w:rPr>
          <w:color w:val="000000"/>
        </w:rPr>
      </w:pP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r>
      <w:r w:rsidRPr="004F1050">
        <w:rPr>
          <w:color w:val="000000"/>
        </w:rPr>
        <w:tab/>
        <w:t xml:space="preserve"> LUCIJA BUTIGAN</w:t>
      </w:r>
      <w:r w:rsidR="007B536A">
        <w:rPr>
          <w:color w:val="000000"/>
        </w:rPr>
        <w:t>,v.r.</w:t>
      </w:r>
    </w:p>
    <w:p w:rsidRDefault="00B948F7" w:rsidP="00B948F7" w:rsidR="00B948F7" w:rsidRPr="004F1050">
      <w:pPr>
        <w:jc w:val="both"/>
        <w:rPr>
          <w:color w:val="000000"/>
        </w:rPr>
      </w:pPr>
    </w:p>
    <w:p w:rsidRDefault="009D53A9" w:rsidP="00B948F7" w:rsidR="009D53A9" w:rsidRPr="004F1050">
      <w:pPr>
        <w:rPr>
          <w:color w:val="000000"/>
        </w:rPr>
      </w:pPr>
    </w:p>
    <w:p w:rsidRDefault="00AC7FD3" w:rsidP="00B948F7" w:rsidR="00AC7FD3">
      <w:pPr>
        <w:rPr>
          <w:color w:val="000000"/>
        </w:rPr>
      </w:pPr>
    </w:p>
    <w:p w:rsidRDefault="00AC7FD3" w:rsidP="00B948F7" w:rsidR="00AC7FD3">
      <w:pPr>
        <w:rPr>
          <w:color w:val="000000"/>
        </w:rPr>
      </w:pPr>
    </w:p>
    <w:p w:rsidRDefault="00B948F7" w:rsidP="00B948F7" w:rsidR="00B948F7" w:rsidRPr="004F1050">
      <w:pPr>
        <w:rPr>
          <w:color w:val="000000"/>
        </w:rPr>
      </w:pPr>
      <w:r w:rsidRPr="004F1050">
        <w:rPr>
          <w:color w:val="000000"/>
        </w:rPr>
        <w:lastRenderedPageBreak/>
        <w:t>UPUTA O PRAVNOM LIJEKU:</w:t>
      </w:r>
    </w:p>
    <w:p w:rsidRDefault="00B948F7" w:rsidP="00B948F7" w:rsidR="00B948F7" w:rsidRPr="004F1050">
      <w:pPr>
        <w:jc w:val="both"/>
        <w:rPr>
          <w:color w:val="000000"/>
        </w:rPr>
      </w:pPr>
      <w:r w:rsidRPr="004F1050">
        <w:rPr>
          <w:color w:val="000000"/>
        </w:rPr>
        <w:t xml:space="preserve">Protiv ovog rješenja može se podnijeti žalba u roku 8 (osam) dana računajući od isteka osmog dana od dana objave pismena na mrežnoj stranici e-oglasna ploča Trgovačkog suda u Zagrebu. Žalba se podnosi Visokom trgovačkom sudu RH putem ovog suda u </w:t>
      </w:r>
      <w:r w:rsidR="00AC7FD3">
        <w:rPr>
          <w:color w:val="000000"/>
        </w:rPr>
        <w:t>dva</w:t>
      </w:r>
      <w:r w:rsidRPr="004F1050">
        <w:rPr>
          <w:color w:val="000000"/>
        </w:rPr>
        <w:t xml:space="preserve"> primjerka.  </w:t>
      </w:r>
    </w:p>
    <w:p w:rsidRDefault="00B948F7" w:rsidP="00B948F7" w:rsidR="00B948F7" w:rsidRPr="004F1050">
      <w:pPr>
        <w:rPr>
          <w:color w:val="000000"/>
        </w:rPr>
      </w:pPr>
    </w:p>
    <w:p w:rsidRDefault="002E752E" w:rsidR="002E752E" w:rsidRPr="004F1050"/>
    <w:p w:rsidRDefault="007B536A" w:rsidP="00692346" w:rsidR="007B536A">
      <w:pPr>
        <w:ind w:left="4956"/>
        <w:rPr>
          <w:color w:val="000000"/>
        </w:rPr>
      </w:pPr>
      <w:r>
        <w:rPr>
          <w:color w:val="000000"/>
        </w:rPr>
        <w:t>Za točnost otpravka-ovlašteni službenik</w:t>
      </w:r>
    </w:p>
    <w:p w:rsidRDefault="007B536A" w:rsidP="00C662EE" w:rsidR="007B536A" w:rsidRPr="00C662EE">
      <w:pPr>
        <w:ind w:firstLine="720" w:left="5760"/>
      </w:pPr>
      <w:r w:rsidRPr="00C662EE">
        <w:rPr>
          <w:color w:val="000000"/>
        </w:rPr>
        <w:t>Monika Grbac</w:t>
      </w:r>
    </w:p>
    <w:p w:rsidRDefault="00847153" w:rsidP="00847153" w:rsidR="00847153" w:rsidRPr="004F1050">
      <w:pPr>
        <w:pStyle w:val="Odlomakpopisa"/>
        <w:ind w:left="1068"/>
      </w:pPr>
    </w:p>
    <w:sectPr w:rsidSect="006F36DE" w:rsidR="00847153" w:rsidRPr="004F1050">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5598F" w:rsidP="006F36DE" w:rsidR="0095598F">
      <w:r>
        <w:separator/>
      </w:r>
    </w:p>
  </w:endnote>
  <w:endnote w:id="0" w:type="continuationSeparator">
    <w:p w:rsidRDefault="0095598F" w:rsidP="006F36DE" w:rsidR="009559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5598F" w:rsidP="006F36DE" w:rsidR="0095598F">
      <w:r>
        <w:separator/>
      </w:r>
    </w:p>
  </w:footnote>
  <w:footnote w:id="0" w:type="continuationSeparator">
    <w:p w:rsidRDefault="0095598F" w:rsidP="006F36DE" w:rsidR="009559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98F" w:rsidP="006F36DE" w:rsidR="0095598F">
    <w:pPr>
      <w:pStyle w:val="Zaglavlje"/>
      <w:tabs>
        <w:tab w:pos="7275" w:val="left"/>
      </w:tabs>
    </w:pPr>
    <w:r>
      <w:tab/>
    </w:r>
    <w:sdt>
      <w:sdtPr>
        <w:id w:val="775211451"/>
        <w:docPartObj>
          <w:docPartGallery w:val="Page Numbers (Top of Page)"/>
          <w:docPartUnique/>
        </w:docPartObj>
      </w:sdtPr>
      <w:sdtEndPr/>
      <w:sdtContent>
        <w:r>
          <w:fldChar w:fldCharType="begin"/>
        </w:r>
        <w:r>
          <w:instrText>PAGE   \* MERGEFORMAT</w:instrText>
        </w:r>
        <w:r>
          <w:fldChar w:fldCharType="separate"/>
        </w:r>
        <w:r w:rsidR="007B536A">
          <w:rPr>
            <w:noProof/>
          </w:rPr>
          <w:t>38</w:t>
        </w:r>
        <w:r>
          <w:fldChar w:fldCharType="end"/>
        </w:r>
      </w:sdtContent>
    </w:sdt>
    <w:r>
      <w:tab/>
      <w:t xml:space="preserve">     20. St-203/18</w:t>
    </w:r>
  </w:p>
  <w:p w:rsidRDefault="0095598F" w:rsidR="0095598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1C3E36"/>
    <w:multiLevelType w:val="hybridMultilevel"/>
    <w:tmpl w:val="C62ABF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185544"/>
    <w:multiLevelType w:val="hybridMultilevel"/>
    <w:tmpl w:val="CBF641DC"/>
    <w:lvl w:tplc="59687338" w:ilvl="0">
      <w:start w:val="1"/>
      <w:numFmt w:val="decimal"/>
      <w:lvlText w:val="%1."/>
      <w:lvlJc w:val="left"/>
      <w:pPr>
        <w:ind w:hanging="360" w:left="720"/>
      </w:pPr>
      <w:rPr>
        <w:rFonts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61B0906"/>
    <w:multiLevelType w:val="hybridMultilevel"/>
    <w:tmpl w:val="B950C94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A9103C"/>
    <w:multiLevelType w:val="hybridMultilevel"/>
    <w:tmpl w:val="14C652B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D390677"/>
    <w:multiLevelType w:val="hybridMultilevel"/>
    <w:tmpl w:val="4C9EAC2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70B3F91"/>
    <w:multiLevelType w:val="hybridMultilevel"/>
    <w:tmpl w:val="A54CEB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85C43E1"/>
    <w:multiLevelType w:val="hybridMultilevel"/>
    <w:tmpl w:val="98FECDAC"/>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7">
    <w:nsid w:val="506C13F4"/>
    <w:multiLevelType w:val="hybridMultilevel"/>
    <w:tmpl w:val="E2A2ED78"/>
    <w:lvl w:tplc="1B3643E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1DD5B9F"/>
    <w:multiLevelType w:val="hybridMultilevel"/>
    <w:tmpl w:val="667AC86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A715E1A"/>
    <w:multiLevelType w:val="hybridMultilevel"/>
    <w:tmpl w:val="96A6E27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D0813FE"/>
    <w:multiLevelType w:val="hybridMultilevel"/>
    <w:tmpl w:val="799A8814"/>
    <w:lvl w:tplc="041A000F" w:ilvl="0">
      <w:start w:val="1"/>
      <w:numFmt w:val="decimal"/>
      <w:lvlText w:val="%1."/>
      <w:lvlJc w:val="left"/>
      <w:pPr>
        <w:ind w:hanging="360" w:left="780"/>
      </w:p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11">
    <w:nsid w:val="7427498F"/>
    <w:multiLevelType w:val="hybridMultilevel"/>
    <w:tmpl w:val="EC3A1C0E"/>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E513A13"/>
    <w:multiLevelType w:val="hybridMultilevel"/>
    <w:tmpl w:val="9BE4E974"/>
    <w:lvl w:tplc="CED082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2"/>
  </w:num>
  <w:num w:numId="4">
    <w:abstractNumId w:val="1"/>
  </w:num>
  <w:num w:numId="5">
    <w:abstractNumId w:val="10"/>
  </w:num>
  <w:num w:numId="6">
    <w:abstractNumId w:val="4"/>
  </w:num>
  <w:num w:numId="7">
    <w:abstractNumId w:val="11"/>
  </w:num>
  <w:num w:numId="8">
    <w:abstractNumId w:val="6"/>
  </w:num>
  <w:num w:numId="9">
    <w:abstractNumId w:val="3"/>
  </w:num>
  <w:num w:numId="10">
    <w:abstractNumId w:val="9"/>
  </w:num>
  <w:num w:numId="11">
    <w:abstractNumId w:val="8"/>
  </w:num>
  <w:num w:numId="12">
    <w:abstractNumId w:val="2"/>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48F7"/>
    <w:rsid w:val="00000855"/>
    <w:rsid w:val="0000430E"/>
    <w:rsid w:val="00006FC1"/>
    <w:rsid w:val="00015859"/>
    <w:rsid w:val="0005336F"/>
    <w:rsid w:val="0005489C"/>
    <w:rsid w:val="00075A1D"/>
    <w:rsid w:val="000766DA"/>
    <w:rsid w:val="00092311"/>
    <w:rsid w:val="000923B4"/>
    <w:rsid w:val="000952DA"/>
    <w:rsid w:val="00095F96"/>
    <w:rsid w:val="000A608F"/>
    <w:rsid w:val="000D27CF"/>
    <w:rsid w:val="000D45EC"/>
    <w:rsid w:val="000E200D"/>
    <w:rsid w:val="000E63A4"/>
    <w:rsid w:val="000E7CD9"/>
    <w:rsid w:val="000F1336"/>
    <w:rsid w:val="001029CE"/>
    <w:rsid w:val="00110094"/>
    <w:rsid w:val="00110DF7"/>
    <w:rsid w:val="00113908"/>
    <w:rsid w:val="00120B20"/>
    <w:rsid w:val="001253A7"/>
    <w:rsid w:val="00130AD3"/>
    <w:rsid w:val="00131CCA"/>
    <w:rsid w:val="0013290D"/>
    <w:rsid w:val="00143DEF"/>
    <w:rsid w:val="001573F1"/>
    <w:rsid w:val="001669CF"/>
    <w:rsid w:val="00190811"/>
    <w:rsid w:val="00197C46"/>
    <w:rsid w:val="001D07F4"/>
    <w:rsid w:val="001D2D8E"/>
    <w:rsid w:val="001D4EF8"/>
    <w:rsid w:val="001E1F97"/>
    <w:rsid w:val="001E4712"/>
    <w:rsid w:val="001E6B35"/>
    <w:rsid w:val="001F7FB1"/>
    <w:rsid w:val="002008C2"/>
    <w:rsid w:val="00212FEA"/>
    <w:rsid w:val="00215764"/>
    <w:rsid w:val="002211CA"/>
    <w:rsid w:val="002271C2"/>
    <w:rsid w:val="00231D8B"/>
    <w:rsid w:val="00232424"/>
    <w:rsid w:val="002414CB"/>
    <w:rsid w:val="00242243"/>
    <w:rsid w:val="00243EAA"/>
    <w:rsid w:val="00245D56"/>
    <w:rsid w:val="002514C4"/>
    <w:rsid w:val="00270A74"/>
    <w:rsid w:val="002927CF"/>
    <w:rsid w:val="00292B51"/>
    <w:rsid w:val="002B3534"/>
    <w:rsid w:val="002C64FB"/>
    <w:rsid w:val="002D3891"/>
    <w:rsid w:val="002D7853"/>
    <w:rsid w:val="002E0DBD"/>
    <w:rsid w:val="002E752E"/>
    <w:rsid w:val="002F2C0A"/>
    <w:rsid w:val="0031025C"/>
    <w:rsid w:val="00327CF2"/>
    <w:rsid w:val="00332589"/>
    <w:rsid w:val="003435D9"/>
    <w:rsid w:val="00343703"/>
    <w:rsid w:val="0034426E"/>
    <w:rsid w:val="00356143"/>
    <w:rsid w:val="0036091A"/>
    <w:rsid w:val="00360CF2"/>
    <w:rsid w:val="00361182"/>
    <w:rsid w:val="00386739"/>
    <w:rsid w:val="003A144E"/>
    <w:rsid w:val="003B4C83"/>
    <w:rsid w:val="003C2830"/>
    <w:rsid w:val="003C41B8"/>
    <w:rsid w:val="003D2089"/>
    <w:rsid w:val="0041266C"/>
    <w:rsid w:val="00430A6F"/>
    <w:rsid w:val="00437E04"/>
    <w:rsid w:val="00440663"/>
    <w:rsid w:val="00440F50"/>
    <w:rsid w:val="004471E1"/>
    <w:rsid w:val="0047440A"/>
    <w:rsid w:val="00483A2A"/>
    <w:rsid w:val="00485556"/>
    <w:rsid w:val="00495066"/>
    <w:rsid w:val="004A58BF"/>
    <w:rsid w:val="004A6804"/>
    <w:rsid w:val="004B64B2"/>
    <w:rsid w:val="004C546D"/>
    <w:rsid w:val="004D0A15"/>
    <w:rsid w:val="004D613F"/>
    <w:rsid w:val="004E7C52"/>
    <w:rsid w:val="004F1050"/>
    <w:rsid w:val="004F40C2"/>
    <w:rsid w:val="00514C63"/>
    <w:rsid w:val="00520223"/>
    <w:rsid w:val="00520EFE"/>
    <w:rsid w:val="00542521"/>
    <w:rsid w:val="00546846"/>
    <w:rsid w:val="005541DF"/>
    <w:rsid w:val="0056240E"/>
    <w:rsid w:val="005859E3"/>
    <w:rsid w:val="00591190"/>
    <w:rsid w:val="005A5A0B"/>
    <w:rsid w:val="005B1DC6"/>
    <w:rsid w:val="005D0935"/>
    <w:rsid w:val="00614C04"/>
    <w:rsid w:val="0062760C"/>
    <w:rsid w:val="006417B8"/>
    <w:rsid w:val="00642638"/>
    <w:rsid w:val="00646E46"/>
    <w:rsid w:val="00656285"/>
    <w:rsid w:val="00676DC3"/>
    <w:rsid w:val="006774C5"/>
    <w:rsid w:val="00681B0D"/>
    <w:rsid w:val="00694382"/>
    <w:rsid w:val="006A22BE"/>
    <w:rsid w:val="006B377D"/>
    <w:rsid w:val="006D3070"/>
    <w:rsid w:val="006F20ED"/>
    <w:rsid w:val="006F36DE"/>
    <w:rsid w:val="00701A0E"/>
    <w:rsid w:val="00705BF9"/>
    <w:rsid w:val="00716873"/>
    <w:rsid w:val="0071784D"/>
    <w:rsid w:val="00724547"/>
    <w:rsid w:val="00740AA6"/>
    <w:rsid w:val="00745332"/>
    <w:rsid w:val="00746BE7"/>
    <w:rsid w:val="00746CC2"/>
    <w:rsid w:val="007574A7"/>
    <w:rsid w:val="00771102"/>
    <w:rsid w:val="00782772"/>
    <w:rsid w:val="007A60D8"/>
    <w:rsid w:val="007B3827"/>
    <w:rsid w:val="007B536A"/>
    <w:rsid w:val="007C133B"/>
    <w:rsid w:val="007D0B51"/>
    <w:rsid w:val="007D35D4"/>
    <w:rsid w:val="007D578A"/>
    <w:rsid w:val="007E11A0"/>
    <w:rsid w:val="007E23C1"/>
    <w:rsid w:val="007E516F"/>
    <w:rsid w:val="007E658C"/>
    <w:rsid w:val="007F477A"/>
    <w:rsid w:val="007F7F6F"/>
    <w:rsid w:val="008047A4"/>
    <w:rsid w:val="00806DC1"/>
    <w:rsid w:val="008137AD"/>
    <w:rsid w:val="0081389D"/>
    <w:rsid w:val="008236C4"/>
    <w:rsid w:val="008261DA"/>
    <w:rsid w:val="008266BA"/>
    <w:rsid w:val="008275C8"/>
    <w:rsid w:val="0083140D"/>
    <w:rsid w:val="00841009"/>
    <w:rsid w:val="00841A9D"/>
    <w:rsid w:val="00843D54"/>
    <w:rsid w:val="0084586E"/>
    <w:rsid w:val="00847153"/>
    <w:rsid w:val="00854254"/>
    <w:rsid w:val="00866CD4"/>
    <w:rsid w:val="00887A6E"/>
    <w:rsid w:val="00891C38"/>
    <w:rsid w:val="008A5FFC"/>
    <w:rsid w:val="008B64D7"/>
    <w:rsid w:val="008B79A4"/>
    <w:rsid w:val="008C1B7A"/>
    <w:rsid w:val="008D720D"/>
    <w:rsid w:val="008F1158"/>
    <w:rsid w:val="008F1BE9"/>
    <w:rsid w:val="0090010A"/>
    <w:rsid w:val="00901FA2"/>
    <w:rsid w:val="00904F8E"/>
    <w:rsid w:val="00911B1A"/>
    <w:rsid w:val="0091364E"/>
    <w:rsid w:val="00924A87"/>
    <w:rsid w:val="00932C43"/>
    <w:rsid w:val="009357C5"/>
    <w:rsid w:val="0095598F"/>
    <w:rsid w:val="009572BE"/>
    <w:rsid w:val="00967815"/>
    <w:rsid w:val="0097120E"/>
    <w:rsid w:val="00972238"/>
    <w:rsid w:val="0097328D"/>
    <w:rsid w:val="00974E7D"/>
    <w:rsid w:val="00983B66"/>
    <w:rsid w:val="00986E9D"/>
    <w:rsid w:val="00987D08"/>
    <w:rsid w:val="00993CB0"/>
    <w:rsid w:val="009B5DFB"/>
    <w:rsid w:val="009B677F"/>
    <w:rsid w:val="009B7D34"/>
    <w:rsid w:val="009C2826"/>
    <w:rsid w:val="009C50A4"/>
    <w:rsid w:val="009D53A9"/>
    <w:rsid w:val="009E7605"/>
    <w:rsid w:val="009F20DA"/>
    <w:rsid w:val="009F2B2C"/>
    <w:rsid w:val="00A013DD"/>
    <w:rsid w:val="00A03FE0"/>
    <w:rsid w:val="00A23CB9"/>
    <w:rsid w:val="00A3651E"/>
    <w:rsid w:val="00A36A26"/>
    <w:rsid w:val="00A40959"/>
    <w:rsid w:val="00A44F0C"/>
    <w:rsid w:val="00A642FB"/>
    <w:rsid w:val="00A71CC1"/>
    <w:rsid w:val="00A807E6"/>
    <w:rsid w:val="00A83790"/>
    <w:rsid w:val="00A915AA"/>
    <w:rsid w:val="00A91A01"/>
    <w:rsid w:val="00AA0FF3"/>
    <w:rsid w:val="00AA73EE"/>
    <w:rsid w:val="00AB7936"/>
    <w:rsid w:val="00AC7FD3"/>
    <w:rsid w:val="00AD0900"/>
    <w:rsid w:val="00AD1E08"/>
    <w:rsid w:val="00AD6EC2"/>
    <w:rsid w:val="00AE600C"/>
    <w:rsid w:val="00AF272A"/>
    <w:rsid w:val="00AF5CD4"/>
    <w:rsid w:val="00B0244A"/>
    <w:rsid w:val="00B14117"/>
    <w:rsid w:val="00B14CE4"/>
    <w:rsid w:val="00B21640"/>
    <w:rsid w:val="00B33C38"/>
    <w:rsid w:val="00B41277"/>
    <w:rsid w:val="00B5132B"/>
    <w:rsid w:val="00B6499F"/>
    <w:rsid w:val="00B64F06"/>
    <w:rsid w:val="00B81704"/>
    <w:rsid w:val="00B948F7"/>
    <w:rsid w:val="00BA3234"/>
    <w:rsid w:val="00BA633D"/>
    <w:rsid w:val="00BB0583"/>
    <w:rsid w:val="00BC0E1A"/>
    <w:rsid w:val="00BC3DC9"/>
    <w:rsid w:val="00BD1390"/>
    <w:rsid w:val="00BF4A3C"/>
    <w:rsid w:val="00BF4C78"/>
    <w:rsid w:val="00C1104F"/>
    <w:rsid w:val="00C306D1"/>
    <w:rsid w:val="00C3433F"/>
    <w:rsid w:val="00C4702A"/>
    <w:rsid w:val="00C5191B"/>
    <w:rsid w:val="00C73B7B"/>
    <w:rsid w:val="00C86AF1"/>
    <w:rsid w:val="00C91FA1"/>
    <w:rsid w:val="00CA0BCA"/>
    <w:rsid w:val="00CB381D"/>
    <w:rsid w:val="00CC0218"/>
    <w:rsid w:val="00CC7AEB"/>
    <w:rsid w:val="00CD4300"/>
    <w:rsid w:val="00CD70EF"/>
    <w:rsid w:val="00CE7375"/>
    <w:rsid w:val="00CF2C0B"/>
    <w:rsid w:val="00D04264"/>
    <w:rsid w:val="00D07366"/>
    <w:rsid w:val="00D14242"/>
    <w:rsid w:val="00D15C01"/>
    <w:rsid w:val="00D23370"/>
    <w:rsid w:val="00D25DDF"/>
    <w:rsid w:val="00D33010"/>
    <w:rsid w:val="00D368DF"/>
    <w:rsid w:val="00D52BD8"/>
    <w:rsid w:val="00D76E33"/>
    <w:rsid w:val="00D861FC"/>
    <w:rsid w:val="00D92B59"/>
    <w:rsid w:val="00DC52FB"/>
    <w:rsid w:val="00DC5638"/>
    <w:rsid w:val="00DD0EC2"/>
    <w:rsid w:val="00DD331E"/>
    <w:rsid w:val="00DE63FB"/>
    <w:rsid w:val="00DE6AA2"/>
    <w:rsid w:val="00DF61BD"/>
    <w:rsid w:val="00E01677"/>
    <w:rsid w:val="00E204E5"/>
    <w:rsid w:val="00E231E1"/>
    <w:rsid w:val="00E34A2C"/>
    <w:rsid w:val="00E40C74"/>
    <w:rsid w:val="00E51A07"/>
    <w:rsid w:val="00E55209"/>
    <w:rsid w:val="00E66A24"/>
    <w:rsid w:val="00E759D5"/>
    <w:rsid w:val="00E81F0A"/>
    <w:rsid w:val="00E932C5"/>
    <w:rsid w:val="00EA306B"/>
    <w:rsid w:val="00EB0BDF"/>
    <w:rsid w:val="00EB326C"/>
    <w:rsid w:val="00EB3BC6"/>
    <w:rsid w:val="00EC07F5"/>
    <w:rsid w:val="00F03DB9"/>
    <w:rsid w:val="00F10CB6"/>
    <w:rsid w:val="00F15939"/>
    <w:rsid w:val="00F24FBC"/>
    <w:rsid w:val="00F26251"/>
    <w:rsid w:val="00F414C4"/>
    <w:rsid w:val="00F505EA"/>
    <w:rsid w:val="00F609C3"/>
    <w:rsid w:val="00F61FDA"/>
    <w:rsid w:val="00F65E9C"/>
    <w:rsid w:val="00F66BF0"/>
    <w:rsid w:val="00F71077"/>
    <w:rsid w:val="00F72ADC"/>
    <w:rsid w:val="00F75533"/>
    <w:rsid w:val="00F86D3B"/>
    <w:rsid w:val="00F9211D"/>
    <w:rsid w:val="00F934FF"/>
    <w:rsid w:val="00F95D8A"/>
    <w:rsid w:val="00F9671D"/>
    <w:rsid w:val="00FA79E4"/>
    <w:rsid w:val="00FD3284"/>
    <w:rsid w:val="00FD50D9"/>
    <w:rsid w:val="00FD67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48F7"/>
    <w:pPr>
      <w:spacing w:lineRule="auto" w:line="240"/>
    </w:pPr>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B948F7"/>
    <w:pPr>
      <w:spacing w:lineRule="auto" w:line="240"/>
    </w:pPr>
  </w:style>
  <w:style w:styleId="Odlomakpopisa" w:type="paragraph">
    <w:name w:val="List Paragraph"/>
    <w:basedOn w:val="Normal"/>
    <w:uiPriority w:val="34"/>
    <w:qFormat/>
    <w:rsid w:val="00B948F7"/>
    <w:pPr>
      <w:ind w:left="720"/>
      <w:contextualSpacing/>
    </w:pPr>
  </w:style>
  <w:style w:styleId="Tekstbalonia" w:type="paragraph">
    <w:name w:val="Balloon Text"/>
    <w:basedOn w:val="Normal"/>
    <w:link w:val="TekstbaloniaChar"/>
    <w:uiPriority w:val="99"/>
    <w:semiHidden/>
    <w:unhideWhenUsed/>
    <w:rsid w:val="00B948F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48F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6F36DE"/>
    <w:pPr>
      <w:tabs>
        <w:tab w:pos="4536" w:val="center"/>
        <w:tab w:pos="9072" w:val="right"/>
      </w:tabs>
    </w:pPr>
  </w:style>
  <w:style w:customStyle="true" w:styleId="ZaglavljeChar" w:type="character">
    <w:name w:val="Zaglavlje Char"/>
    <w:basedOn w:val="Zadanifontodlomka"/>
    <w:link w:val="Zaglavlje"/>
    <w:uiPriority w:val="99"/>
    <w:rsid w:val="006F36DE"/>
    <w:rPr>
      <w:rFonts w:cs="Times New Roman" w:eastAsia="Times New Roman"/>
      <w:szCs w:val="24"/>
      <w:lang w:eastAsia="hr-HR"/>
    </w:rPr>
  </w:style>
  <w:style w:styleId="Podnoje" w:type="paragraph">
    <w:name w:val="footer"/>
    <w:basedOn w:val="Normal"/>
    <w:link w:val="PodnojeChar"/>
    <w:uiPriority w:val="99"/>
    <w:unhideWhenUsed/>
    <w:rsid w:val="006F36DE"/>
    <w:pPr>
      <w:tabs>
        <w:tab w:pos="4536" w:val="center"/>
        <w:tab w:pos="9072" w:val="right"/>
      </w:tabs>
    </w:pPr>
  </w:style>
  <w:style w:customStyle="true" w:styleId="PodnojeChar" w:type="character">
    <w:name w:val="Podnožje Char"/>
    <w:basedOn w:val="Zadanifontodlomka"/>
    <w:link w:val="Podnoje"/>
    <w:uiPriority w:val="99"/>
    <w:rsid w:val="006F36DE"/>
    <w:rPr>
      <w:rFonts w:cs="Times New Roman" w:eastAsia="Times New Roman"/>
      <w:szCs w:val="24"/>
      <w:lang w:eastAsia="hr-HR"/>
    </w:rPr>
  </w:style>
  <w:style w:styleId="Tekstrezerviranogmjesta" w:type="character">
    <w:name w:val="Placeholder Text"/>
    <w:basedOn w:val="Zadanifontodlomka"/>
    <w:uiPriority w:val="99"/>
    <w:semiHidden/>
    <w:rsid w:val="007B536A"/>
    <w:rPr>
      <w:color w:val="808080"/>
      <w:bdr w:space="0" w:sz="0" w:color="auto" w:val="none"/>
      <w:shd w:fill="auto" w:color="auto" w:val="clear"/>
    </w:rPr>
  </w:style>
  <w:style w:customStyle="true" w:styleId="eSPISCCParagraphDefaultFont" w:type="character">
    <w:name w:val="eSPIS_CC_Paragraph Default Font"/>
    <w:basedOn w:val="Zadanifontodlomka"/>
    <w:rsid w:val="007B536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B536A"/>
    <w:rPr>
      <w:noProof/>
      <w:bdr w:space="0" w:sz="0" w:color="auto" w:val="none"/>
      <w:shd w:fill="FFFFCC" w:color="auto" w:val="clear"/>
      <w:lang w:val="hr-HR"/>
    </w:rPr>
  </w:style>
  <w:style w:customStyle="true" w:styleId="PozadinaSvijetloCrvena" w:type="character">
    <w:name w:val="Pozadina_SvijetloCrvena"/>
    <w:basedOn w:val="eSPISCCParagraphDefaultFont"/>
    <w:rsid w:val="007B536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B536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48F7"/>
    <w:pPr>
      <w:spacing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B948F7"/>
    <w:pPr>
      <w:spacing w:line="240" w:lineRule="auto"/>
    </w:pPr>
  </w:style>
  <w:style w:styleId="Odlomakpopisa" w:type="paragraph">
    <w:name w:val="List Paragraph"/>
    <w:basedOn w:val="Normal"/>
    <w:uiPriority w:val="34"/>
    <w:qFormat/>
    <w:rsid w:val="00B948F7"/>
    <w:pPr>
      <w:ind w:left="720"/>
      <w:contextualSpacing/>
    </w:pPr>
  </w:style>
  <w:style w:styleId="Tekstbalonia" w:type="paragraph">
    <w:name w:val="Balloon Text"/>
    <w:basedOn w:val="Normal"/>
    <w:link w:val="TekstbaloniaChar"/>
    <w:uiPriority w:val="99"/>
    <w:semiHidden/>
    <w:unhideWhenUsed/>
    <w:rsid w:val="00B948F7"/>
    <w:rPr>
      <w:rFonts w:ascii="Tahoma" w:cs="Tahoma" w:hAnsi="Tahoma"/>
      <w:sz w:val="16"/>
      <w:szCs w:val="16"/>
    </w:rPr>
  </w:style>
  <w:style w:customStyle="1" w:styleId="TekstbaloniaChar" w:type="character">
    <w:name w:val="Tekst balončića Char"/>
    <w:basedOn w:val="Zadanifontodlomka"/>
    <w:link w:val="Tekstbalonia"/>
    <w:uiPriority w:val="99"/>
    <w:semiHidden/>
    <w:rsid w:val="00B948F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6F36DE"/>
    <w:pPr>
      <w:tabs>
        <w:tab w:pos="4536" w:val="center"/>
        <w:tab w:pos="9072" w:val="right"/>
      </w:tabs>
    </w:pPr>
  </w:style>
  <w:style w:customStyle="1" w:styleId="ZaglavljeChar" w:type="character">
    <w:name w:val="Zaglavlje Char"/>
    <w:basedOn w:val="Zadanifontodlomka"/>
    <w:link w:val="Zaglavlje"/>
    <w:uiPriority w:val="99"/>
    <w:rsid w:val="006F36DE"/>
    <w:rPr>
      <w:rFonts w:cs="Times New Roman" w:eastAsia="Times New Roman"/>
      <w:szCs w:val="24"/>
      <w:lang w:eastAsia="hr-HR"/>
    </w:rPr>
  </w:style>
  <w:style w:styleId="Podnoje" w:type="paragraph">
    <w:name w:val="footer"/>
    <w:basedOn w:val="Normal"/>
    <w:link w:val="PodnojeChar"/>
    <w:uiPriority w:val="99"/>
    <w:unhideWhenUsed/>
    <w:rsid w:val="006F36DE"/>
    <w:pPr>
      <w:tabs>
        <w:tab w:pos="4536" w:val="center"/>
        <w:tab w:pos="9072" w:val="right"/>
      </w:tabs>
    </w:pPr>
  </w:style>
  <w:style w:customStyle="1" w:styleId="PodnojeChar" w:type="character">
    <w:name w:val="Podnožje Char"/>
    <w:basedOn w:val="Zadanifontodlomka"/>
    <w:link w:val="Podnoje"/>
    <w:uiPriority w:val="99"/>
    <w:rsid w:val="006F36DE"/>
    <w:rPr>
      <w:rFonts w:cs="Times New Roman" w:eastAsia="Times New Roman"/>
      <w:szCs w:val="24"/>
      <w:lang w:eastAsia="hr-HR"/>
    </w:rPr>
  </w:style>
  <w:style w:styleId="Tekstrezerviranogmjesta" w:type="character">
    <w:name w:val="Placeholder Text"/>
    <w:basedOn w:val="Zadanifontodlomka"/>
    <w:uiPriority w:val="99"/>
    <w:semiHidden/>
    <w:rsid w:val="007B536A"/>
    <w:rPr>
      <w:color w:val="808080"/>
      <w:bdr w:color="auto" w:space="0" w:sz="0" w:val="none"/>
      <w:shd w:color="auto" w:fill="auto" w:val="clear"/>
    </w:rPr>
  </w:style>
  <w:style w:customStyle="1" w:styleId="eSPISCCParagraphDefaultFont" w:type="character">
    <w:name w:val="eSPIS_CC_Paragraph Default Font"/>
    <w:basedOn w:val="Zadanifontodlomka"/>
    <w:rsid w:val="007B536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B536A"/>
    <w:rPr>
      <w:noProof/>
      <w:bdr w:color="auto" w:space="0" w:sz="0" w:val="none"/>
      <w:shd w:color="auto" w:fill="FFFFCC" w:val="clear"/>
      <w:lang w:val="hr-HR"/>
    </w:rPr>
  </w:style>
  <w:style w:customStyle="1" w:styleId="PozadinaSvijetloCrvena" w:type="character">
    <w:name w:val="Pozadina_SvijetloCrvena"/>
    <w:basedOn w:val="eSPISCCParagraphDefaultFont"/>
    <w:rsid w:val="007B536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B536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6425287">
      <w:bodyDiv w:val="true"/>
      <w:marLeft w:val="0"/>
      <w:marRight w:val="0"/>
      <w:marTop w:val="0"/>
      <w:marBottom w:val="0"/>
      <w:divBdr>
        <w:top w:space="0" w:sz="0" w:color="auto" w:val="none"/>
        <w:left w:space="0" w:sz="0" w:color="auto" w:val="none"/>
        <w:bottom w:space="0" w:sz="0" w:color="auto" w:val="none"/>
        <w:right w:space="0" w:sz="0" w:color="auto" w:val="none"/>
      </w:divBdr>
    </w:div>
    <w:div w:id="582376921">
      <w:bodyDiv w:val="true"/>
      <w:marLeft w:val="0"/>
      <w:marRight w:val="0"/>
      <w:marTop w:val="0"/>
      <w:marBottom w:val="0"/>
      <w:divBdr>
        <w:top w:space="0" w:sz="0" w:color="auto" w:val="none"/>
        <w:left w:space="0" w:sz="0" w:color="auto" w:val="none"/>
        <w:bottom w:space="0" w:sz="0" w:color="auto" w:val="none"/>
        <w:right w:space="0" w:sz="0" w:color="auto" w:val="none"/>
      </w:divBdr>
    </w:div>
    <w:div w:id="829250919">
      <w:bodyDiv w:val="true"/>
      <w:marLeft w:val="0"/>
      <w:marRight w:val="0"/>
      <w:marTop w:val="0"/>
      <w:marBottom w:val="0"/>
      <w:divBdr>
        <w:top w:space="0" w:sz="0" w:color="auto" w:val="none"/>
        <w:left w:space="0" w:sz="0" w:color="auto" w:val="none"/>
        <w:bottom w:space="0" w:sz="0" w:color="auto" w:val="none"/>
        <w:right w:space="0" w:sz="0" w:color="auto" w:val="none"/>
      </w:divBdr>
    </w:div>
    <w:div w:id="920212136">
      <w:bodyDiv w:val="true"/>
      <w:marLeft w:val="0"/>
      <w:marRight w:val="0"/>
      <w:marTop w:val="0"/>
      <w:marBottom w:val="0"/>
      <w:divBdr>
        <w:top w:space="0" w:sz="0" w:color="auto" w:val="none"/>
        <w:left w:space="0" w:sz="0" w:color="auto" w:val="none"/>
        <w:bottom w:space="0" w:sz="0" w:color="auto" w:val="none"/>
        <w:right w:space="0" w:sz="0" w:color="auto" w:val="none"/>
      </w:divBdr>
    </w:div>
    <w:div w:id="1098646215">
      <w:bodyDiv w:val="true"/>
      <w:marLeft w:val="0"/>
      <w:marRight w:val="0"/>
      <w:marTop w:val="0"/>
      <w:marBottom w:val="0"/>
      <w:divBdr>
        <w:top w:space="0" w:sz="0" w:color="auto" w:val="none"/>
        <w:left w:space="0" w:sz="0" w:color="auto" w:val="none"/>
        <w:bottom w:space="0" w:sz="0" w:color="auto" w:val="none"/>
        <w:right w:space="0" w:sz="0" w:color="auto" w:val="none"/>
      </w:divBdr>
    </w:div>
    <w:div w:id="1488591682">
      <w:bodyDiv w:val="true"/>
      <w:marLeft w:val="0"/>
      <w:marRight w:val="0"/>
      <w:marTop w:val="0"/>
      <w:marBottom w:val="0"/>
      <w:divBdr>
        <w:top w:space="0" w:sz="0" w:color="auto" w:val="none"/>
        <w:left w:space="0" w:sz="0" w:color="auto" w:val="none"/>
        <w:bottom w:space="0" w:sz="0" w:color="auto" w:val="none"/>
        <w:right w:space="0" w:sz="0" w:color="auto" w:val="none"/>
      </w:divBdr>
    </w:div>
    <w:div w:id="1745948342">
      <w:bodyDiv w:val="true"/>
      <w:marLeft w:val="0"/>
      <w:marRight w:val="0"/>
      <w:marTop w:val="0"/>
      <w:marBottom w:val="0"/>
      <w:divBdr>
        <w:top w:space="0" w:sz="0" w:color="auto" w:val="none"/>
        <w:left w:space="0" w:sz="0" w:color="auto" w:val="none"/>
        <w:bottom w:space="0" w:sz="0" w:color="auto" w:val="none"/>
        <w:right w:space="0" w:sz="0" w:color="auto" w:val="none"/>
      </w:divBdr>
    </w:div>
    <w:div w:id="1790314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2018.</izvorni_sadrzaj>
    <derivirana_varijabla naziv="DomainObject.DatumDonosenjaOdluke_1">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St-203/2018-50</izvorni_sadrzaj>
    <derivirana_varijabla naziv="DomainObject.Oznaka_1">St-203/2018-50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38</izvorni_sadrzaj>
    <derivirana_varijabla naziv="DomainObject.BrojStranica_1">38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St-203/2018</izvorni_sadrzaj>
    <derivirana_varijabla naziv="DomainObject.Predmet.OznakaBroj_1">St-203/2018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13 dijelova</izvorni_sadrzaj>
    <derivirana_varijabla naziv="DomainObject.Predmet.PrimjedbaSuca_1">13 dijelova</derivirana_varijabla>
  </DomainObject.Predmet.PrimjedbaSuca>
  <DomainObject.Predmet.ProtustrankaFormated>
    <izvorni_sadrzaj>  POUNJE Trikotaža, dioničko društvo zastupanog po punomoćniku TEA ŠVALJEK KREŠIĆ; Tihomir Babić</izvorni_sadrzaj>
    <derivirana_varijabla naziv="DomainObject.Predmet.ProtustrankaFormated_1">  POUNJE Trikotaža, dioničko društvo zastupanog po punomoćniku TEA ŠVALJEK KREŠIĆ; Tihomir Babić</derivirana_varijabla>
  </DomainObject.Predmet.ProtustrankaFormated>
  <DomainObject.Predmet.ProtustrankaFormatedOIB>
    <izvorni_sadrzaj>  POUNJE Trikotaža, dioničko društvo, OIB 66578115034 zastupanog po punomoćniku TEA ŠVALJEK KREŠIĆ; Tihomir Babić</izvorni_sadrzaj>
    <derivirana_varijabla naziv="DomainObject.Predmet.ProtustrankaFormatedOIB_1">  POUNJE Trikotaža, dioničko društvo, OIB 66578115034 zastupanog po punomoćniku TEA ŠVALJEK KREŠIĆ; Tihomir Babić</derivirana_varijabla>
  </DomainObject.Predmet.ProtustrankaFormatedOIB>
  <DomainObject.Predmet.ProtustrankaFormatedWithAdress>
    <izvorni_sadrzaj> POUNJE Trikotaža, dioničko društvo, Ratka Djetelića 70, 44430 Hrvatska Kostajnica zastupanog po punomoćniku TEA ŠVALJEK KREŠIĆ; Tihomir Babić</izvorni_sadrzaj>
    <derivirana_varijabla naziv="DomainObject.Predmet.ProtustrankaFormatedWithAdress_1"> POUNJE Trikotaža, dioničko društvo, Ratka Djetelića 70, 44430 Hrvatska Kostajnica zastupanog po punomoćniku TEA ŠVALJEK KREŠIĆ; Tihomir Babić</derivirana_varijabla>
  </DomainObject.Predmet.ProtustrankaFormatedWithAdress>
  <DomainObject.Predmet.ProtustrankaFormatedWithAdressOIB>
    <izvorni_sadrzaj> POUNJE Trikotaža, dioničko društvo, OIB 66578115034, Ratka Djetelića 70, 44430 Hrvatska Kostajnica zastupanog po punomoćniku TEA ŠVALJEK KREŠIĆ; Tihomir Babić</izvorni_sadrzaj>
    <derivirana_varijabla naziv="DomainObject.Predmet.ProtustrankaFormatedWithAdressOIB_1"> POUNJE Trikotaža, dioničko društvo, OIB 66578115034, Ratka Djetelića 70, 44430 Hrvatska Kostajnica zastupanog po punomoćniku TEA ŠVALJEK KREŠIĆ; Tihomir Babić</derivirana_varijabla>
  </DomainObject.Predmet.ProtustrankaFormatedWithAdressOIB>
  <DomainObject.Predmet.ProtustrankaWithAdress>
    <izvorni_sadrzaj>POUNJE Trikotaža, dioničko društvo Ratka Djetelića 70, 44430 Hrvatska Kostajnica</izvorni_sadrzaj>
    <derivirana_varijabla naziv="DomainObject.Predmet.ProtustrankaWithAdress_1">POUNJE Trikotaža, dioničko društvo Ratka Djetelića 70, 44430 Hrvatska Kostajnica</derivirana_varijabla>
  </DomainObject.Predmet.ProtustrankaWithAdress>
  <DomainObject.Predmet.ProtustrankaWithAdressOIB>
    <izvorni_sadrzaj>POUNJE Trikotaža, dioničko društvo, OIB 66578115034, Ratka Djetelića 70, 44430 Hrvatska Kostajnica</izvorni_sadrzaj>
    <derivirana_varijabla naziv="DomainObject.Predmet.ProtustrankaWithAdressOIB_1">POUNJE Trikotaža, dioničko društvo, OIB 66578115034, Ratka Djetelića 70, 44430 Hrvatska Kostajnica</derivirana_varijabla>
  </DomainObject.Predmet.ProtustrankaWithAdressOIB>
  <DomainObject.Predmet.ProtustrankaNazivFormated>
    <izvorni_sadrzaj>POUNJE Trikotaža, dioničko društvo</izvorni_sadrzaj>
    <derivirana_varijabla naziv="DomainObject.Predmet.ProtustrankaNazivFormated_1">POUNJE Trikotaža, dioničko društvo</derivirana_varijabla>
  </DomainObject.Predmet.ProtustrankaNazivFormated>
  <DomainObject.Predmet.ProtustrankaNazivFormatedOIB>
    <izvorni_sadrzaj>POUNJE Trikotaža, dioničko društvo, OIB 66578115034</izvorni_sadrzaj>
    <derivirana_varijabla naziv="DomainObject.Predmet.ProtustrankaNazivFormatedOIB_1">POUNJE Trikotaža, dioničko društvo, OIB 66578115034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POUNJE Trikotaža, dioničko društvo</izvorni_sadrzaj>
    <derivirana_varijabla naziv="DomainObject.Predmet.StrankaFormated_1">  POUNJE Trikotaža, dioničko društvo</derivirana_varijabla>
  </DomainObject.Predmet.StrankaFormated>
  <DomainObject.Predmet.StrankaFormatedOIB>
    <izvorni_sadrzaj>  POUNJE Trikotaža, dioničko društvo, OIB 66578115034</izvorni_sadrzaj>
    <derivirana_varijabla naziv="DomainObject.Predmet.StrankaFormatedOIB_1">  POUNJE Trikotaža, dioničko društvo, OIB 66578115034</derivirana_varijabla>
  </DomainObject.Predmet.StrankaFormatedOIB>
  <DomainObject.Predmet.StrankaFormatedWithAdress>
    <izvorni_sadrzaj> POUNJE Trikotaža, dioničko društvo, Ratka Djetelića 70, 44430 Hrvatska Kostajnica</izvorni_sadrzaj>
    <derivirana_varijabla naziv="DomainObject.Predmet.StrankaFormatedWithAdress_1"> POUNJE Trikotaža, dioničko društvo, Ratka Djetelića 70, 44430 Hrvatska Kostajnica</derivirana_varijabla>
  </DomainObject.Predmet.StrankaFormatedWithAdress>
  <DomainObject.Predmet.StrankaFormatedWithAdressOIB>
    <izvorni_sadrzaj> POUNJE Trikotaža, dioničko društvo, OIB 66578115034, Ratka Djetelića 70, 44430 Hrvatska Kostajnica</izvorni_sadrzaj>
    <derivirana_varijabla naziv="DomainObject.Predmet.StrankaFormatedWithAdressOIB_1"> POUNJE Trikotaža, dioničko društvo, OIB 66578115034, Ratka Djetelića 70, 44430 Hrvatska Kostajnica</derivirana_varijabla>
  </DomainObject.Predmet.StrankaFormatedWithAdressOIB>
  <DomainObject.Predmet.StrankaWithAdress>
    <izvorni_sadrzaj>POUNJE Trikotaža, dioničko društvo Ratka Djetelića 70,44430 Hrvatska Kostajnica</izvorni_sadrzaj>
    <derivirana_varijabla naziv="DomainObject.Predmet.StrankaWithAdress_1">POUNJE Trikotaža, dioničko društvo Ratka Djetelića 70,44430 Hrvatska Kostajnica</derivirana_varijabla>
  </DomainObject.Predmet.StrankaWithAdress>
  <DomainObject.Predmet.StrankaWithAdressOIB>
    <izvorni_sadrzaj>POUNJE Trikotaža, dioničko društvo, OIB 66578115034, Ratka Djetelića 70,44430 Hrvatska Kostajnica</izvorni_sadrzaj>
    <derivirana_varijabla naziv="DomainObject.Predmet.StrankaWithAdressOIB_1">POUNJE Trikotaža, dioničko društvo, OIB 66578115034, Ratka Djetelića 70,44430 Hrvatska Kostajnica</derivirana_varijabla>
  </DomainObject.Predmet.StrankaWithAdressOIB>
  <DomainObject.Predmet.StrankaNazivFormated>
    <izvorni_sadrzaj>POUNJE Trikotaža, dioničko društvo</izvorni_sadrzaj>
    <derivirana_varijabla naziv="DomainObject.Predmet.StrankaNazivFormated_1">POUNJE Trikotaža, dioničko društvo</derivirana_varijabla>
  </DomainObject.Predmet.StrankaNazivFormated>
  <DomainObject.Predmet.StrankaNazivFormatedOIB>
    <izvorni_sadrzaj>POUNJE Trikotaža, dioničko društvo, OIB 66578115034</izvorni_sadrzaj>
    <derivirana_varijabla naziv="DomainObject.Predmet.StrankaNazivFormatedOIB_1">POUNJE Trikotaža, dioničko društvo, OIB 66578115034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POUNJE Trikotaža, dioničko društvo</item>
    </izvorni_sadrzaj>
    <derivirana_varijabla naziv="DomainObject.Predmet.StrankaListFormated_1">
      <item>POUNJE Trikotaža, dioničko društvo</item>
    </derivirana_varijabla>
  </DomainObject.Predmet.StrankaListFormated>
  <DomainObject.Predmet.StrankaListFormatedOIB>
    <izvorni_sadrzaj>
      <item>POUNJE Trikotaža, dioničko društvo, OIB 66578115034</item>
    </izvorni_sadrzaj>
    <derivirana_varijabla naziv="DomainObject.Predmet.StrankaListFormatedOIB_1">
      <item>POUNJE Trikotaža, dioničko društvo, OIB 66578115034</item>
    </derivirana_varijabla>
  </DomainObject.Predmet.StrankaListFormatedOIB>
  <DomainObject.Predmet.StrankaListFormatedWithAdress>
    <izvorni_sadrzaj>
      <item>POUNJE Trikotaža, dioničko društvo, Ratka Djetelića 70, 44430 Hrvatska Kostajnica</item>
    </izvorni_sadrzaj>
    <derivirana_varijabla naziv="DomainObject.Predmet.StrankaListFormatedWithAdress_1">
      <item>POUNJE Trikotaža, dioničko društvo, Ratka Djetelića 70, 44430 Hrvatska Kostajnica</item>
    </derivirana_varijabla>
  </DomainObject.Predmet.StrankaListFormatedWithAdress>
  <DomainObject.Predmet.StrankaListFormatedWithAdressOIB>
    <izvorni_sadrzaj>
      <item>POUNJE Trikotaža, dioničko društvo, OIB 66578115034, Ratka Djetelića 70, 44430 Hrvatska Kostajnica</item>
    </izvorni_sadrzaj>
    <derivirana_varijabla naziv="DomainObject.Predmet.StrankaListFormatedWithAdressOIB_1">
      <item>POUNJE Trikotaža, dioničko društvo, OIB 66578115034, Ratka Djetelića 70, 44430 Hrvatska Kostajnica</item>
    </derivirana_varijabla>
  </DomainObject.Predmet.StrankaListFormatedWithAdressOIB>
  <DomainObject.Predmet.StrankaListNazivFormated>
    <izvorni_sadrzaj>
      <item>POUNJE Trikotaža, dioničko društvo</item>
    </izvorni_sadrzaj>
    <derivirana_varijabla naziv="DomainObject.Predmet.StrankaListNazivFormated_1">
      <item>POUNJE Trikotaža, dioničko društvo</item>
    </derivirana_varijabla>
  </DomainObject.Predmet.StrankaListNazivFormated>
  <DomainObject.Predmet.StrankaListNazivFormatedOIB>
    <izvorni_sadrzaj>
      <item>POUNJE Trikotaža, dioničko društvo, OIB 66578115034</item>
    </izvorni_sadrzaj>
    <derivirana_varijabla naziv="DomainObject.Predmet.StrankaListNazivFormatedOIB_1">
      <item>POUNJE Trikotaža, dioničko društvo, OIB 66578115034</item>
    </derivirana_varijabla>
  </DomainObject.Predmet.StrankaListNazivFormatedOIB>
  <DomainObject.Predmet.ProtuStrankaListFormated>
    <izvorni_sadrzaj>
      <item>POUNJE Trikotaža, dioničko društvo zastupanog po punomoćniku TEA ŠVALJEK KREŠIĆ; Tihomir Babić</item>
    </izvorni_sadrzaj>
    <derivirana_varijabla naziv="DomainObject.Predmet.ProtuStrankaListFormated_1">
      <item>POUNJE Trikotaža, dioničko društvo zastupanog po punomoćniku TEA ŠVALJEK KREŠIĆ; Tihomir Babić</item>
    </derivirana_varijabla>
  </DomainObject.Predmet.ProtuStrankaListFormated>
  <DomainObject.Predmet.ProtuStrankaListFormatedOIB>
    <izvorni_sadrzaj>
      <item>POUNJE Trikotaža, dioničko društvo, OIB 66578115034 zastupanog po punomoćniku TEA ŠVALJEK KREŠIĆ; Tihomir Babić</item>
    </izvorni_sadrzaj>
    <derivirana_varijabla naziv="DomainObject.Predmet.ProtuStrankaListFormatedOIB_1">
      <item>POUNJE Trikotaža, dioničko društvo, OIB 66578115034 zastupanog po punomoćniku TEA ŠVALJEK KREŠIĆ; Tihomir Babić</item>
    </derivirana_varijabla>
  </DomainObject.Predmet.ProtuStrankaListFormatedOIB>
  <DomainObject.Predmet.ProtuStrankaListFormatedWithAdress>
    <izvorni_sadrzaj>
      <item>POUNJE Trikotaža, dioničko društvo, Ratka Djetelića 70, 44430 Hrvatska Kostajnica zastupanog po punomoćniku TEA ŠVALJEK KREŠIĆ; Tihomir Babić</item>
    </izvorni_sadrzaj>
    <derivirana_varijabla naziv="DomainObject.Predmet.ProtuStrankaListFormatedWithAdress_1">
      <item>POUNJE Trikotaža, dioničko društvo, Ratka Djetelića 70, 44430 Hrvatska Kostajnica zastupanog po punomoćniku TEA ŠVALJEK KREŠIĆ; Tihomir Babić</item>
    </derivirana_varijabla>
  </DomainObject.Predmet.ProtuStrankaListFormatedWithAdress>
  <DomainObject.Predmet.ProtuStrankaListFormatedWithAdressOIB>
    <izvorni_sadrzaj>
      <item>POUNJE Trikotaža, dioničko društvo, OIB 66578115034, Ratka Djetelića 70, 44430 Hrvatska Kostajnica zastupanog po punomoćniku TEA ŠVALJEK KREŠIĆ; Tihomir Babić</item>
    </izvorni_sadrzaj>
    <derivirana_varijabla naziv="DomainObject.Predmet.ProtuStrankaListFormatedWithAdressOIB_1">
      <item>POUNJE Trikotaža, dioničko društvo, OIB 66578115034, Ratka Djetelića 70, 44430 Hrvatska Kostajnica zastupanog po punomoćniku TEA ŠVALJEK KREŠIĆ; Tihomir Babić</item>
    </derivirana_varijabla>
  </DomainObject.Predmet.ProtuStrankaListFormatedWithAdressOIB>
  <DomainObject.Predmet.ProtuStrankaListNazivFormated>
    <izvorni_sadrzaj>
      <item>POUNJE Trikotaža, dioničko društvo</item>
    </izvorni_sadrzaj>
    <derivirana_varijabla naziv="DomainObject.Predmet.ProtuStrankaListNazivFormated_1">
      <item>POUNJE Trikotaža, dioničko društvo</item>
    </derivirana_varijabla>
  </DomainObject.Predmet.ProtuStrankaListNazivFormated>
  <DomainObject.Predmet.ProtuStrankaListNazivFormatedOIB>
    <izvorni_sadrzaj>
      <item>POUNJE Trikotaža, dioničko društvo, OIB 66578115034</item>
    </izvorni_sadrzaj>
    <derivirana_varijabla naziv="DomainObject.Predmet.ProtuStrankaListNazivFormatedOIB_1">
      <item>POUNJE Trikotaža, dioničko društvo, OIB 66578115034</item>
    </derivirana_varijabla>
  </DomainObject.Predmet.ProtuStrankaListNazivFormatedOIB>
  <DomainObject.Predmet.OstaliListFormated>
    <izvorni_sadrzaj>
      <item>TEA ŠVALJEK KREŠIĆ punomoćnik sudionika u postupku POUNJE Trikotaža, dioničko društvo</item>
      <item>Tihomir Babić punomoćnik sudionika u postupku POUNJE Trikotaža, dioničko društvo</item>
    </izvorni_sadrzaj>
    <derivirana_varijabla naziv="DomainObject.Predmet.OstaliListFormated_1">
      <item>TEA ŠVALJEK KREŠIĆ punomoćnik sudionika u postupku POUNJE Trikotaža, dioničko društvo</item>
      <item>Tihomir Babić punomoćnik sudionika u postupku POUNJE Trikotaža, dioničko društvo</item>
    </derivirana_varijabla>
  </DomainObject.Predmet.OstaliListFormated>
  <DomainObject.Predmet.OstaliListFormatedOIB>
    <izvorni_sadrzaj>
      <item>TEA ŠVALJEK KREŠIĆ punomoćnik sudionika u postupku POUNJE Trikotaža, dioničko društvo</item>
      <item>Tihomir Babić, OIB 69865534017 punomoćnik sudionika u postupku POUNJE Trikotaža, dioničko društvo</item>
    </izvorni_sadrzaj>
    <derivirana_varijabla naziv="DomainObject.Predmet.OstaliListFormatedOIB_1">
      <item>TEA ŠVALJEK KREŠIĆ punomoćnik sudionika u postupku POUNJE Trikotaža, dioničko društvo</item>
      <item>Tihomir Babić, OIB 69865534017 punomoćnik sudionika u postupku POUNJE Trikotaža, dioničko društvo</item>
    </derivirana_varijabla>
  </DomainObject.Predmet.OstaliListFormatedOIB>
  <DomainObject.Predmet.OstaliListFormatedWithAdress>
    <izvorni_sadrzaj>
      <item>TEA ŠVALJEK KREŠIĆ, Ilica 134, 10000 Zagreb punomoćnik sudionika u postupku POUNJE Trikotaža, dioničko društvo</item>
      <item>Tihomir Babić, Školska 4, 44430 Hrvatska Kostajnica punomoćnik sudionika u postupku POUNJE Trikotaža, dioničko društvo</item>
    </izvorni_sadrzaj>
    <derivirana_varijabla naziv="DomainObject.Predmet.OstaliListFormatedWithAdress_1">
      <item>TEA ŠVALJEK KREŠIĆ, Ilica 134, 10000 Zagreb punomoćnik sudionika u postupku POUNJE Trikotaža, dioničko društvo</item>
      <item>Tihomir Babić, Školska 4, 44430 Hrvatska Kostajnica punomoćnik sudionika u postupku POUNJE Trikotaža, dioničko društvo</item>
    </derivirana_varijabla>
  </DomainObject.Predmet.OstaliListFormatedWithAdress>
  <DomainObject.Predmet.OstaliListFormatedWithAdressOIB>
    <izvorni_sadrzaj>
      <item>TEA ŠVALJEK KREŠIĆ, Ilica 134, 10000 Zagreb punomoćnik sudionika u postupku POUNJE Trikotaža, dioničko društvo</item>
      <item>Tihomir Babić, OIB 69865534017, Školska 4, 44430 Hrvatska Kostajnica punomoćnik sudionika u postupku POUNJE Trikotaža, dioničko društvo</item>
    </izvorni_sadrzaj>
    <derivirana_varijabla naziv="DomainObject.Predmet.OstaliListFormatedWithAdressOIB_1">
      <item>TEA ŠVALJEK KREŠIĆ, Ilica 134, 10000 Zagreb punomoćnik sudionika u postupku POUNJE Trikotaža, dioničko društvo</item>
      <item>Tihomir Babić, OIB 69865534017, Školska 4, 44430 Hrvatska Kostajnica punomoćnik sudionika u postupku POUNJE Trikotaža, dioničko društvo</item>
    </derivirana_varijabla>
  </DomainObject.Predmet.OstaliListFormatedWithAdressOIB>
  <DomainObject.Predmet.OstaliListNazivFormated>
    <izvorni_sadrzaj>
      <item>TEA ŠVALJEK KREŠIĆ</item>
      <item>Tihomir Babić</item>
    </izvorni_sadrzaj>
    <derivirana_varijabla naziv="DomainObject.Predmet.OstaliListNazivFormated_1">
      <item>TEA ŠVALJEK KREŠIĆ</item>
      <item>Tihomir Babić</item>
    </derivirana_varijabla>
  </DomainObject.Predmet.OstaliListNazivFormated>
  <DomainObject.Predmet.OstaliListNazivFormatedOIB>
    <izvorni_sadrzaj>
      <item>TEA ŠVALJEK KREŠIĆ</item>
      <item>Tihomir Babić, OIB 69865534017</item>
    </izvorni_sadrzaj>
    <derivirana_varijabla naziv="DomainObject.Predmet.OstaliListNazivFormatedOIB_1">
      <item>TEA ŠVALJEK KREŠIĆ</item>
      <item>Tihomir Babić, OIB 69865534017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2018.</izvorni_sadrzaj>
    <derivirana_varijabla naziv="DomainObject.Datum_1">13. prosinca 2018.</derivirana_varijabla>
  </DomainObject.Datum>
  <DomainObject.PoslovniBrojDokumenta>
    <izvorni_sadrzaj>St-203/2018-50</izvorni_sadrzaj>
    <derivirana_varijabla naziv="DomainObject.PoslovniBrojDokumenta_1">St-203/2018-50</derivirana_varijabla>
  </DomainObject.PoslovniBrojDokumenta>
  <DomainObject.Predmet.StrankaIDrugi>
    <izvorni_sadrzaj>POUNJE Trikotaža, dioničko društvo</izvorni_sadrzaj>
    <derivirana_varijabla naziv="DomainObject.Predmet.StrankaIDrugi_1">POUNJE Trikotaža, dioničko društvo</derivirana_varijabla>
  </DomainObject.Predmet.StrankaIDrugi>
  <DomainObject.Predmet.ProtustrankaIDrugi>
    <izvorni_sadrzaj>POUNJE Trikotaža, dioničko društvo</izvorni_sadrzaj>
    <derivirana_varijabla naziv="DomainObject.Predmet.ProtustrankaIDrugi_1">POUNJE Trikotaža, dioničko društvo</derivirana_varijabla>
  </DomainObject.Predmet.ProtustrankaIDrugi>
  <DomainObject.Predmet.StrankaIDrugiAdressOIB>
    <izvorni_sadrzaj>POUNJE Trikotaža, dioničko društvo, OIB 66578115034, Ratka Djetelića 70, 44430 Hrvatska Kostajnica</izvorni_sadrzaj>
    <derivirana_varijabla naziv="DomainObject.Predmet.StrankaIDrugiAdressOIB_1">POUNJE Trikotaža, dioničko društvo, OIB 66578115034, Ratka Djetelića 70, 44430 Hrvatska Kostajnica</derivirana_varijabla>
  </DomainObject.Predmet.StrankaIDrugiAdressOIB>
  <DomainObject.Predmet.ProtustrankaIDrugiAdressOIB>
    <izvorni_sadrzaj>POUNJE Trikotaža, dioničko društvo, OIB 66578115034, Ratka Djetelića 70, 44430 Hrvatska Kostajnica</izvorni_sadrzaj>
    <derivirana_varijabla naziv="DomainObject.Predmet.ProtustrankaIDrugiAdressOIB_1">POUNJE Trikotaža, dioničko društvo, OIB 66578115034, Ratka Djetelića 70,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POUNJE Trikotaža, dioničko društvo</item>
      <item>POUNJE Trikotaža, dioničko društvo</item>
      <item>TEA ŠVALJEK KREŠIĆ</item>
      <item>Tihomir Babić</item>
    </izvorni_sadrzaj>
    <derivirana_varijabla naziv="DomainObject.Predmet.SudioniciListNaziv_1">
      <item>POUNJE Trikotaža, dioničko društvo</item>
      <item>POUNJE Trikotaža, dioničko društvo</item>
      <item>TEA ŠVALJEK KREŠIĆ</item>
      <item>Tihomir Babić</item>
    </derivirana_varijabla>
  </DomainObject.Predmet.SudioniciListNaziv>
  <DomainObject.Predmet.SudioniciListAdressOIB>
    <izvorni_sadrzaj>
      <item>POUNJE Trikotaža, dioničko društvo, OIB 66578115034, Ratka Djetelića 70,44430 Hrvatska Kostajnica</item>
      <item>POUNJE Trikotaža, dioničko društvo, OIB 66578115034, Ratka Djetelića 70,44430 Hrvatska Kostajnica</item>
      <item>TEA ŠVALJEK KREŠIĆ, Ilica 134,10000 Zagreb</item>
      <item>Tihomir Babić, OIB 69865534017, Školska 4,44430 Hrvatska Kostajnica</item>
    </izvorni_sadrzaj>
    <derivirana_varijabla naziv="DomainObject.Predmet.SudioniciListAdressOIB_1">
      <item>POUNJE Trikotaža, dioničko društvo, OIB 66578115034, Ratka Djetelića 70,44430 Hrvatska Kostajnica</item>
      <item>POUNJE Trikotaža, dioničko društvo, OIB 66578115034, Ratka Djetelića 70,44430 Hrvatska Kostajnica</item>
      <item>TEA ŠVALJEK KREŠIĆ, Ilica 134,10000 Zagreb</item>
      <item>Tihomir Babić, OIB 69865534017, Školska 4,44430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66578115034</item>
      <item>, OIB 66578115034</item>
      <item>, OIB null</item>
      <item>, OIB 69865534017</item>
    </izvorni_sadrzaj>
    <derivirana_varijabla naziv="DomainObject.Predmet.SudioniciListNazivOIB_1">
      <item>, OIB 66578115034</item>
      <item>, OIB 66578115034</item>
      <item>, OIB null</item>
      <item>, OIB 69865534017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prosinca 2018.</izvorni_sadrzaj>
    <derivirana_varijabla naziv="DomainObject.Predmet.DatumZadnjeOdrzaneSudskeRadnje_1">6. prosinca 2018.</derivirana_varijabla>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St-203/2018-40</izvorni_sadrzaj>
    <derivirana_varijabla naziv="DomainObject.PredzadnjaOdlukaIzPredmeta.Oznaka_1">St-203/2018-40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38</properties:Pages>
  <properties:Words>16366</properties:Words>
  <properties:Characters>95290</properties:Characters>
  <properties:Lines>1839</properties:Lines>
  <properties:Paragraphs>521</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2018-12-11T13:28:00Z</dcterms:created>
  <dc:creator>Monika Grbac</dc:creator>
  <cp:lastModifiedBy>Monika Grbac</cp:lastModifiedBy>
  <cp:lastPrinted>2018-10-05T09:17:00Z</cp:lastPrinted>
  <dcterms:modified xmlns:xsi="http://www.w3.org/2001/XMLSchema-instance" xsi:type="dcterms:W3CDTF">2018-12-13T09:57:00Z</dcterms:modified>
  <cp:revision>95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St-203/2018-50 / Odluka - Rješenje o potvrdi predstečajnog sporazuma (st-203-18 POUNJE.docx)</vt:lpwstr>
  </prop:property>
  <prop:property name="CC_coloring" pid="4" fmtid="{D5CDD505-2E9C-101B-9397-08002B2CF9AE}">
    <vt:bool>false</vt:bool>
  </prop:property>
  <prop:property name="BrojStranica" pid="5" fmtid="{D5CDD505-2E9C-101B-9397-08002B2CF9AE}">
    <vt:i4>38</vt:i4>
  </prop:property>
</prop:Properties>
</file>