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4851" w14:paraId="e324851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8A25EA">
        <w:rPr>
          <w:rFonts w:cstheme="majorBidi" w:hAnsiTheme="majorBidi" w:asciiTheme="majorBidi"/>
          <w:szCs w:val="24"/>
          <w:lang w:val="hr-HR"/>
        </w:rPr>
        <w:t>7062/2016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8A25EA">
        <w:rPr>
          <w:rFonts w:cstheme="majorBidi" w:hAnsiTheme="majorBidi" w:asciiTheme="majorBidi"/>
          <w:szCs w:val="24"/>
          <w:lang w:val="hr-HR"/>
        </w:rPr>
        <w:t xml:space="preserve"> </w:t>
      </w:r>
      <w:r w:rsidR="008A25EA" w:rsidRPr="008A25EA">
        <w:rPr>
          <w:rFonts w:cstheme="majorBidi" w:hAnsiTheme="majorBidi" w:asciiTheme="majorBidi"/>
          <w:szCs w:val="24"/>
          <w:lang w:val="hr-HR"/>
        </w:rPr>
        <w:t>UDRUGA "KEMAL MONTENO", Primorska uli</w:t>
      </w:r>
      <w:r w:rsidR="008A25EA">
        <w:rPr>
          <w:rFonts w:cstheme="majorBidi" w:hAnsiTheme="majorBidi" w:asciiTheme="majorBidi"/>
          <w:szCs w:val="24"/>
          <w:lang w:val="hr-HR"/>
        </w:rPr>
        <w:t>ca 7a, Zagreb, OIB: 41201214599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2149A2">
        <w:rPr>
          <w:rFonts w:cstheme="majorBidi" w:hAnsiTheme="majorBidi" w:asciiTheme="majorBidi"/>
          <w:szCs w:val="24"/>
          <w:lang w:val="hr-HR"/>
        </w:rPr>
        <w:t>dana 29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8A25EA">
        <w:rPr>
          <w:rFonts w:hAnsi="Times New Roman" w:ascii="Times New Roman"/>
        </w:rPr>
        <w:t xml:space="preserve"> </w:t>
      </w:r>
      <w:r w:rsidR="008A25EA" w:rsidRPr="008A25EA">
        <w:rPr>
          <w:rFonts w:hAnsi="Times New Roman" w:ascii="Times New Roman"/>
        </w:rPr>
        <w:t>UDRUGA "KEMAL MONTENO", Primorska uli</w:t>
      </w:r>
      <w:r w:rsidR="008A25EA">
        <w:rPr>
          <w:rFonts w:hAnsi="Times New Roman" w:ascii="Times New Roman"/>
        </w:rPr>
        <w:t>ca 7a, Zagreb, OIB: 41201214599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8A25EA">
        <w:rPr>
          <w:rFonts w:cstheme="majorBidi" w:hAnsiTheme="majorBidi" w:asciiTheme="majorBidi"/>
          <w:szCs w:val="24"/>
        </w:rPr>
        <w:t>26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2149A2">
        <w:rPr>
          <w:rFonts w:cstheme="majorBidi" w:hAnsiTheme="majorBidi" w:asciiTheme="majorBidi"/>
          <w:szCs w:val="24"/>
        </w:rPr>
        <w:t>08,05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</w:t>
      </w:r>
      <w:r w:rsidR="002F516D" w:rsidRPr="002F516D">
        <w:rPr>
          <w:rFonts w:hAnsi="Times New Roman" w:ascii="Times New Roman"/>
          <w:szCs w:val="24"/>
        </w:rPr>
        <w:t>Mateo Erceg, Radnička cesta 30, Zagreb, OIB: 93602617826.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8A25EA" w:rsidRPr="008A25EA">
        <w:rPr>
          <w:rFonts w:cstheme="majorBidi" w:hAnsiTheme="majorBidi" w:asciiTheme="majorBidi"/>
          <w:szCs w:val="24"/>
          <w:lang w:val="hr-HR"/>
        </w:rPr>
        <w:t>UDRUGA "KEMAL MONTENO", Primorska ulica 7a, Zagreb, OIB: 41201214599.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="00051B05">
        <w:rPr>
          <w:rFonts w:cstheme="majorBidi" w:hAnsiTheme="majorBidi" w:asciiTheme="majorBidi"/>
          <w:szCs w:val="24"/>
          <w:lang w:val="hr-HR"/>
        </w:rPr>
        <w:t>nadležnog registra udruga</w:t>
      </w:r>
      <w:r w:rsidRPr="00F87B16">
        <w:rPr>
          <w:rFonts w:cstheme="majorBidi" w:hAnsiTheme="majorBidi" w:asciiTheme="majorBidi"/>
          <w:szCs w:val="24"/>
          <w:lang w:val="hr-HR"/>
        </w:rPr>
        <w:t>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149A2">
        <w:rPr>
          <w:rFonts w:hAnsi="Times New Roman" w:ascii="Times New Roman"/>
          <w:szCs w:val="24"/>
          <w:lang w:val="hr-HR"/>
        </w:rPr>
        <w:t>29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2149A2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2149A2" w:rsidP="00720C69" w:rsidR="002149A2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2149A2" w:rsidP="00720C69" w:rsidR="002149A2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C87" w:rsidP="00DB4528" w:rsidR="002A6C87">
      <w:r>
        <w:separator/>
      </w:r>
    </w:p>
  </w:endnote>
  <w:endnote w:id="0" w:type="continuationSeparator">
    <w:p w:rsidRDefault="002A6C87" w:rsidP="00DB4528" w:rsidR="002A6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C87" w:rsidP="00DB4528" w:rsidR="002A6C87">
      <w:r>
        <w:separator/>
      </w:r>
    </w:p>
  </w:footnote>
  <w:footnote w:id="0" w:type="continuationSeparator">
    <w:p w:rsidRDefault="002A6C87" w:rsidP="00DB4528" w:rsidR="002A6C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8A25EA">
          <w:rPr>
            <w:rFonts w:hAnsi="Times New Roman" w:ascii="Times New Roman"/>
          </w:rPr>
          <w:t>7062</w:t>
        </w:r>
        <w:r w:rsidR="00F1743B">
          <w:rPr>
            <w:rFonts w:hAnsi="Times New Roman" w:ascii="Times New Roman"/>
          </w:rPr>
          <w:t>/</w:t>
        </w:r>
        <w:r w:rsidR="008A25EA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1B05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149A2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6C87"/>
    <w:rsid w:val="002A7190"/>
    <w:rsid w:val="002B435F"/>
    <w:rsid w:val="002E1551"/>
    <w:rsid w:val="002E4629"/>
    <w:rsid w:val="002F4894"/>
    <w:rsid w:val="002F4C1C"/>
    <w:rsid w:val="002F516D"/>
    <w:rsid w:val="003321B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A25EA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D4BEF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54A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149A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149A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7062</izvorni_sadrzaj>
    <derivirana_varijabla naziv="DomainObject.Predmet.Broj_1">7062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St-7062/2016</izvorni_sadrzaj>
    <derivirana_varijabla naziv="DomainObject.Predmet.OznakaBroj_1">St-7062/2016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''KEMAL MONTENO'' zastupanog po punomoćniku ĐELO JUSIĆ; BRANKA MONTENO; ADRIANA MONTENO; ĐANI MONTENO; PAULA JUSIĆ</izvorni_sadrzaj>
    <derivirana_varijabla naziv="DomainObject.Predmet.ProtustrankaFormated_1">  UDRUGA ''KEMAL MONTENO'' zastupanog po punomoćniku ĐELO JUSIĆ; BRANKA MONTENO; ADRIANA MONTENO; ĐANI MONTENO; PAULA JUSIĆ</derivirana_varijabla>
  </DomainObject.Predmet.ProtustrankaFormated>
  <DomainObject.Predmet.ProtustrankaFormatedOIB>
    <izvorni_sadrzaj>  UDRUGA ''KEMAL MONTENO'', OIB 41201214599 zastupanog po punomoćniku ĐELO JUSIĆ; BRANKA MONTENO; ADRIANA MONTENO; ĐANI MONTENO; PAULA JUSIĆ</izvorni_sadrzaj>
    <derivirana_varijabla naziv="DomainObject.Predmet.ProtustrankaFormatedOIB_1">  UDRUGA ''KEMAL MONTENO'', OIB 41201214599 zastupanog po punomoćniku ĐELO JUSIĆ; BRANKA MONTENO; ADRIANA MONTENO; ĐANI MONTENO; PAULA JUSIĆ</derivirana_varijabla>
  </DomainObject.Predmet.ProtustrankaFormatedOIB>
  <DomainObject.Predmet.ProtustrankaFormatedWithAdress>
    <izvorni_sadrzaj> UDRUGA ''KEMAL MONTENO'', Primorska ulica 7a, 10000 Zagreb zastupanog po punomoćniku ĐELO JUSIĆ; BRANKA MONTENO; ADRIANA MONTENO; ĐANI MONTENO; PAULA JUSIĆ</izvorni_sadrzaj>
    <derivirana_varijabla naziv="DomainObject.Predmet.ProtustrankaFormatedWithAdress_1"> UDRUGA ''KEMAL MONTENO'', Primorska ulica 7a, 10000 Zagreb zastupanog po punomoćniku ĐELO JUSIĆ; BRANKA MONTENO; ADRIANA MONTENO; ĐANI MONTENO; PAULA JUSIĆ</derivirana_varijabla>
  </DomainObject.Predmet.ProtustrankaFormatedWithAdress>
  <DomainObject.Predmet.ProtustrankaFormatedWithAdressOIB>
    <izvorni_sadrzaj> UDRUGA ''KEMAL MONTENO'', OIB 41201214599, Primorska ulica 7a, 10000 Zagreb zastupanog po punomoćniku ĐELO JUSIĆ; BRANKA MONTENO; ADRIANA MONTENO; ĐANI MONTENO; PAULA JUSIĆ</izvorni_sadrzaj>
    <derivirana_varijabla naziv="DomainObject.Predmet.ProtustrankaFormatedWithAdressOIB_1"> UDRUGA ''KEMAL MONTENO'', OIB 41201214599, Primorska ulica 7a, 10000 Zagreb zastupanog po punomoćniku ĐELO JUSIĆ; BRANKA MONTENO; ADRIANA MONTENO; ĐANI MONTENO; PAULA JUSIĆ</derivirana_varijabla>
  </DomainObject.Predmet.ProtustrankaFormatedWithAdressOIB>
  <DomainObject.Predmet.ProtustrankaWithAdress>
    <izvorni_sadrzaj>UDRUGA ''KEMAL MONTENO'' Primorska ulica 7a, 10000 Zagreb</izvorni_sadrzaj>
    <derivirana_varijabla naziv="DomainObject.Predmet.ProtustrankaWithAdress_1">UDRUGA ''KEMAL MONTENO'' Primorska ulica 7a, 10000 Zagreb</derivirana_varijabla>
  </DomainObject.Predmet.ProtustrankaWithAdress>
  <DomainObject.Predmet.ProtustrankaWithAdressOIB>
    <izvorni_sadrzaj>UDRUGA ''KEMAL MONTENO'', OIB 41201214599, Primorska ulica 7a, 10000 Zagreb</izvorni_sadrzaj>
    <derivirana_varijabla naziv="DomainObject.Predmet.ProtustrankaWithAdressOIB_1">UDRUGA ''KEMAL MONTENO'', OIB 41201214599, Primorska ulica 7a, 10000 Zagreb</derivirana_varijabla>
  </DomainObject.Predmet.ProtustrankaWithAdressOIB>
  <DomainObject.Predmet.ProtustrankaNazivFormated>
    <izvorni_sadrzaj>UDRUGA ''KEMAL MONTENO''</izvorni_sadrzaj>
    <derivirana_varijabla naziv="DomainObject.Predmet.ProtustrankaNazivFormated_1">UDRUGA ''KEMAL MONTENO''</derivirana_varijabla>
  </DomainObject.Predmet.ProtustrankaNazivFormated>
  <DomainObject.Predmet.ProtustrankaNazivFormatedOIB>
    <izvorni_sadrzaj>UDRUGA ''KEMAL MONTENO'', OIB 41201214599</izvorni_sadrzaj>
    <derivirana_varijabla naziv="DomainObject.Predmet.ProtustrankaNazivFormatedOIB_1">UDRUGA ''KEMAL MONTENO'', OIB 41201214599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''KEMAL MONTENO'' zastupanog po punomoćniku ĐELO JUSIĆ; BRANKA MONTENO; ADRIANA MONTENO; ĐANI MONTENO; PAULA JUSIĆ</item>
    </izvorni_sadrzaj>
    <derivirana_varijabla naziv="DomainObject.Predmet.ProtuStrankaListFormated_1">
      <item>UDRUGA ''KEMAL MONTENO'' zastupanog po punomoćniku ĐELO JUSIĆ; BRANKA MONTENO; ADRIANA MONTENO; ĐANI MONTENO; PAULA JUSIĆ</item>
    </derivirana_varijabla>
  </DomainObject.Predmet.ProtuStrankaListFormated>
  <DomainObject.Predmet.ProtuStrankaListFormatedOIB>
    <izvorni_sadrzaj>
      <item>UDRUGA ''KEMAL MONTENO'', OIB 41201214599 zastupanog po punomoćniku ĐELO JUSIĆ; BRANKA MONTENO; ADRIANA MONTENO; ĐANI MONTENO; PAULA JUSIĆ</item>
    </izvorni_sadrzaj>
    <derivirana_varijabla naziv="DomainObject.Predmet.ProtuStrankaListFormatedOIB_1">
      <item>UDRUGA ''KEMAL MONTENO'', OIB 41201214599 zastupanog po punomoćniku ĐELO JUSIĆ; BRANKA MONTENO; ADRIANA MONTENO; ĐANI MONTENO; PAULA JUSIĆ</item>
    </derivirana_varijabla>
  </DomainObject.Predmet.ProtuStrankaListFormatedOIB>
  <DomainObject.Predmet.ProtuStrankaListFormatedWithAdress>
    <izvorni_sadrzaj>
      <item>UDRUGA ''KEMAL MONTENO'', Primorska ulica 7a, 10000 Zagreb zastupanog po punomoćniku ĐELO JUSIĆ; BRANKA MONTENO; ADRIANA MONTENO; ĐANI MONTENO; PAULA JUSIĆ</item>
    </izvorni_sadrzaj>
    <derivirana_varijabla naziv="DomainObject.Predmet.ProtuStrankaListFormatedWithAdress_1">
      <item>UDRUGA ''KEMAL MONTENO'', Primorska ulica 7a, 10000 Zagreb zastupanog po punomoćniku ĐELO JUSIĆ; BRANKA MONTENO; ADRIANA MONTENO; ĐANI MONTENO; PAULA JUSIĆ</item>
    </derivirana_varijabla>
  </DomainObject.Predmet.ProtuStrankaListFormatedWithAdress>
  <DomainObject.Predmet.ProtuStrankaListFormatedWithAdressOIB>
    <izvorni_sadrzaj>
      <item>UDRUGA ''KEMAL MONTENO'', OIB 41201214599, Primorska ulica 7a, 10000 Zagreb zastupanog po punomoćniku ĐELO JUSIĆ; BRANKA MONTENO; ADRIANA MONTENO; ĐANI MONTENO; PAULA JUSIĆ</item>
    </izvorni_sadrzaj>
    <derivirana_varijabla naziv="DomainObject.Predmet.ProtuStrankaListFormatedWithAdressOIB_1">
      <item>UDRUGA ''KEMAL MONTENO'', OIB 41201214599, Primorska ulica 7a, 10000 Zagreb zastupanog po punomoćniku ĐELO JUSIĆ; BRANKA MONTENO; ADRIANA MONTENO; ĐANI MONTENO; PAULA JUSIĆ</item>
    </derivirana_varijabla>
  </DomainObject.Predmet.ProtuStrankaListFormatedWithAdressOIB>
  <DomainObject.Predmet.ProtuStrankaListNazivFormated>
    <izvorni_sadrzaj>
      <item>UDRUGA ''KEMAL MONTENO''</item>
    </izvorni_sadrzaj>
    <derivirana_varijabla naziv="DomainObject.Predmet.ProtuStrankaListNazivFormated_1">
      <item>UDRUGA ''KEMAL MONTENO''</item>
    </derivirana_varijabla>
  </DomainObject.Predmet.ProtuStrankaListNazivFormated>
  <DomainObject.Predmet.ProtuStrankaListNazivFormatedOIB>
    <izvorni_sadrzaj>
      <item>UDRUGA ''KEMAL MONTENO'', OIB 41201214599</item>
    </izvorni_sadrzaj>
    <derivirana_varijabla naziv="DomainObject.Predmet.ProtuStrankaListNazivFormatedOIB_1">
      <item>UDRUGA ''KEMAL MONTENO'', OIB 41201214599</item>
    </derivirana_varijabla>
  </DomainObject.Predmet.ProtuStrankaListNazivFormatedOIB>
  <DomainObject.Predmet.OstaliListFormated>
    <izvorni_sadrzaj>
      <item>ĐELO JUSIĆ punomoćnik sudionika u postupku UDRUGA ''KEMAL MONTENO''</item>
      <item>BRANKA MONTENO punomoćnik sudionika u postupku UDRUGA ''KEMAL MONTENO''</item>
      <item>ADRIANA MONTENO punomoćnik sudionika u postupku UDRUGA ''KEMAL MONTENO''</item>
      <item>ĐANI MONTENO punomoćnik sudionika u postupku UDRUGA ''KEMAL MONTENO''</item>
      <item>PAULA JUSIĆ punomoćnik sudionika u postupku UDRUGA ''KEMAL MONTENO''</item>
    </izvorni_sadrzaj>
    <derivirana_varijabla naziv="DomainObject.Predmet.OstaliListFormated_1">
      <item>ĐELO JUSIĆ punomoćnik sudionika u postupku UDRUGA ''KEMAL MONTENO''</item>
      <item>BRANKA MONTENO punomoćnik sudionika u postupku UDRUGA ''KEMAL MONTENO''</item>
      <item>ADRIANA MONTENO punomoćnik sudionika u postupku UDRUGA ''KEMAL MONTENO''</item>
      <item>ĐANI MONTENO punomoćnik sudionika u postupku UDRUGA ''KEMAL MONTENO''</item>
      <item>PAULA JUSIĆ punomoćnik sudionika u postupku UDRUGA ''KEMAL MONTENO''</item>
    </derivirana_varijabla>
  </DomainObject.Predmet.OstaliListFormated>
  <DomainObject.Predmet.OstaliListFormatedOIB>
    <izvorni_sadrzaj>
      <item>ĐELO JUSIĆ, OIB 77576567897 punomoćnik sudionika u postupku UDRUGA ''KEMAL MONTENO''</item>
      <item>BRANKA MONTENO, OIB 33644979428 punomoćnik sudionika u postupku UDRUGA ''KEMAL MONTENO''</item>
      <item>ADRIANA MONTENO, OIB 23514740951 punomoćnik sudionika u postupku UDRUGA ''KEMAL MONTENO''</item>
      <item>ĐANI MONTENO, OIB 30497044974 punomoćnik sudionika u postupku UDRUGA ''KEMAL MONTENO''</item>
      <item>PAULA JUSIĆ, OIB 83665167882 punomoćnik sudionika u postupku UDRUGA ''KEMAL MONTENO''</item>
    </izvorni_sadrzaj>
    <derivirana_varijabla naziv="DomainObject.Predmet.OstaliListFormatedOIB_1">
      <item>ĐELO JUSIĆ, OIB 77576567897 punomoćnik sudionika u postupku UDRUGA ''KEMAL MONTENO''</item>
      <item>BRANKA MONTENO, OIB 33644979428 punomoćnik sudionika u postupku UDRUGA ''KEMAL MONTENO''</item>
      <item>ADRIANA MONTENO, OIB 23514740951 punomoćnik sudionika u postupku UDRUGA ''KEMAL MONTENO''</item>
      <item>ĐANI MONTENO, OIB 30497044974 punomoćnik sudionika u postupku UDRUGA ''KEMAL MONTENO''</item>
      <item>PAULA JUSIĆ, OIB 83665167882 punomoćnik sudionika u postupku UDRUGA ''KEMAL MONTENO''</item>
    </derivirana_varijabla>
  </DomainObject.Predmet.OstaliListFormatedOIB>
  <DomainObject.Predmet.OstaliListFormatedWithAdress>
    <izvorni_sadrzaj>
      <item>ĐELO JUSIĆ, Trg I.A. i V.Mažuranića 8, 10000 Zagreb punomoćnik sudionika u postupku UDRUGA ''KEMAL MONTENO''</item>
      <item>BRANKA MONTENO, REMETINEČKA CESTA 7/1, 10000 Zagreb punomoćnik sudionika u postupku UDRUGA ''KEMAL MONTENO''</item>
      <item>ADRIANA MONTENO, REMETINEČKA CESTA 7/1, 10000 Zagreb punomoćnik sudionika u postupku UDRUGA ''KEMAL MONTENO''</item>
      <item>ĐANI MONTENO, REMETINEČKA CESTA 7/1, 10000 Zagreb punomoćnik sudionika u postupku UDRUGA ''KEMAL MONTENO''</item>
      <item>PAULA JUSIĆ, Trg I.A. i V.Mažuranića 8, 10000 Zagreb punomoćnik sudionika u postupku UDRUGA ''KEMAL MONTENO''</item>
    </izvorni_sadrzaj>
    <derivirana_varijabla naziv="DomainObject.Predmet.OstaliListFormatedWithAdress_1">
      <item>ĐELO JUSIĆ, Trg I.A. i V.Mažuranića 8, 10000 Zagreb punomoćnik sudionika u postupku UDRUGA ''KEMAL MONTENO''</item>
      <item>BRANKA MONTENO, REMETINEČKA CESTA 7/1, 10000 Zagreb punomoćnik sudionika u postupku UDRUGA ''KEMAL MONTENO''</item>
      <item>ADRIANA MONTENO, REMETINEČKA CESTA 7/1, 10000 Zagreb punomoćnik sudionika u postupku UDRUGA ''KEMAL MONTENO''</item>
      <item>ĐANI MONTENO, REMETINEČKA CESTA 7/1, 10000 Zagreb punomoćnik sudionika u postupku UDRUGA ''KEMAL MONTENO''</item>
      <item>PAULA JUSIĆ, Trg I.A. i V.Mažuranića 8, 10000 Zagreb punomoćnik sudionika u postupku UDRUGA ''KEMAL MONTENO''</item>
    </derivirana_varijabla>
  </DomainObject.Predmet.OstaliListFormatedWithAdress>
  <DomainObject.Predmet.OstaliListFormatedWithAdressOIB>
    <izvorni_sadrzaj>
      <item>ĐELO JUSIĆ, OIB 77576567897, Trg I.A. i V.Mažuranića 8, 10000 Zagreb punomoćnik sudionika u postupku UDRUGA ''KEMAL MONTENO''</item>
      <item>BRANKA MONTENO, OIB 33644979428, REMETINEČKA CESTA 7/1, 10000 Zagreb punomoćnik sudionika u postupku UDRUGA ''KEMAL MONTENO''</item>
      <item>ADRIANA MONTENO, OIB 23514740951, REMETINEČKA CESTA 7/1, 10000 Zagreb punomoćnik sudionika u postupku UDRUGA ''KEMAL MONTENO''</item>
      <item>ĐANI MONTENO, OIB 30497044974, REMETINEČKA CESTA 7/1, 10000 Zagreb punomoćnik sudionika u postupku UDRUGA ''KEMAL MONTENO''</item>
      <item>PAULA JUSIĆ, OIB 83665167882, Trg I.A. i V.Mažuranića 8, 10000 Zagreb punomoćnik sudionika u postupku UDRUGA ''KEMAL MONTENO''</item>
    </izvorni_sadrzaj>
    <derivirana_varijabla naziv="DomainObject.Predmet.OstaliListFormatedWithAdressOIB_1">
      <item>ĐELO JUSIĆ, OIB 77576567897, Trg I.A. i V.Mažuranića 8, 10000 Zagreb punomoćnik sudionika u postupku UDRUGA ''KEMAL MONTENO''</item>
      <item>BRANKA MONTENO, OIB 33644979428, REMETINEČKA CESTA 7/1, 10000 Zagreb punomoćnik sudionika u postupku UDRUGA ''KEMAL MONTENO''</item>
      <item>ADRIANA MONTENO, OIB 23514740951, REMETINEČKA CESTA 7/1, 10000 Zagreb punomoćnik sudionika u postupku UDRUGA ''KEMAL MONTENO''</item>
      <item>ĐANI MONTENO, OIB 30497044974, REMETINEČKA CESTA 7/1, 10000 Zagreb punomoćnik sudionika u postupku UDRUGA ''KEMAL MONTENO''</item>
      <item>PAULA JUSIĆ, OIB 83665167882, Trg I.A. i V.Mažuranića 8, 10000 Zagreb punomoćnik sudionika u postupku UDRUGA ''KEMAL MONTENO''</item>
    </derivirana_varijabla>
  </DomainObject.Predmet.OstaliListFormatedWithAdressOIB>
  <DomainObject.Predmet.OstaliListNazivFormated>
    <izvorni_sadrzaj>
      <item>ĐELO JUSIĆ</item>
      <item>BRANKA MONTENO</item>
      <item>ADRIANA MONTENO</item>
      <item>ĐANI MONTENO</item>
      <item>PAULA JUSIĆ</item>
    </izvorni_sadrzaj>
    <derivirana_varijabla naziv="DomainObject.Predmet.OstaliListNazivFormated_1">
      <item>ĐELO JUSIĆ</item>
      <item>BRANKA MONTENO</item>
      <item>ADRIANA MONTENO</item>
      <item>ĐANI MONTENO</item>
      <item>PAULA JUSIĆ</item>
    </derivirana_varijabla>
  </DomainObject.Predmet.OstaliListNazivFormated>
  <DomainObject.Predmet.OstaliListNazivFormatedOIB>
    <izvorni_sadrzaj>
      <item>ĐELO JUSIĆ, OIB 77576567897</item>
      <item>BRANKA MONTENO, OIB 33644979428</item>
      <item>ADRIANA MONTENO, OIB 23514740951</item>
      <item>ĐANI MONTENO, OIB 30497044974</item>
      <item>PAULA JUSIĆ, OIB 83665167882</item>
    </izvorni_sadrzaj>
    <derivirana_varijabla naziv="DomainObject.Predmet.OstaliListNazivFormatedOIB_1">
      <item>ĐELO JUSIĆ, OIB 77576567897</item>
      <item>BRANKA MONTENO, OIB 33644979428</item>
      <item>ADRIANA MONTENO, OIB 23514740951</item>
      <item>ĐANI MONTENO, OIB 30497044974</item>
      <item>PAULA JUSIĆ, OIB 83665167882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''KEMAL MONTENO''</izvorni_sadrzaj>
    <derivirana_varijabla naziv="DomainObject.Predmet.ProtustrankaIDrugi_1">UDRUGA ''KEMAL MONTENO''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''KEMAL MONTENO'', OIB 41201214599, Primorska ulica 7a, 10000 Zagreb</izvorni_sadrzaj>
    <derivirana_varijabla naziv="DomainObject.Predmet.ProtustrankaIDrugiAdressOIB_1">UDRUGA ''KEMAL MONTENO'', OIB 41201214599, Primorska ulica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''KEMAL MONTENO''</item>
      <item>ĐELO JUSIĆ</item>
      <item>BRANKA MONTENO</item>
      <item>ADRIANA MONTENO</item>
      <item>ĐANI MONTENO</item>
      <item>PAULA JUSIĆ</item>
    </izvorni_sadrzaj>
    <derivirana_varijabla naziv="DomainObject.Predmet.SudioniciListNaziv_1">
      <item>FINA Regionalni centar Zagreb</item>
      <item>UDRUGA ''KEMAL MONTENO''</item>
      <item>ĐELO JUSIĆ</item>
      <item>BRANKA MONTENO</item>
      <item>ADRIANA MONTENO</item>
      <item>ĐANI MONTENO</item>
      <item>PAULA JUSIĆ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''KEMAL MONTENO'', OIB 41201214599, Primorska ulica 7a,10000 Zagreb</item>
      <item>ĐELO JUSIĆ, OIB 77576567897, Trg I.A. i V.Mažuranića 8,10000 Zagreb</item>
      <item>BRANKA MONTENO, OIB 33644979428, REMETINEČKA CESTA 7/1,10000 Zagreb</item>
      <item>ADRIANA MONTENO, OIB 23514740951, REMETINEČKA CESTA 7/1,10000 Zagreb</item>
      <item>ĐANI MONTENO, OIB 30497044974, REMETINEČKA CESTA 7/1,10000 Zagreb</item>
      <item>PAULA JUSIĆ, OIB 83665167882, Trg I.A. i V.Mažuranića 8,10000 Zagreb</item>
    </izvorni_sadrzaj>
    <derivirana_varijabla naziv="DomainObject.Predmet.SudioniciListAdressOIB_1">
      <item>FINA Regionalni centar Zagreb, OIB 85821130368, Trg svibanjskih žrtava 1995. br. 1,10000 Zagreb</item>
      <item>UDRUGA ''KEMAL MONTENO'', OIB 41201214599, Primorska ulica 7a,10000 Zagreb</item>
      <item>ĐELO JUSIĆ, OIB 77576567897, Trg I.A. i V.Mažuranića 8,10000 Zagreb</item>
      <item>BRANKA MONTENO, OIB 33644979428, REMETINEČKA CESTA 7/1,10000 Zagreb</item>
      <item>ADRIANA MONTENO, OIB 23514740951, REMETINEČKA CESTA 7/1,10000 Zagreb</item>
      <item>ĐANI MONTENO, OIB 30497044974, REMETINEČKA CESTA 7/1,10000 Zagreb</item>
      <item>PAULA JUSIĆ, OIB 83665167882, Trg I.A. i V.Mažuranića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41201214599</item>
      <item>, OIB 77576567897</item>
      <item>, OIB 33644979428</item>
      <item>, OIB 23514740951</item>
      <item>, OIB 30497044974</item>
      <item>, OIB 83665167882</item>
    </izvorni_sadrzaj>
    <derivirana_varijabla naziv="DomainObject.Predmet.SudioniciListNazivOIB_1">
      <item>, OIB 85821130368</item>
      <item>, OIB 41201214599</item>
      <item>, OIB 77576567897</item>
      <item>, OIB 33644979428</item>
      <item>, OIB 23514740951</item>
      <item>, OIB 30497044974</item>
      <item>, OIB 83665167882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80494-BCE6-4C30-B49C-B1E12856B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2271</properties:Characters>
  <properties:Lines>72</properties:Lines>
  <properties:Paragraphs>27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2017-05-29T06:04:00Z</cp:lastPrinted>
  <dcterms:modified xmlns:xsi="http://www.w3.org/2001/XMLSchema-instance" xsi:type="dcterms:W3CDTF">2017-05-29T06:04:00Z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