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82EDA" w:rsidR="00DC5A64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C5A64" w:rsidP="00B82EDA" w:rsidR="00DC5A64" w:rsidRPr="00B97334">
            <w:pPr>
              <w:jc w:val="center"/>
            </w:pPr>
            <w:bookmarkStart w:name="_GoBack" w:id="0"/>
            <w:bookmarkEnd w:id="0"/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5A64" w:rsidP="00B82EDA" w:rsidR="00DC5A64" w:rsidRPr="00B97334">
            <w:pPr>
              <w:jc w:val="center"/>
            </w:pPr>
            <w:r w:rsidRPr="00B97334">
              <w:t>Republika Hrvatska</w:t>
            </w:r>
          </w:p>
          <w:p w:rsidRDefault="00DC5A64" w:rsidP="00B82EDA" w:rsidR="00DC5A64" w:rsidRPr="00B97334">
            <w:pPr>
              <w:jc w:val="center"/>
            </w:pPr>
            <w:r w:rsidRPr="00B97334">
              <w:t>Trgovački sud u Osijeku</w:t>
            </w:r>
          </w:p>
          <w:p w:rsidRDefault="00DC5A64" w:rsidP="00B82EDA" w:rsidR="00DC5A64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B82EDA" w:rsidR="00DC5A64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C5A64" w:rsidP="00F277AA" w:rsidR="00DC5A64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>-St-</w:t>
            </w:r>
            <w:r w:rsidR="00EB246D">
              <w:t>1493</w:t>
            </w:r>
            <w:r>
              <w:t>/2018</w:t>
            </w:r>
            <w:r w:rsidR="00F277AA">
              <w:t>-6</w:t>
            </w:r>
          </w:p>
        </w:tc>
      </w:tr>
    </w:tbl>
    <w:p w14:textId="e2673f8" w14:paraId="e2673f8" w:rsidRDefault="005347D1" w:rsidP="005347D1" w:rsidR="005347D1">
      <w:pPr>
        <w15:collapsed w:val="false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A750D9" w:rsidP="005347D1" w:rsidR="00A750D9">
      <w:pPr>
        <w:jc w:val="center"/>
        <w:rPr>
          <w:rFonts w:eastAsia="Calibri"/>
          <w:lang w:eastAsia="en-US"/>
        </w:rPr>
      </w:pPr>
    </w:p>
    <w:p w:rsidRDefault="005347D1" w:rsidP="005347D1" w:rsidR="005347D1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347D1" w:rsidP="005347D1" w:rsidR="005347D1">
      <w:pPr>
        <w:rPr>
          <w:rFonts w:eastAsia="Calibri"/>
          <w:lang w:eastAsia="en-US"/>
        </w:rPr>
      </w:pPr>
    </w:p>
    <w:p w:rsidRDefault="005347D1" w:rsidP="005347D1" w:rsidR="005347D1">
      <w:pPr>
        <w:ind w:firstLine="708"/>
        <w:jc w:val="both"/>
      </w:pPr>
      <w:r>
        <w:rPr>
          <w:rFonts w:eastAsia="Calibri"/>
          <w:lang w:eastAsia="en-US"/>
        </w:rPr>
        <w:t xml:space="preserve">TRGOVAČKI SUD U OSIJEKU, po višem sudskom savjetniku Josi Jovanović,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5D551F">
        <w:t xml:space="preserve"> </w:t>
      </w:r>
      <w:r w:rsidR="00EB246D">
        <w:t>ŠKRABATORIJ društvo s ograničenom odgovornošću za trgovinu i usluge Zagreb, Petrova 39 A, OIB: 82014910678, MBS: 080889506, dana 9. siječnja 2019.</w:t>
      </w:r>
      <w:r>
        <w:t xml:space="preserve"> </w:t>
      </w:r>
    </w:p>
    <w:p w:rsidRDefault="005347D1" w:rsidP="000A7585" w:rsidR="005347D1">
      <w:pPr>
        <w:ind w:hanging="720" w:left="360"/>
        <w:rPr>
          <w:sz w:val="22"/>
          <w:szCs w:val="22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5347D1" w:rsidRPr="005347D1">
        <w:t xml:space="preserve"> </w:t>
      </w:r>
      <w:r w:rsidR="00EB246D">
        <w:t>ŠKRABATORIJ društvo s ograničenom odgovornošću za trgovinu i usluge Zagreb, Petrova 39 A, OIB: 82014910678, MBS: 080889506,</w:t>
      </w:r>
      <w:r w:rsidR="005347D1">
        <w:t xml:space="preserve"> </w:t>
      </w:r>
      <w:r w:rsidR="00BB523C">
        <w:t xml:space="preserve"> i odbacuje zahtjev  Financijske agencije, Regionalnog centra Zagreb, Podružnice Zagreb, OIB: 85821130368, Zagreb, Trg svibanjskih žrtava 1995. 1, za provedbu skraćenog stečajnog postupk</w:t>
      </w:r>
      <w:r w:rsidR="005347D1">
        <w:t>a</w:t>
      </w:r>
      <w:r w:rsidR="00BB523C">
        <w:t>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A750D9" w:rsidP="00B50F94" w:rsidR="00A750D9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A750D9" w:rsidP="000A7585" w:rsidR="00A750D9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EB246D">
        <w:rPr>
          <w:bCs/>
        </w:rPr>
        <w:t>17. rujna</w:t>
      </w:r>
      <w:r w:rsidR="00DC5A64">
        <w:rPr>
          <w:bCs/>
        </w:rPr>
        <w:t xml:space="preserve"> </w:t>
      </w:r>
      <w:r w:rsidR="005347D1">
        <w:rPr>
          <w:bCs/>
        </w:rPr>
        <w:t xml:space="preserve">2018. </w:t>
      </w:r>
      <w:r>
        <w:rPr>
          <w:bCs/>
        </w:rPr>
        <w:t>zaprimio je zahtjev Financijske agencije, Regionalnog centra Zagreb, Podružnice Zagreb, za provedbu skraćenog stečajnog postupka, Klasa: 110-07/1</w:t>
      </w:r>
      <w:r w:rsidR="005347D1">
        <w:rPr>
          <w:bCs/>
        </w:rPr>
        <w:t>8</w:t>
      </w:r>
      <w:r>
        <w:rPr>
          <w:bCs/>
        </w:rPr>
        <w:t>-01/04, Ur.broj: 04-06-1</w:t>
      </w:r>
      <w:r w:rsidR="005347D1">
        <w:rPr>
          <w:bCs/>
        </w:rPr>
        <w:t>8-</w:t>
      </w:r>
      <w:r w:rsidR="00DC5A64">
        <w:rPr>
          <w:bCs/>
        </w:rPr>
        <w:t>4</w:t>
      </w:r>
      <w:r w:rsidR="00EB246D">
        <w:rPr>
          <w:bCs/>
        </w:rPr>
        <w:t>083 od 13. rujna</w:t>
      </w:r>
      <w:r w:rsidR="00DC5A64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nad stečajnim dužnikom</w:t>
      </w:r>
      <w:r w:rsidR="00EB246D">
        <w:rPr>
          <w:bCs/>
        </w:rPr>
        <w:t xml:space="preserve"> </w:t>
      </w:r>
      <w:r w:rsidR="00EB246D">
        <w:t>ŠKRABATORIJ društvo s ograničenom odgovornošću za trgovinu i usluge Zagreb, Petrova 39 A, OIB: 82014910678, MBS: 080889506</w:t>
      </w:r>
      <w:r w:rsidR="00DC5A64">
        <w:t xml:space="preserve">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DC5A64">
        <w:rPr>
          <w:bCs/>
        </w:rPr>
        <w:t>669</w:t>
      </w:r>
      <w:r w:rsidR="005347D1">
        <w:rPr>
          <w:bCs/>
        </w:rPr>
        <w:t xml:space="preserve">/18-3 od </w:t>
      </w:r>
      <w:r w:rsidR="00DC5A64">
        <w:rPr>
          <w:bCs/>
        </w:rPr>
        <w:t xml:space="preserve">26. listopada </w:t>
      </w:r>
      <w:r w:rsidR="005347D1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8A4BF6">
        <w:rPr>
          <w:bCs/>
        </w:rPr>
        <w:t xml:space="preserve">15. studenoga </w:t>
      </w:r>
      <w:r w:rsidR="000E28EB">
        <w:rPr>
          <w:bCs/>
        </w:rPr>
        <w:t>2018.</w:t>
      </w:r>
    </w:p>
    <w:p w:rsidRDefault="00BB523C" w:rsidP="00E763C9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EB246D">
        <w:rPr>
          <w:bCs/>
        </w:rPr>
        <w:t>24. prosinca</w:t>
      </w:r>
      <w:r w:rsidR="008A4BF6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stečajni dužnik obavijestio je Trgovački sud u </w:t>
      </w:r>
      <w:r w:rsidR="004F3B41">
        <w:rPr>
          <w:bCs/>
        </w:rPr>
        <w:t>Osijeku</w:t>
      </w:r>
      <w:r>
        <w:rPr>
          <w:bCs/>
        </w:rPr>
        <w:t xml:space="preserve">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</w:t>
      </w:r>
      <w:r w:rsidR="005347D1">
        <w:rPr>
          <w:bCs/>
        </w:rPr>
        <w:t>2</w:t>
      </w:r>
      <w:r>
        <w:rPr>
          <w:bCs/>
        </w:rPr>
        <w:t>0-</w:t>
      </w:r>
      <w:r w:rsidR="005347D1">
        <w:rPr>
          <w:bCs/>
        </w:rPr>
        <w:t>11/18</w:t>
      </w:r>
      <w:r>
        <w:rPr>
          <w:bCs/>
        </w:rPr>
        <w:t>-01/</w:t>
      </w:r>
      <w:r w:rsidR="005347D1">
        <w:rPr>
          <w:bCs/>
        </w:rPr>
        <w:t>1</w:t>
      </w:r>
      <w:r>
        <w:rPr>
          <w:bCs/>
        </w:rPr>
        <w:t>, Ur.broj: 08-206-</w:t>
      </w:r>
      <w:r w:rsidR="005347D1">
        <w:rPr>
          <w:bCs/>
        </w:rPr>
        <w:t xml:space="preserve">18 od </w:t>
      </w:r>
      <w:r w:rsidR="00EB246D">
        <w:rPr>
          <w:bCs/>
        </w:rPr>
        <w:t>20. prosinca</w:t>
      </w:r>
      <w:r w:rsidR="000E28EB">
        <w:rPr>
          <w:bCs/>
        </w:rPr>
        <w:t xml:space="preserve"> </w:t>
      </w:r>
      <w:r w:rsidR="005347D1">
        <w:rPr>
          <w:bCs/>
        </w:rPr>
        <w:t>2018.</w:t>
      </w:r>
      <w:r>
        <w:rPr>
          <w:bCs/>
        </w:rPr>
        <w:t xml:space="preserve">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lastRenderedPageBreak/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EB246D">
        <w:rPr>
          <w:rFonts w:eastAsia="Calibri"/>
          <w:lang w:eastAsia="en-US"/>
        </w:rPr>
        <w:t>9. siječnja 2019.</w:t>
      </w:r>
      <w:r>
        <w:rPr>
          <w:rFonts w:eastAsia="Calibri"/>
          <w:lang w:eastAsia="en-US"/>
        </w:rPr>
        <w:t xml:space="preserve">   </w:t>
      </w:r>
    </w:p>
    <w:p w:rsidRDefault="004F3B41" w:rsidP="004F3B41" w:rsidR="004F3B41" w:rsidRPr="0039507C"/>
    <w:p w:rsidRDefault="004F3B41" w:rsidP="004F3B41" w:rsidR="004F3B41" w:rsidRPr="00B97334">
      <w:pPr>
        <w:rPr>
          <w:b/>
        </w:rPr>
      </w:pPr>
      <w:r w:rsidRPr="00B97334">
        <w:t>Zapisničar:</w:t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</w:r>
      <w:r w:rsidRPr="00B97334">
        <w:tab/>
        <w:t xml:space="preserve">     </w:t>
      </w:r>
      <w:r w:rsidRPr="00B97334">
        <w:tab/>
        <w:t xml:space="preserve"> Viši sudski savjetnik:</w:t>
      </w:r>
    </w:p>
    <w:p w:rsidRDefault="004F3B41" w:rsidP="004F3B41" w:rsidR="004F3B41" w:rsidRPr="00B97334">
      <w:pPr>
        <w:pStyle w:val="Naslov2"/>
        <w:rPr>
          <w:b w:val="false"/>
          <w:lang w:val="hr-HR"/>
        </w:rPr>
      </w:pPr>
      <w:r w:rsidRPr="00B97334">
        <w:rPr>
          <w:rFonts w:eastAsia="Calibri"/>
          <w:b w:val="false"/>
        </w:rPr>
        <w:t>Ljiljana Floršić</w:t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</w:r>
      <w:r w:rsidRPr="00B97334">
        <w:rPr>
          <w:b w:val="false"/>
          <w:lang w:val="hr-HR"/>
        </w:rPr>
        <w:tab/>
        <w:t xml:space="preserve">     Joso Jovanović</w:t>
      </w:r>
    </w:p>
    <w:p w:rsidRDefault="004F3B41" w:rsidP="004F3B41" w:rsidR="004F3B41" w:rsidRPr="00B97334"/>
    <w:p w:rsidRDefault="004F3B41" w:rsidP="004F3B41" w:rsidR="004F3B41">
      <w:pPr>
        <w:pStyle w:val="Tijeloteksta"/>
        <w:jc w:val="left"/>
      </w:pPr>
      <w:r>
        <w:t>Uputa o pravnom lijeku:</w:t>
      </w:r>
    </w:p>
    <w:p w:rsidRDefault="004F3B41" w:rsidP="004F3B41" w:rsidR="004F3B41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F3B41" w:rsidP="004F3B41" w:rsidR="004F3B41">
      <w:pPr>
        <w:pStyle w:val="Tijeloteksta"/>
        <w:jc w:val="left"/>
      </w:pPr>
    </w:p>
    <w:p w:rsidRDefault="004F3B41" w:rsidP="004F3B41" w:rsidR="004F3B41">
      <w:pPr>
        <w:pStyle w:val="Tijeloteksta"/>
        <w:jc w:val="left"/>
      </w:pPr>
      <w:r>
        <w:t>DNA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predlagatelj - FINA Regionalni centar Zagreb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riješeno obustavom </w:t>
      </w:r>
    </w:p>
    <w:p w:rsidRDefault="004F3B41" w:rsidP="004F3B41" w:rsidR="004F3B41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4F3B41" w:rsidP="004F3B41" w:rsidR="004F3B41">
      <w:pPr>
        <w:pStyle w:val="Tijeloteksta"/>
      </w:pP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4F3B41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7A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EB246D">
      <w:t>1493</w:t>
    </w:r>
    <w:r w:rsidR="00A750D9">
      <w:t>/2018</w:t>
    </w:r>
    <w:r w:rsidR="000E28EB">
      <w:t>-3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28EB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3B41"/>
    <w:rsid w:val="004F5FE8"/>
    <w:rsid w:val="005347D1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51F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63018"/>
    <w:rsid w:val="00875548"/>
    <w:rsid w:val="008A4BF6"/>
    <w:rsid w:val="008A66B9"/>
    <w:rsid w:val="008C7029"/>
    <w:rsid w:val="00901EF5"/>
    <w:rsid w:val="00912CF5"/>
    <w:rsid w:val="00924D20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50D9"/>
    <w:rsid w:val="00AA4267"/>
    <w:rsid w:val="00AA6B6E"/>
    <w:rsid w:val="00AD52E8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5411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C5A64"/>
    <w:rsid w:val="00DE5F69"/>
    <w:rsid w:val="00DE722B"/>
    <w:rsid w:val="00DF1C9F"/>
    <w:rsid w:val="00E06819"/>
    <w:rsid w:val="00E23AF8"/>
    <w:rsid w:val="00E60C19"/>
    <w:rsid w:val="00E70E4B"/>
    <w:rsid w:val="00E763C9"/>
    <w:rsid w:val="00E96356"/>
    <w:rsid w:val="00EA028A"/>
    <w:rsid w:val="00EB246D"/>
    <w:rsid w:val="00EC0019"/>
    <w:rsid w:val="00ED4C16"/>
    <w:rsid w:val="00EE6B7F"/>
    <w:rsid w:val="00F040DB"/>
    <w:rsid w:val="00F277AA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true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63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customStyle="1" w:styleId="VSVerzija" w:type="paragraph">
    <w:name w:val="VS_Verzija"/>
    <w:basedOn w:val="Normal"/>
    <w:rsid w:val="00DC5A6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63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St-1493/2018-6</izvorni_sadrzaj>
    <derivirana_varijabla naziv="DomainObject.Oznaka_1">St-1493/2018-6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2019.</izvorni_sadrzaj>
    <derivirana_varijabla naziv="DomainObject.Predmet.DatumRjesavanja_1">9.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St-1493/2018</izvorni_sadrzaj>
    <derivirana_varijabla naziv="DomainObject.Predmet.OznakaBroj_1">St-1493/2018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ŠKRABATORIJ društvo s ograničenom odgovornošću za trgovinu i usluge</izvorni_sadrzaj>
    <derivirana_varijabla naziv="DomainObject.Predmet.ProtustrankaFormated_1">  ŠKRABATORIJ društvo s ograničenom odgovornošću za trgovinu i usluge</derivirana_varijabla>
  </DomainObject.Predmet.ProtustrankaFormated>
  <DomainObject.Predmet.ProtustrankaFormatedOIB>
    <izvorni_sadrzaj>  ŠKRABATORIJ društvo s ograničenom odgovornošću za trgovinu i usluge, OIB 82014910678</izvorni_sadrzaj>
    <derivirana_varijabla naziv="DomainObject.Predmet.ProtustrankaFormatedOIB_1">  ŠKRABATORIJ društvo s ograničenom odgovornošću za trgovinu i usluge, OIB 82014910678</derivirana_varijabla>
  </DomainObject.Predmet.ProtustrankaFormatedOIB>
  <DomainObject.Predmet.ProtustrankaFormatedWithAdress>
    <izvorni_sadrzaj> ŠKRABATORIJ društvo s ograničenom odgovornošću za trgovinu i usluge, Petrova 39 A, 10000 Zagreb</izvorni_sadrzaj>
    <derivirana_varijabla naziv="DomainObject.Predmet.ProtustrankaFormatedWithAdress_1"> ŠKRABATORIJ društvo s ograničenom odgovornošću za trgovinu i usluge, Petrova 39 A, 10000 Zagreb</derivirana_varijabla>
  </DomainObject.Predmet.ProtustrankaFormatedWithAdress>
  <DomainObject.Predmet.ProtustrankaFormatedWithAdressOIB>
    <izvorni_sadrzaj> ŠKRABATORIJ društvo s ograničenom odgovornošću za trgovinu i usluge, OIB 82014910678, Petrova 39 A, 10000 Zagreb</izvorni_sadrzaj>
    <derivirana_varijabla naziv="DomainObject.Predmet.ProtustrankaFormatedWithAdressOIB_1"> ŠKRABATORIJ društvo s ograničenom odgovornošću za trgovinu i usluge, OIB 82014910678, Petrova 39 A, 10000 Zagreb</derivirana_varijabla>
  </DomainObject.Predmet.ProtustrankaFormatedWithAdressOIB>
  <DomainObject.Predmet.ProtustrankaWithAdress>
    <izvorni_sadrzaj>ŠKRABATORIJ društvo s ograničenom odgovornošću za trgovinu i usluge Petrova 39 A, 10000 Zagreb</izvorni_sadrzaj>
    <derivirana_varijabla naziv="DomainObject.Predmet.ProtustrankaWithAdress_1">ŠKRABATORIJ društvo s ograničenom odgovornošću za trgovinu i usluge Petrova 39 A, 10000 Zagreb</derivirana_varijabla>
  </DomainObject.Predmet.ProtustrankaWithAdress>
  <DomainObject.Predmet.ProtustrankaWithAdressOIB>
    <izvorni_sadrzaj>ŠKRABATORIJ društvo s ograničenom odgovornošću za trgovinu i usluge, OIB 82014910678, Petrova 39 A, 10000 Zagreb</izvorni_sadrzaj>
    <derivirana_varijabla naziv="DomainObject.Predmet.ProtustrankaWithAdressOIB_1">ŠKRABATORIJ društvo s ograničenom odgovornošću za trgovinu i usluge, OIB 82014910678, Petrova 39 A, 10000 Zagreb</derivirana_varijabla>
  </DomainObject.Predmet.ProtustrankaWithAdressOIB>
  <DomainObject.Predmet.ProtustrankaNazivFormated>
    <izvorni_sadrzaj>ŠKRABATORIJ društvo s ograničenom odgovornošću za trgovinu i usluge</izvorni_sadrzaj>
    <derivirana_varijabla naziv="DomainObject.Predmet.ProtustrankaNazivFormated_1">ŠKRABATORIJ društvo s ograničenom odgovornošću za trgovinu i usluge</derivirana_varijabla>
  </DomainObject.Predmet.ProtustrankaNazivFormated>
  <DomainObject.Predmet.ProtustrankaNazivFormatedOIB>
    <izvorni_sadrzaj>ŠKRABATORIJ društvo s ograničenom odgovornošću za trgovinu i usluge, OIB 82014910678</izvorni_sadrzaj>
    <derivirana_varijabla naziv="DomainObject.Predmet.ProtustrankaNazivFormatedOIB_1">ŠKRABATORIJ društvo s ograničenom odgovornošću za trgovinu i usluge, OIB 82014910678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ŠKRABATORIJ društvo s ograničenom odgovornošću za trgovinu i usluge</item>
    </izvorni_sadrzaj>
    <derivirana_varijabla naziv="DomainObject.Predmet.ProtuStrankaListFormated_1">
      <item>ŠKRABATORIJ društvo s ograničenom odgovornošću za trgovinu i usluge</item>
    </derivirana_varijabla>
  </DomainObject.Predmet.ProtuStrankaListFormated>
  <DomainObject.Predmet.ProtuStrankaListFormatedOIB>
    <izvorni_sadrzaj>
      <item>ŠKRABATORIJ društvo s ograničenom odgovornošću za trgovinu i usluge, OIB 82014910678</item>
    </izvorni_sadrzaj>
    <derivirana_varijabla naziv="DomainObject.Predmet.ProtuStrankaListFormatedOIB_1">
      <item>ŠKRABATORIJ društvo s ograničenom odgovornošću za trgovinu i usluge, OIB 82014910678</item>
    </derivirana_varijabla>
  </DomainObject.Predmet.ProtuStrankaListFormatedOIB>
  <DomainObject.Predmet.ProtuStrankaListFormatedWithAdress>
    <izvorni_sadrzaj>
      <item>ŠKRABATORIJ društvo s ograničenom odgovornošću za trgovinu i usluge, Petrova 39 A, 10000 Zagreb</item>
    </izvorni_sadrzaj>
    <derivirana_varijabla naziv="DomainObject.Predmet.ProtuStrankaListFormatedWithAdress_1">
      <item>ŠKRABATORIJ društvo s ograničenom odgovornošću za trgovinu i usluge, Petrova 39 A, 10000 Zagreb</item>
    </derivirana_varijabla>
  </DomainObject.Predmet.ProtuStrankaListFormatedWithAdress>
  <DomainObject.Predmet.ProtuStrankaListFormatedWithAdressOIB>
    <izvorni_sadrzaj>
      <item>ŠKRABATORIJ društvo s ograničenom odgovornošću za trgovinu i usluge, OIB 82014910678, Petrova 39 A, 10000 Zagreb</item>
    </izvorni_sadrzaj>
    <derivirana_varijabla naziv="DomainObject.Predmet.ProtuStrankaListFormatedWithAdressOIB_1">
      <item>ŠKRABATORIJ društvo s ograničenom odgovornošću za trgovinu i usluge, OIB 82014910678, Petrova 39 A, 10000 Zagreb</item>
    </derivirana_varijabla>
  </DomainObject.Predmet.ProtuStrankaListFormatedWithAdressOIB>
  <DomainObject.Predmet.ProtuStrankaListNazivFormated>
    <izvorni_sadrzaj>
      <item>ŠKRABATORIJ društvo s ograničenom odgovornošću za trgovinu i usluge</item>
    </izvorni_sadrzaj>
    <derivirana_varijabla naziv="DomainObject.Predmet.ProtuStrankaListNazivFormated_1">
      <item>ŠKRABATORIJ društvo s ograničenom odgovornošću za trgovinu i usluge</item>
    </derivirana_varijabla>
  </DomainObject.Predmet.ProtuStrankaListNazivFormated>
  <DomainObject.Predmet.ProtuStrankaListNazivFormatedOIB>
    <izvorni_sadrzaj>
      <item>ŠKRABATORIJ društvo s ograničenom odgovornošću za trgovinu i usluge, OIB 82014910678</item>
    </izvorni_sadrzaj>
    <derivirana_varijabla naziv="DomainObject.Predmet.ProtuStrankaListNazivFormatedOIB_1">
      <item>ŠKRABATORIJ društvo s ograničenom odgovornošću za trgovinu i usluge, OIB 82014910678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St-1493/2018-6</izvorni_sadrzaj>
    <derivirana_varijabla naziv="DomainObject.PoslovniBrojDokumenta_1">St-1493/2018-6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ŠKRABATORIJ društvo s ograničenom odgovornošću za trgovinu i usluge</izvorni_sadrzaj>
    <derivirana_varijabla naziv="DomainObject.Predmet.ProtustrankaIDrugi_1">ŠKRABATORIJ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ŠKRABATORIJ društvo s ograničenom odgovornošću za trgovinu i usluge, OIB 82014910678, Petrova 39 A, 10000 Zagreb</izvorni_sadrzaj>
    <derivirana_varijabla naziv="DomainObject.Predmet.ProtustrankaIDrugiAdressOIB_1">ŠKRABATORIJ društvo s ograničenom odgovornošću za trgovinu i usluge, OIB 82014910678, Petrova 39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2019.</izvorni_sadrzaj>
    <derivirana_varijabla naziv="DomainObject.Predmet.OdlukaRjesenje.DatumDonosenjaOdluke_1">9.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St-1493/2018-6</izvorni_sadrzaj>
    <derivirana_varijabla naziv="DomainObject.Predmet.OdlukaRjesenje.Oznaka_1">St-1493/2018-6</derivirana_varijabla>
  </DomainObject.Predmet.OdlukaRjesenje.Oznaka>
  <DomainObject.Predmet.SudioniciListNaziv>
    <izvorni_sadrzaj>
      <item>ŠKRABATORIJ društvo s ograničenom odgovornošću za trgovinu i usluge</item>
      <item>FINA Regionalni centar Zagreb</item>
    </izvorni_sadrzaj>
    <derivirana_varijabla naziv="DomainObject.Predmet.SudioniciListNaziv_1">
      <item>ŠKRABATORIJ društvo s ograničenom odgovornošću za trgovinu i usluge</item>
      <item>FINA Regionalni centar Zagreb</item>
    </derivirana_varijabla>
  </DomainObject.Predmet.SudioniciListNaziv>
  <DomainObject.Predmet.SudioniciListAdressOIB>
    <izvorni_sadrzaj>
      <item>ŠKRABATORIJ društvo s ograničenom odgovornošću za trgovinu i usluge, OIB 82014910678, Petrova 39 A,10000 Zagreb</item>
      <item>FINA Regionalni centar Zagreb, OIB 85821130368, Trg svibanjskih žrtava 1995. 1,10000 Zagreb</item>
    </izvorni_sadrzaj>
    <derivirana_varijabla naziv="DomainObject.Predmet.SudioniciListAdressOIB_1">
      <item>ŠKRABATORIJ društvo s ograničenom odgovornošću za trgovinu i usluge, OIB 82014910678, Petrova 39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82014910678</item>
      <item>, OIB 85821130368</item>
    </izvorni_sadrzaj>
    <derivirana_varijabla naziv="DomainObject.Predmet.SudioniciListNazivOIB_1">
      <item>, OIB 82014910678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St-1493/2018-3</izvorni_sadrzaj>
    <derivirana_varijabla naziv="DomainObject.PredzadnjaOdlukaIzPredmeta.Oznaka_1">St-1493/2018-3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16C2E-5466-43AF-97D6-044BD9819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3260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2019-01-09T12:59:00Z</dcterms:created>
  <dc:creator>Korisnik</dc:creator>
  <cp:lastModifiedBy>Ljiljana Floršić</cp:lastModifiedBy>
  <cp:lastPrinted>2018-12-06T08:14:00Z</cp:lastPrinted>
  <dcterms:modified xmlns:xsi="http://www.w3.org/2001/XMLSchema-instance" xsi:type="dcterms:W3CDTF">2019-01-09T13:05:00Z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St-1493/2018-6 / Odluka - Rješenje o obustavi skraćenog stečajnog postupka (Obustava_-_odbacuje_se_prijedlog_-_dug_plaćen_-__St-1493-2018.docx)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