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f69e" w14:paraId="7b4f69e" w:rsidRDefault="007C7A5E" w:rsidP="00910611" w:rsidR="007C7A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A5E" w:rsidP="00910611" w:rsidR="007C7A5E">
      <w:r>
        <w:rPr>
          <w:rFonts w:eastAsia="MS Mincho"/>
        </w:rPr>
        <w:t>REPUBLIKA HRVATSKA</w:t>
      </w:r>
    </w:p>
    <w:p w:rsidRDefault="007C7A5E" w:rsidP="00910611" w:rsidR="007C7A5E">
      <w:r>
        <w:rPr>
          <w:rFonts w:eastAsia="MS Mincho"/>
        </w:rPr>
        <w:t>TRGOVAČKI SUD U RIJECI</w:t>
      </w:r>
    </w:p>
    <w:p w:rsidRDefault="007C7A5E" w:rsidR="007C7A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A1C5C" w:rsidP="00A14336" w:rsidR="00AA1C5C"/>
    <w:p w:rsidRDefault="00AA1C5C" w:rsidP="00A14336" w:rsidR="00AA1C5C"/>
    <w:p w:rsidRDefault="00AA1C5C" w:rsidP="00A14336" w:rsidR="00AA1C5C"/>
    <w:p w:rsidRDefault="00AA1C5C" w:rsidP="00A14336" w:rsidR="00AA1C5C"/>
    <w:p w:rsidRDefault="00AA1C5C" w:rsidP="00A14336" w:rsidR="00AA1C5C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B03DD4" w:rsidP="00B03DD4" w:rsidR="00B03DD4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0E2E04">
        <w:rPr>
          <w:bCs/>
        </w:rPr>
        <w:t>SAV - GRAD</w:t>
      </w:r>
      <w:r w:rsidRPr="000E2E04">
        <w:t xml:space="preserve"> društvo s ograničenom odgovornošću za graditeljstvo i nekretnine Rijeka, Pećine 13 OIB: 93074733943</w:t>
      </w:r>
      <w:r w:rsidRPr="00DC0722">
        <w:t>, određuje se za dan</w:t>
      </w:r>
    </w:p>
    <w:p w:rsidRDefault="00B03DD4" w:rsidP="00B03DD4" w:rsidR="00B03DD4" w:rsidRPr="00DC0722"/>
    <w:p w:rsidRDefault="00B03DD4" w:rsidP="00B03DD4" w:rsidR="00B03DD4" w:rsidRPr="00DC0722"/>
    <w:p w:rsidRDefault="00B03DD4" w:rsidP="00B03DD4" w:rsidR="00B03DD4" w:rsidRPr="00DC0722"/>
    <w:p w:rsidRDefault="00B03DD4" w:rsidP="00B03DD4" w:rsidR="00B03DD4" w:rsidRPr="00DC0722">
      <w:pPr>
        <w:jc w:val="center"/>
      </w:pPr>
      <w:r>
        <w:t>24. studenoga</w:t>
      </w:r>
      <w:r w:rsidRPr="00DC0722">
        <w:t xml:space="preserve"> 201</w:t>
      </w:r>
      <w:r>
        <w:t>6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B03DD4" w:rsidP="00B03DD4" w:rsidR="00B03DD4" w:rsidRPr="00DC0722">
      <w:pPr>
        <w:jc w:val="center"/>
      </w:pPr>
      <w:r w:rsidRPr="00DC0722">
        <w:t>kod Trgovačkog suda u Rijeci</w:t>
      </w:r>
    </w:p>
    <w:p w:rsidRDefault="00B03DD4" w:rsidP="00B03DD4" w:rsidR="00B03DD4" w:rsidRPr="00DC0722">
      <w:pPr>
        <w:jc w:val="center"/>
      </w:pPr>
      <w:r w:rsidRPr="00DC0722">
        <w:t>Zadarska 1 i 3</w:t>
      </w:r>
    </w:p>
    <w:p w:rsidRDefault="00B03DD4" w:rsidP="00B03DD4" w:rsidR="00B03DD4" w:rsidRPr="00DC0722">
      <w:pPr>
        <w:jc w:val="center"/>
      </w:pPr>
      <w:r w:rsidRPr="00DC0722">
        <w:t>sudnica br. 3, I. kat.</w:t>
      </w:r>
    </w:p>
    <w:p w:rsidRDefault="00B03DD4" w:rsidP="00B03DD4" w:rsidR="00B03DD4" w:rsidRPr="00DC0722">
      <w:pPr>
        <w:jc w:val="both"/>
      </w:pPr>
    </w:p>
    <w:p w:rsidRDefault="00B03DD4" w:rsidP="00B03DD4" w:rsidR="00B03DD4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A14336" w:rsidP="00A14336" w:rsidR="00A14336" w:rsidRPr="00B565C5"/>
    <w:p w:rsidRDefault="00A14336" w:rsidP="00A14336" w:rsidR="00A14336" w:rsidRPr="00B565C5"/>
    <w:p w:rsidRDefault="00BD7B5B" w:rsidP="00A14336" w:rsidR="00A14336" w:rsidRPr="00B565C5">
      <w:r w:rsidRPr="00B565C5">
        <w:t>(</w:t>
      </w:r>
      <w:proofErr w:type="spellStart"/>
      <w:r w:rsidRPr="00B565C5">
        <w:t>Posl</w:t>
      </w:r>
      <w:proofErr w:type="spellEnd"/>
      <w:r w:rsidRPr="00B565C5">
        <w:t xml:space="preserve">. br. 14 </w:t>
      </w:r>
      <w:proofErr w:type="spellStart"/>
      <w:r w:rsidRPr="00B565C5">
        <w:t>Stpn</w:t>
      </w:r>
      <w:proofErr w:type="spellEnd"/>
      <w:r w:rsidRPr="00B565C5">
        <w:t>-</w:t>
      </w:r>
      <w:r w:rsidR="00B03DD4">
        <w:t>11/2016</w:t>
      </w:r>
      <w:r w:rsidR="00A14336" w:rsidRPr="00B565C5">
        <w:t xml:space="preserve"> od </w:t>
      </w:r>
      <w:r w:rsidR="00B03DD4">
        <w:t>5. listopada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737" w:rsidR="00D76737">
      <w:r>
        <w:separator/>
      </w:r>
    </w:p>
  </w:endnote>
  <w:endnote w:id="0" w:type="continuationSeparator">
    <w:p w:rsidRDefault="00D76737" w:rsidR="00D7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DD4" w:rsidR="00B03DD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DD4" w:rsidR="00B03DD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DD4" w:rsidR="00B03D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737" w:rsidR="00D76737">
      <w:r>
        <w:separator/>
      </w:r>
    </w:p>
  </w:footnote>
  <w:footnote w:id="0" w:type="continuationSeparator">
    <w:p w:rsidRDefault="00D76737" w:rsidR="00D76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DD4" w:rsidR="00B03D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proofErr w:type="spellStart"/>
    <w:r w:rsidRPr="00B565C5">
      <w:t>Posl</w:t>
    </w:r>
    <w:proofErr w:type="spellEnd"/>
    <w:r w:rsidRPr="00B565C5">
      <w:t xml:space="preserve">. br. 14 </w:t>
    </w:r>
    <w:proofErr w:type="spellStart"/>
    <w:r w:rsidRPr="00B565C5">
      <w:t>Stpn</w:t>
    </w:r>
    <w:proofErr w:type="spellEnd"/>
    <w:r w:rsidRPr="00B565C5">
      <w:t>-</w:t>
    </w:r>
    <w:r w:rsidR="00B03DD4">
      <w:t>11/2016-5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DD4" w:rsidR="00B03D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901BF"/>
    <w:rsid w:val="002A0C18"/>
    <w:rsid w:val="002D2DDD"/>
    <w:rsid w:val="00333140"/>
    <w:rsid w:val="0038054A"/>
    <w:rsid w:val="00423D62"/>
    <w:rsid w:val="00444610"/>
    <w:rsid w:val="00546779"/>
    <w:rsid w:val="00556C6E"/>
    <w:rsid w:val="00606084"/>
    <w:rsid w:val="007C7A5E"/>
    <w:rsid w:val="0081752B"/>
    <w:rsid w:val="0086169B"/>
    <w:rsid w:val="008C0509"/>
    <w:rsid w:val="00A14336"/>
    <w:rsid w:val="00AA1C5C"/>
    <w:rsid w:val="00AA5FE2"/>
    <w:rsid w:val="00B03DD4"/>
    <w:rsid w:val="00B565C5"/>
    <w:rsid w:val="00B97D51"/>
    <w:rsid w:val="00BD7B5B"/>
    <w:rsid w:val="00C80A5F"/>
    <w:rsid w:val="00CC14A6"/>
    <w:rsid w:val="00CC3C67"/>
    <w:rsid w:val="00D36B12"/>
    <w:rsid w:val="00D4595D"/>
    <w:rsid w:val="00D76737"/>
    <w:rsid w:val="00D87D7F"/>
    <w:rsid w:val="00D942E9"/>
    <w:rsid w:val="00E22407"/>
    <w:rsid w:val="00E5454E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C7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7A5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C7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7A5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Stpn-11/2016</izvorni_sadrzaj>
    <derivirana_varijabla naziv="DomainObject.Predmet.OznakaBroj_1">Stpn-11/2016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SAV - GRAD d.o.o.  Rijeka</izvorni_sadrzaj>
    <derivirana_varijabla naziv="DomainObject.Predmet.StrankaFormated_1">  SAV - GRAD d.o.o.  Rijeka</derivirana_varijabla>
  </DomainObject.Predmet.StrankaFormated>
  <DomainObject.Predmet.StrankaFormatedOIB>
    <izvorni_sadrzaj>  SAV - GRAD d.o.o.  Rijeka, OIB 93074733943</izvorni_sadrzaj>
    <derivirana_varijabla naziv="DomainObject.Predmet.StrankaFormatedOIB_1">  SAV - GRAD d.o.o.  Rijeka, OIB 93074733943</derivirana_varijabla>
  </DomainObject.Predmet.StrankaFormatedOIB>
  <DomainObject.Predmet.StrankaFormatedWithAdress>
    <izvorni_sadrzaj> SAV - GRAD d.o.o.  Rijeka, Pećine 13, 51000 Rijeka</izvorni_sadrzaj>
    <derivirana_varijabla naziv="DomainObject.Predmet.StrankaFormatedWithAdress_1"> SAV - GRAD d.o.o.  Rijeka, Pećine 13, 51000 Rijeka</derivirana_varijabla>
  </DomainObject.Predmet.StrankaFormatedWithAdress>
  <DomainObject.Predmet.StrankaFormatedWithAdressOIB>
    <izvorni_sadrzaj> SAV - GRAD d.o.o.  Rijeka, OIB 93074733943, Pećine 13, 51000 Rijeka</izvorni_sadrzaj>
    <derivirana_varijabla naziv="DomainObject.Predmet.StrankaFormatedWithAdressOIB_1"> SAV - GRAD d.o.o.  Rijeka, OIB 93074733943, Pećine 13, 51000 Rijeka</derivirana_varijabla>
  </DomainObject.Predmet.StrankaFormatedWithAdressOIB>
  <DomainObject.Predmet.StrankaWithAdress>
    <izvorni_sadrzaj>SAV - GRAD d.o.o.  Rijeka Pećine 13,51000 Rijeka</izvorni_sadrzaj>
    <derivirana_varijabla naziv="DomainObject.Predmet.StrankaWithAdress_1">SAV - GRAD d.o.o.  Rijeka Pećine 13,51000 Rijeka</derivirana_varijabla>
  </DomainObject.Predmet.StrankaWithAdress>
  <DomainObject.Predmet.StrankaWithAdressOIB>
    <izvorni_sadrzaj>SAV - GRAD d.o.o.  Rijeka, OIB 93074733943, Pećine 13,51000 Rijeka</izvorni_sadrzaj>
    <derivirana_varijabla naziv="DomainObject.Predmet.StrankaWithAdressOIB_1">SAV - GRAD d.o.o.  Rijeka, OIB 93074733943, Pećine 13,51000 Rijeka</derivirana_varijabla>
  </DomainObject.Predmet.StrankaWithAdressOIB>
  <DomainObject.Predmet.StrankaNazivFormated>
    <izvorni_sadrzaj>SAV - GRAD d.o.o.  Rijeka</izvorni_sadrzaj>
    <derivirana_varijabla naziv="DomainObject.Predmet.StrankaNazivFormated_1">SAV - GRAD d.o.o.  Rijeka</derivirana_varijabla>
  </DomainObject.Predmet.StrankaNazivFormated>
  <DomainObject.Predmet.StrankaNazivFormatedOIB>
    <izvorni_sadrzaj>SAV - GRAD d.o.o.  Rijeka, OIB 93074733943</izvorni_sadrzaj>
    <derivirana_varijabla naziv="DomainObject.Predmet.StrankaNazivFormatedOIB_1">SAV - GRAD d.o.o.  Rijeka, OIB 93074733943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SAV - GRAD d.o.o.  Rijeka</item>
    </izvorni_sadrzaj>
    <derivirana_varijabla naziv="DomainObject.Predmet.StrankaListFormated_1">
      <item>SAV - GRAD d.o.o.  Rijeka</item>
    </derivirana_varijabla>
  </DomainObject.Predmet.StrankaListFormated>
  <DomainObject.Predmet.StrankaListFormatedOIB>
    <izvorni_sadrzaj>
      <item>SAV - GRAD d.o.o.  Rijeka, OIB 93074733943</item>
    </izvorni_sadrzaj>
    <derivirana_varijabla naziv="DomainObject.Predmet.StrankaListFormatedOIB_1">
      <item>SAV - GRAD d.o.o.  Rijeka, OIB 93074733943</item>
    </derivirana_varijabla>
  </DomainObject.Predmet.StrankaListFormatedOIB>
  <DomainObject.Predmet.StrankaListFormatedWithAdress>
    <izvorni_sadrzaj>
      <item>SAV - GRAD d.o.o.  Rijeka, Pećine 13, 51000 Rijeka</item>
    </izvorni_sadrzaj>
    <derivirana_varijabla naziv="DomainObject.Predmet.StrankaListFormatedWithAdress_1">
      <item>SAV - GRAD d.o.o.  Rijeka, Pećine 13, 51000 Rijeka</item>
    </derivirana_varijabla>
  </DomainObject.Predmet.StrankaListFormatedWithAdress>
  <DomainObject.Predmet.StrankaListFormatedWithAdressOIB>
    <izvorni_sadrzaj>
      <item>SAV - GRAD d.o.o.  Rijeka, OIB 93074733943, Pećine 13, 51000 Rijeka</item>
    </izvorni_sadrzaj>
    <derivirana_varijabla naziv="DomainObject.Predmet.StrankaListFormatedWithAdressOIB_1">
      <item>SAV - GRAD d.o.o.  Rijeka, OIB 93074733943, Pećine 13, 51000 Rijeka</item>
    </derivirana_varijabla>
  </DomainObject.Predmet.StrankaListFormatedWithAdressOIB>
  <DomainObject.Predmet.StrankaListNazivFormated>
    <izvorni_sadrzaj>
      <item>SAV - GRAD d.o.o.  Rijeka</item>
    </izvorni_sadrzaj>
    <derivirana_varijabla naziv="DomainObject.Predmet.StrankaListNazivFormated_1">
      <item>SAV - GRAD d.o.o.  Rijeka</item>
    </derivirana_varijabla>
  </DomainObject.Predmet.StrankaListNazivFormated>
  <DomainObject.Predmet.StrankaListNazivFormatedOIB>
    <izvorni_sadrzaj>
      <item>SAV - GRAD d.o.o.  Rijeka, OIB 93074733943</item>
    </izvorni_sadrzaj>
    <derivirana_varijabla naziv="DomainObject.Predmet.StrankaListNazivFormatedOIB_1">
      <item>SAV - GRAD d.o.o.  Rijeka, OIB 93074733943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SAV - GRAD d.o.o.  Rijeka</izvorni_sadrzaj>
    <derivirana_varijabla naziv="DomainObject.Predmet.StrankaIDrugi_1">SAV - GRAD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SAV - GRAD d.o.o.  Rijeka, OIB 93074733943, Pećine 13, 51000 Rijeka</izvorni_sadrzaj>
    <derivirana_varijabla naziv="DomainObject.Predmet.StrankaIDrugiAdressOIB_1">SAV - GRAD d.o.o.  Rijeka, OIB 93074733943, Pećine 13,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 - GRAD d.o.o.  Rijeka</item>
    </izvorni_sadrzaj>
    <derivirana_varijabla naziv="DomainObject.Predmet.SudioniciListNaziv_1">
      <item>SAV - GRAD d.o.o.  Rijeka</item>
    </derivirana_varijabla>
  </DomainObject.Predmet.SudioniciListNaziv>
  <DomainObject.Predmet.SudioniciListAdressOIB>
    <izvorni_sadrzaj>
      <item>SAV - GRAD d.o.o.  Rijeka, OIB 93074733943, Pećine 13,51000 Rijeka</item>
    </izvorni_sadrzaj>
    <derivirana_varijabla naziv="DomainObject.Predmet.SudioniciListAdressOIB_1">
      <item>SAV - GRAD d.o.o.  Rijeka, OIB 93074733943, Pećine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93074733943</item>
    </izvorni_sadrzaj>
    <derivirana_varijabla naziv="DomainObject.Predmet.SudioniciListNazivOIB_1">
      <item>, OIB 93074733943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107</properties:Words>
  <properties:Characters>600</properties:Characters>
  <properties:Lines>30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2016-10-05T09:01:00Z</dcterms:created>
  <dc:creator>vjelenovic</dc:creator>
  <cp:lastModifiedBy>Danijela Fumić</cp:lastModifiedBy>
  <dcterms:modified xmlns:xsi="http://www.w3.org/2001/XMLSchema-instance" xsi:type="dcterms:W3CDTF">2016-10-05T09:05:00Z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