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c794" w14:paraId="4cbc794" w:rsidRDefault="00795773" w:rsidP="00795773" w:rsidR="00795773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773" w:rsidP="00795773" w:rsidR="00795773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795773" w:rsidP="00795773" w:rsidR="0079577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795773" w:rsidP="00795773" w:rsidR="0079577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795773" w:rsidP="00795773" w:rsidR="00795773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St-616/2017-15</w:t>
      </w:r>
    </w:p>
    <w:p w:rsidRDefault="00795773" w:rsidP="00795773" w:rsidR="00795773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795773" w:rsidP="00795773" w:rsidR="00795773">
      <w:pPr>
        <w:jc w:val="center"/>
      </w:pPr>
      <w:r>
        <w:t>REPUBLIKA HRVATSKA</w:t>
      </w:r>
    </w:p>
    <w:p w:rsidRDefault="00795773" w:rsidP="00795773" w:rsidR="00795773">
      <w:pPr>
        <w:jc w:val="both"/>
      </w:pPr>
    </w:p>
    <w:p w:rsidRDefault="00795773" w:rsidP="00795773" w:rsidR="00795773">
      <w:pPr>
        <w:jc w:val="center"/>
      </w:pPr>
      <w:r>
        <w:t>R J E Š E NJ E</w:t>
      </w:r>
    </w:p>
    <w:p w:rsidRDefault="00795773" w:rsidP="00795773" w:rsidR="00795773">
      <w:pPr>
        <w:jc w:val="both"/>
      </w:pPr>
    </w:p>
    <w:p w:rsidRDefault="00795773" w:rsidP="00795773" w:rsidR="00795773">
      <w:pPr>
        <w:jc w:val="both"/>
      </w:pPr>
      <w:r>
        <w:tab/>
        <w:t xml:space="preserve">Trgovački sud u Varaždinu, po sucu toga suda po sucu toga suda Mariji Levanić-Škerbić, u prethodnom stečajnom postupku nad dužnikom LEO OBUĆA j.d.o.o. </w:t>
      </w:r>
      <w:proofErr w:type="spellStart"/>
      <w:r>
        <w:t>Hrastovsko</w:t>
      </w:r>
      <w:proofErr w:type="spellEnd"/>
      <w:r>
        <w:t>, Selska 88, OIB: 81820241691, radi otvaranja stečajnog postupka, 20. studenoga 2018.,</w:t>
      </w:r>
    </w:p>
    <w:p w:rsidRDefault="00795773" w:rsidP="00795773" w:rsidR="00795773">
      <w:pPr>
        <w:jc w:val="both"/>
      </w:pPr>
    </w:p>
    <w:p w:rsidRDefault="00795773" w:rsidP="00795773" w:rsidR="00795773">
      <w:pPr>
        <w:jc w:val="center"/>
      </w:pPr>
      <w:r>
        <w:t>r i j e š i o   j e</w:t>
      </w:r>
    </w:p>
    <w:p w:rsidRDefault="00795773" w:rsidP="00795773" w:rsidR="00795773">
      <w:pPr>
        <w:jc w:val="both"/>
      </w:pPr>
      <w:r>
        <w:tab/>
      </w:r>
      <w:r>
        <w:tab/>
      </w:r>
      <w:r>
        <w:tab/>
      </w:r>
    </w:p>
    <w:p w:rsidRDefault="00795773" w:rsidP="00795773" w:rsidR="00795773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LEO OBUĆA j.d.o.o. </w:t>
      </w:r>
      <w:proofErr w:type="spellStart"/>
      <w:r>
        <w:t>Hrastovsko</w:t>
      </w:r>
      <w:proofErr w:type="spellEnd"/>
      <w:r>
        <w:t>, Selska 88, OIB: 81820241691, unatoč utvrđenoj činjenici nedostatnosti stečajne mase, da u roku od 15 dana od dana objave oglasa na mrežnoj stranici e-Oglasna ploča suda na žiro-račun ovog suda otvoren kod Hrvatske poštanske banke broj: HR6223900011300002746, poziv na broj odobrenja: 22061617, iznos od 11.300,00 kn na ime predujmljivanja troškova prethodnog i otvorenog stečajnog postupka.</w:t>
      </w:r>
    </w:p>
    <w:p w:rsidRDefault="00795773" w:rsidP="00795773" w:rsidR="00795773">
      <w:pPr>
        <w:ind w:hanging="705" w:left="1413"/>
        <w:jc w:val="both"/>
      </w:pPr>
    </w:p>
    <w:p w:rsidRDefault="00795773" w:rsidP="00795773" w:rsidR="00795773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795773" w:rsidP="00795773" w:rsidR="00795773">
      <w:pPr>
        <w:ind w:hanging="705" w:left="1413"/>
        <w:jc w:val="both"/>
      </w:pPr>
    </w:p>
    <w:p w:rsidRDefault="00795773" w:rsidP="00795773" w:rsidR="00795773">
      <w:pPr>
        <w:jc w:val="center"/>
      </w:pPr>
      <w:r>
        <w:t>Obrazloženje</w:t>
      </w:r>
    </w:p>
    <w:p w:rsidRDefault="00795773" w:rsidP="00795773" w:rsidR="00795773">
      <w:pPr>
        <w:jc w:val="center"/>
        <w:rPr>
          <w:b/>
        </w:rPr>
      </w:pPr>
    </w:p>
    <w:p w:rsidRDefault="00795773" w:rsidP="00795773" w:rsidR="00795773">
      <w:pPr>
        <w:ind w:firstLine="708"/>
        <w:jc w:val="both"/>
      </w:pPr>
      <w:r>
        <w:t xml:space="preserve">Na temelju potvrde  Financijske agencije (list 24 spisa), potvrde Općinskog suda u Varaždinu, Zemljišnoknjižni odjel Ludbreg (list 26 spisa), popis imovine (list 29) i uvjerenja Ministarstva unutarnjih poslova (list 28 spisa) utvrđeno je da dužnik nema imovine za namirenje troškova postupka. </w:t>
      </w:r>
    </w:p>
    <w:p w:rsidRDefault="00795773" w:rsidP="00795773" w:rsidR="00795773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795773" w:rsidP="00795773" w:rsidR="00795773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795773" w:rsidP="00795773" w:rsidR="00795773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795773" w:rsidP="00795773" w:rsidR="00795773">
      <w:pPr>
        <w:jc w:val="both"/>
      </w:pPr>
      <w:r>
        <w:tab/>
        <w:t>Temeljem svega navedenoga, riješeno je kao u izreci.</w:t>
      </w:r>
    </w:p>
    <w:p w:rsidRDefault="00795773" w:rsidP="00795773" w:rsidR="00795773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795773" w:rsidP="00795773" w:rsidR="00795773">
      <w:pPr>
        <w:jc w:val="both"/>
        <w:rPr>
          <w:b/>
        </w:rPr>
      </w:pPr>
    </w:p>
    <w:p w:rsidRDefault="00795773" w:rsidP="00795773" w:rsidR="00795773">
      <w:pPr>
        <w:ind w:firstLine="708" w:left="2124"/>
        <w:jc w:val="both"/>
      </w:pPr>
      <w:r>
        <w:t xml:space="preserve">         U Varaždinu 20. studenoga 2018. </w:t>
      </w:r>
    </w:p>
    <w:p w:rsidRDefault="00795773" w:rsidP="00795773" w:rsidR="00795773">
      <w:pPr>
        <w:jc w:val="both"/>
      </w:pPr>
    </w:p>
    <w:p w:rsidRDefault="00795773" w:rsidP="00795773" w:rsidR="0079577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95773" w:rsidP="00795773" w:rsidR="00795773">
      <w:pPr>
        <w:ind w:firstLine="708" w:left="4956"/>
        <w:jc w:val="both"/>
      </w:pPr>
      <w:r>
        <w:t xml:space="preserve">                      Sudac:</w:t>
      </w:r>
    </w:p>
    <w:p w:rsidRDefault="00795773" w:rsidP="00795773" w:rsidR="00795773">
      <w:pPr>
        <w:ind w:firstLine="708" w:left="4956"/>
        <w:jc w:val="both"/>
      </w:pPr>
    </w:p>
    <w:p w:rsidRDefault="00795773" w:rsidP="00795773" w:rsidR="00795773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795773" w:rsidP="00795773" w:rsidR="00795773">
      <w:pPr>
        <w:jc w:val="both"/>
        <w:rPr>
          <w:b/>
          <w:u w:val="single"/>
        </w:rPr>
      </w:pPr>
    </w:p>
    <w:p w:rsidRDefault="00795773" w:rsidP="00795773" w:rsidR="00795773">
      <w:pPr>
        <w:jc w:val="both"/>
      </w:pPr>
    </w:p>
    <w:p w:rsidRDefault="00795773" w:rsidP="00795773" w:rsidR="00795773">
      <w:pPr>
        <w:jc w:val="both"/>
      </w:pPr>
      <w:r>
        <w:t>Pouka o pravnom lijeku:</w:t>
      </w:r>
    </w:p>
    <w:p w:rsidRDefault="00795773" w:rsidP="00795773" w:rsidR="00795773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795773" w:rsidP="00795773" w:rsidR="00795773">
      <w:pPr>
        <w:jc w:val="both"/>
      </w:pPr>
    </w:p>
    <w:p w:rsidRDefault="00795773" w:rsidP="00795773" w:rsidR="007957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795773" w:rsidP="00795773" w:rsidR="00795773">
      <w:pPr>
        <w:jc w:val="both"/>
      </w:pPr>
      <w:r>
        <w:t>DNA :   e- oglasna ploča suda.</w:t>
      </w:r>
    </w:p>
    <w:p w:rsidRDefault="00795773" w:rsidP="00795773" w:rsidR="00795773">
      <w:pPr>
        <w:jc w:val="both"/>
      </w:pPr>
      <w:r>
        <w:t xml:space="preserve">            </w:t>
      </w:r>
    </w:p>
    <w:p w:rsidRDefault="00795773" w:rsidP="00795773" w:rsidR="00795773">
      <w:pPr>
        <w:jc w:val="both"/>
        <w:rPr>
          <w:b/>
          <w:u w:val="single"/>
        </w:rPr>
      </w:pPr>
    </w:p>
    <w:p w:rsidRDefault="00795773" w:rsidP="00795773" w:rsidR="00795773">
      <w:pPr>
        <w:jc w:val="both"/>
        <w:rPr>
          <w:b/>
          <w:u w:val="single"/>
        </w:rPr>
      </w:pPr>
    </w:p>
    <w:p w:rsidRDefault="00795773" w:rsidP="00795773" w:rsidR="00795773">
      <w:pPr>
        <w:jc w:val="both"/>
      </w:pPr>
      <w:r>
        <w:tab/>
      </w:r>
    </w:p>
    <w:p w:rsidRDefault="00795773" w:rsidP="00795773" w:rsidR="00795773">
      <w:pPr>
        <w:jc w:val="both"/>
      </w:pPr>
    </w:p>
    <w:p w:rsidRDefault="00AE649C" w:rsidP="00A13130" w:rsidR="00AE649C" w:rsidRPr="00A13130"/>
    <w:sectPr w:rsidSect="0032366B" w:rsidR="00AE649C" w:rsidRPr="00A1313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773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130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57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57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St-616/2017-15</izvorni_sadrzaj>
    <derivirana_varijabla naziv="DomainObject.Oznaka_1">St-616/2017-15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25.8.2017</izvorni_sadrzaj>
    <derivirana_varijabla naziv="DomainObject.Predmet.Opis_1">Prijedlog vjerovnika za otvaranje st. postupka 25.8.2017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OBUĆA jednostavno društvo s ograničenom odgovornošću za proizvodnju, trgovinu i usluge</izvorni_sadrzaj>
    <derivirana_varijabla naziv="DomainObject.Predmet.ProtustrankaFormated_1">  LEO OBUĆA jednostavno društvo s ograničenom odgovornošću za proizvodnju, trgovinu i usluge</derivirana_varijabla>
  </DomainObject.Predmet.ProtustrankaFormated>
  <DomainObject.Predmet.ProtustrankaFormatedOIB>
    <izvorni_sadrzaj>  LEO OBUĆA jednostavno društvo s ograničenom odgovornošću za proizvodnju, trgovinu i usluge, OIB 81820241691</izvorni_sadrzaj>
    <derivirana_varijabla naziv="DomainObject.Predmet.ProtustrankaFormatedOIB_1">  LEO OBUĆA jednostavno društvo s ograničenom odgovornošću za proizvodnju, trgovinu i usluge, OIB 81820241691</derivirana_varijabla>
  </DomainObject.Predmet.ProtustrankaFormatedOIB>
  <DomainObject.Predmet.ProtustrankaFormatedWithAdress>
    <izvorni_sadrzaj> LEO OBUĆA jednostavno društvo s ograničenom odgovornošću za proizvodnju, trgovinu i usluge, Selska 88, 42230 Hrastovsko</izvorni_sadrzaj>
    <derivirana_varijabla naziv="DomainObject.Predmet.ProtustrankaFormatedWithAdress_1"> LEO OBUĆA jednostavno društvo s ograničenom odgovornošću za proizvodnju, trgovinu i usluge, Selska 88, 42230 Hrastovsko</derivirana_varijabla>
  </DomainObject.Predmet.ProtustrankaFormatedWithAdress>
  <DomainObject.Predmet.ProtustrankaFormatedWithAdressOIB>
    <izvorni_sadrzaj> LEO OBUĆA jednostavno društvo s ograničenom odgovornošću za proizvodnju, trgovinu i usluge, OIB 81820241691, Selska 88, 42230 Hrastovsko</izvorni_sadrzaj>
    <derivirana_varijabla naziv="DomainObject.Predmet.ProtustrankaFormatedWithAdressOIB_1"> LEO OBUĆA jednostavno društvo s ograničenom odgovornošću za proizvodnju, trgovinu i usluge, OIB 81820241691, Selska 88, 42230 Hrastovsko</derivirana_varijabla>
  </DomainObject.Predmet.ProtustrankaFormatedWithAdressOIB>
  <DomainObject.Predmet.ProtustrankaWithAdress>
    <izvorni_sadrzaj>LEO OBUĆA jednostavno društvo s ograničenom odgovornošću za proizvodnju, trgovinu i usluge Selska 88, 42230 Hrastovsko</izvorni_sadrzaj>
    <derivirana_varijabla naziv="DomainObject.Predmet.ProtustrankaWithAdress_1">LEO OBUĆA jednostavno društvo s ograničenom odgovornošću za proizvodnju, trgovinu i usluge Selska 88, 42230 Hrastovsko</derivirana_varijabla>
  </DomainObject.Predmet.ProtustrankaWithAdress>
  <DomainObject.Predmet.ProtustrankaWithAdressOIB>
    <izvorni_sadrzaj>LEO OBUĆA jednostavno društvo s ograničenom odgovornošću za proizvodnju, trgovinu i usluge, OIB 81820241691, Selska 88, 42230 Hrastovsko</izvorni_sadrzaj>
    <derivirana_varijabla naziv="DomainObject.Predmet.ProtustrankaWithAdressOIB_1">LEO OBUĆA jednostavno društvo s ograničenom odgovornošću za proizvodnju, trgovinu i usluge, OIB 81820241691, Selska 88, 42230 Hrastovsko</derivirana_varijabla>
  </DomainObject.Predmet.ProtustrankaWithAdressOIB>
  <DomainObject.Predmet.ProtustrankaNazivFormated>
    <izvorni_sadrzaj>LEO OBUĆA jednostavno društvo s ograničenom odgovornošću za proizvodnju, trgovinu i usluge</izvorni_sadrzaj>
    <derivirana_varijabla naziv="DomainObject.Predmet.ProtustrankaNazivFormated_1">LEO OBUĆA jednostavno društvo s ograničenom odgovornošću za proizvodnju, trgovinu i usluge</derivirana_varijabla>
  </DomainObject.Predmet.ProtustrankaNazivFormated>
  <DomainObject.Predmet.ProtustrankaNazivFormatedOIB>
    <izvorni_sadrzaj>LEO OBUĆA jednostavno društvo s ograničenom odgovornošću za proizvodnju, trgovinu i usluge, OIB 81820241691</izvorni_sadrzaj>
    <derivirana_varijabla naziv="DomainObject.Predmet.ProtustrankaNazivFormatedOIB_1">LEO OBUĆA jednostavno društvo s ograničenom odgovornošću za proizvodnju, trgovinu i usluge, OIB 81820241691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16509.73</izvorni_sadrzaj>
    <derivirana_varijabla naziv="DomainObject.Predmet.TrenutnaVrijednost_1">16509.73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LEO OBUĆA jednostavno društvo s ograničenom odgovornošću za proizvodnju, trgovinu i usluge</item>
    </izvorni_sadrzaj>
    <derivirana_varijabla naziv="DomainObject.Predmet.ProtuStrankaListFormated_1">
      <item>LEO OBUĆA jednostavno društvo s ograničenom odgovornošću za proizvodnju, trgovinu i usluge</item>
    </derivirana_varijabla>
  </DomainObject.Predmet.ProtuStrankaListFormated>
  <DomainObject.Predmet.ProtuStrankaListFormatedOIB>
    <izvorni_sadrzaj>
      <item>LEO OBUĆA jednostavno društvo s ograničenom odgovornošću za proizvodnju, trgovinu i usluge, OIB 81820241691</item>
    </izvorni_sadrzaj>
    <derivirana_varijabla naziv="DomainObject.Predmet.ProtuStrankaListFormatedOIB_1">
      <item>LEO OBUĆA jednostavno društvo s ograničenom odgovornošću za proizvodnju, trgovinu i usluge, OIB 81820241691</item>
    </derivirana_varijabla>
  </DomainObject.Predmet.ProtuStrankaListFormatedOIB>
  <DomainObject.Predmet.ProtuStrankaListFormatedWithAdress>
    <izvorni_sadrzaj>
      <item>LEO OBUĆA jednostavno društvo s ograničenom odgovornošću za proizvodnju, trgovinu i usluge, Selska 88, 42230 Hrastovsko</item>
    </izvorni_sadrzaj>
    <derivirana_varijabla naziv="DomainObject.Predmet.ProtuStrankaListFormatedWithAdress_1">
      <item>LEO OBUĆA jednostavno društvo s ograničenom odgovornošću za proizvodnju, trgovinu i usluge, Selska 88, 42230 Hrastovsko</item>
    </derivirana_varijabla>
  </DomainObject.Predmet.ProtuStrankaListFormatedWithAdress>
  <DomainObject.Predmet.ProtuStrankaListFormatedWithAdressOIB>
    <izvorni_sadrzaj>
      <item>LEO OBUĆA jednostavno društvo s ograničenom odgovornošću za proizvodnju, trgovinu i usluge, OIB 81820241691, Selska 88, 42230 Hrastovsko</item>
    </izvorni_sadrzaj>
    <derivirana_varijabla naziv="DomainObject.Predmet.ProtuStrankaListFormatedWithAdressOIB_1">
      <item>LEO OBUĆA jednostavno društvo s ograničenom odgovornošću za proizvodnju, trgovinu i usluge, OIB 81820241691, Selska 88, 42230 Hrastovsko</item>
    </derivirana_varijabla>
  </DomainObject.Predmet.ProtuStrankaListFormatedWithAdressOIB>
  <DomainObject.Predmet.ProtuStrankaListNazivFormated>
    <izvorni_sadrzaj>
      <item>LEO OBUĆA jednostavno društvo s ograničenom odgovornošću za proizvodnju, trgovinu i usluge</item>
    </izvorni_sadrzaj>
    <derivirana_varijabla naziv="DomainObject.Predmet.ProtuStrankaListNazivFormated_1">
      <item>LEO OBUĆA jednostavno društvo s ograničenom odgovornošću za proizvodnju, trgovinu i usluge</item>
    </derivirana_varijabla>
  </DomainObject.Predmet.ProtuStrankaListNazivFormated>
  <DomainObject.Predmet.ProtuStrankaListNazivFormatedOIB>
    <izvorni_sadrzaj>
      <item>LEO OBUĆA jednostavno društvo s ograničenom odgovornošću za proizvodnju, trgovinu i usluge, OIB 81820241691</item>
    </izvorni_sadrzaj>
    <derivirana_varijabla naziv="DomainObject.Predmet.ProtuStrankaListNazivFormatedOIB_1">
      <item>LEO OBUĆA jednostavno društvo s ograničenom odgovornošću za proizvodnju, trgovinu i usluge, OIB 81820241691</item>
    </derivirana_varijabla>
  </DomainObject.Predmet.ProtuStrankaListNazivFormatedOIB>
  <DomainObject.Predmet.OstaliList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Formated_1">
      <item>Marko Posavec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Marko Posavec, Duga Rijeka 98, 48312 Duga Rijeka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Marko Posavec, Duga Rijeka 98, 48312 Duga Rijeka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Marko Posavec, OIB 83540111693, Duga Rijeka 98, 48312 Duga Rijeka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Marko Posavec</item>
      <item>e-Oglasna</item>
      <item>Sudski registar trgovačkog suda u Varaždinu</item>
      <item>Financijska agencija</item>
    </izvorni_sadrzaj>
    <derivirana_varijabla naziv="DomainObject.Predmet.OstaliListNazivFormated_1">
      <item>Marko Posavec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Marko Posavec, OIB 83540111693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Marko Posavec, OIB 83540111693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St-616/2017-15</izvorni_sadrzaj>
    <derivirana_varijabla naziv="DomainObject.PoslovniBrojDokumenta_1">St-616/2017-15</derivirana_varijabla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LEO OBUĆA jednostavno društvo s ograničenom odgovornošću za proizvodnju, trgovinu i usluge</izvorni_sadrzaj>
    <derivirana_varijabla naziv="DomainObject.Predmet.ProtustrankaIDrugi_1">LEO OBUĆA jednostavno društvo s ograničenom odgovornošću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LEO OBUĆA jednostavno društvo s ograničenom odgovornošću za proizvodnju, trgovinu i usluge, OIB 81820241691, Selska 88, 42230 Hrastovsko</izvorni_sadrzaj>
    <derivirana_varijabla naziv="DomainObject.Predmet.ProtustrankaIDrugiAdressOIB_1">LEO OBUĆA jednostavno društvo s ograničenom odgovornošću za proizvodnju, trgovinu i usluge, OIB 81820241691,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izvorni_sadrzaj>
    <derivirana_varijabla naziv="DomainObject.Predmet.SudioniciListNaziv_1">
      <item>Marko Posavec</item>
      <item>LEO OBUĆA jednostavno društvo s ograničenom odgovornošću za proizvodnju, trgovinu i usluge</item>
      <item>Agencija za osiguranje radničkih tražbina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Marko Posavec, OIB 83540111693, Duga Rijeka 98,48312 Duga Rijeka</item>
      <item>LEO OBUĆA jednostavno društvo s ograničenom odgovornošću za proizvodnju, trgovinu i usluge, OIB 81820241691, Selska 88,42230 Hrastovsko</item>
      <item>Agencija za osiguranje radničkih tražbina, OIB 04323472109, Frankopanska 11,10000 Zagreb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BAD9D-135D-4596-A58A-BBFD92B2F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2838</properties:Characters>
  <properties:Lines>77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2018-11-20T12:09:00Z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St-616/2017-15 / Odluka - Rješenje (odluka_St-616_2017-15.docx)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