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2265" w14:paraId="b0c2265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444114">
        <w:t>St</w:t>
      </w:r>
      <w:r w:rsidR="005F05D2">
        <w:t>pn</w:t>
      </w:r>
      <w:proofErr w:type="spellEnd"/>
      <w:r w:rsidR="00444114">
        <w:t>-</w:t>
      </w:r>
      <w:proofErr w:type="spellStart"/>
      <w:r w:rsidR="00A06382">
        <w:t>243</w:t>
      </w:r>
      <w:proofErr w:type="spellEnd"/>
      <w:r w:rsidR="00A06382">
        <w:t>/</w:t>
      </w:r>
      <w:proofErr w:type="spellStart"/>
      <w:r w:rsidR="00A06382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06382" w:rsidR="00A06382" w:rsidRPr="00D649D2">
      <w:pPr>
        <w:jc w:val="both"/>
      </w:pPr>
      <w:r w:rsidRPr="00932C12">
        <w:tab/>
      </w:r>
      <w:r w:rsidR="00A06382" w:rsidRPr="00D649D2">
        <w:t xml:space="preserve">Trgovački sud u Zagrebu po sucu pojedincu Vesni Malenica kao stečajnom sucu u postupku sklapanja </w:t>
      </w:r>
      <w:proofErr w:type="spellStart"/>
      <w:r w:rsidR="00A06382" w:rsidRPr="00D649D2">
        <w:t>predstečajne</w:t>
      </w:r>
      <w:proofErr w:type="spellEnd"/>
      <w:r w:rsidR="00A06382" w:rsidRPr="00D649D2">
        <w:t xml:space="preserve"> nagodbe s dužnikom</w:t>
      </w:r>
      <w:r w:rsidR="00A06382"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="00A06382">
        <w:t xml:space="preserve">, </w:t>
      </w:r>
      <w:proofErr w:type="spellStart"/>
      <w:r w:rsidR="00BF12D4">
        <w:t>25</w:t>
      </w:r>
      <w:proofErr w:type="spellEnd"/>
      <w:r w:rsidR="00A06382" w:rsidRPr="00BF12D4">
        <w:t xml:space="preserve">. veljače </w:t>
      </w:r>
      <w:proofErr w:type="spellStart"/>
      <w:r w:rsidR="00A06382" w:rsidRPr="00BF12D4">
        <w:t>2016</w:t>
      </w:r>
      <w:proofErr w:type="spellEnd"/>
      <w:r w:rsidR="00A06382" w:rsidRPr="00BF12D4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A06382">
        <w:rPr>
          <w:bCs/>
        </w:rPr>
        <w:t>12</w:t>
      </w:r>
      <w:proofErr w:type="spellEnd"/>
      <w:r w:rsidR="00C02C4D">
        <w:rPr>
          <w:bCs/>
        </w:rPr>
        <w:t>. travanj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proofErr w:type="spellStart"/>
      <w:r w:rsidR="00A06382">
        <w:rPr>
          <w:bCs/>
        </w:rPr>
        <w:t>11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BF12D4">
        <w:rPr>
          <w:b w:val="false"/>
        </w:rPr>
        <w:t>25</w:t>
      </w:r>
      <w:r w:rsidR="00FC66F7" w:rsidRPr="00BF12D4">
        <w:rPr>
          <w:b w:val="false"/>
        </w:rPr>
        <w:t xml:space="preserve">. veljače </w:t>
      </w:r>
      <w:proofErr w:type="spellStart"/>
      <w:r w:rsidR="00FC66F7" w:rsidRPr="00BF12D4">
        <w:rPr>
          <w:b w:val="false"/>
        </w:rPr>
        <w:t>2016</w:t>
      </w:r>
      <w:proofErr w:type="spellEnd"/>
      <w:r w:rsidR="00FC66F7" w:rsidRPr="00BF12D4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677BC9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677BC9" w:rsidP="00677BC9" w:rsidR="00677BC9">
      <w:pPr>
        <w:ind w:left="4956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677BC9" w:rsidP="00995CE9" w:rsidR="00677BC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F05D2"/>
    <w:rsid w:val="00677BC9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A3B03"/>
    <w:rsid w:val="00B034A7"/>
    <w:rsid w:val="00B04F71"/>
    <w:rsid w:val="00BF12D4"/>
    <w:rsid w:val="00C02C4D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7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7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678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2016-02-12T14:50:00Z</dcterms:created>
  <dc:creator>ksvajger</dc:creator>
  <cp:lastModifiedBy>Kristina Švajger</cp:lastModifiedBy>
  <cp:lastPrinted>2016-02-25T09:28:00Z</cp:lastPrinted>
  <dcterms:modified xmlns:xsi="http://www.w3.org/2001/XMLSchema-instance" xsi:type="dcterms:W3CDTF">2016-02-25T09:28:00Z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