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e4ce" w14:paraId="031e4ce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725EA1">
        <w:t>1634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82980">
        <w:t>07</w:t>
      </w:r>
      <w:r w:rsidR="008F7633">
        <w:t xml:space="preserve">. </w:t>
      </w:r>
      <w:r w:rsidR="00582980">
        <w:t>kolovoza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725EA1">
        <w:t>SYNERGOPLUS CK jednostavno društvo s ograničenom odgovornošću, Zagreb, Pantovčak 48</w:t>
      </w:r>
      <w:r w:rsidR="00725EA1" w:rsidRPr="00133DAD">
        <w:t xml:space="preserve">, </w:t>
      </w:r>
      <w:r w:rsidR="00725EA1" w:rsidRPr="00D34B2A">
        <w:t xml:space="preserve">OIB: </w:t>
      </w:r>
      <w:r w:rsidR="00725EA1">
        <w:t>41906357040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725EA1">
        <w:t>34.450,87</w:t>
      </w:r>
      <w:r w:rsidR="002E5A5E">
        <w:t xml:space="preserve"> kn</w:t>
      </w:r>
      <w:r w:rsidR="00ED5773">
        <w:t>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E77B7">
        <w:t>07</w:t>
      </w:r>
      <w:r w:rsidR="008F7633">
        <w:t xml:space="preserve">. </w:t>
      </w:r>
      <w:r w:rsidR="006E77B7">
        <w:t>kolovoza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A30563" w:rsidP="00910A89" w:rsidR="00075815">
      <w:r>
        <w:t>-kal 6</w:t>
      </w:r>
      <w:r w:rsidR="00075815">
        <w:t>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36E8D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5A5E"/>
    <w:rsid w:val="002E61B4"/>
    <w:rsid w:val="003230A4"/>
    <w:rsid w:val="00325398"/>
    <w:rsid w:val="00327932"/>
    <w:rsid w:val="0033002D"/>
    <w:rsid w:val="00330B1C"/>
    <w:rsid w:val="003321A6"/>
    <w:rsid w:val="00335BD4"/>
    <w:rsid w:val="00335D1F"/>
    <w:rsid w:val="00352033"/>
    <w:rsid w:val="00374734"/>
    <w:rsid w:val="0038038C"/>
    <w:rsid w:val="0038246E"/>
    <w:rsid w:val="003828C2"/>
    <w:rsid w:val="00393FB1"/>
    <w:rsid w:val="0039524D"/>
    <w:rsid w:val="003974B2"/>
    <w:rsid w:val="003A1B53"/>
    <w:rsid w:val="003A71B8"/>
    <w:rsid w:val="003B57C1"/>
    <w:rsid w:val="003C3D44"/>
    <w:rsid w:val="003D35F9"/>
    <w:rsid w:val="003D389C"/>
    <w:rsid w:val="003D7111"/>
    <w:rsid w:val="003E2B3B"/>
    <w:rsid w:val="003E3A15"/>
    <w:rsid w:val="003E3ACC"/>
    <w:rsid w:val="003E4616"/>
    <w:rsid w:val="003F53E3"/>
    <w:rsid w:val="00403CE4"/>
    <w:rsid w:val="00404A59"/>
    <w:rsid w:val="00406152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980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D5B3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E77B7"/>
    <w:rsid w:val="006F0FE9"/>
    <w:rsid w:val="006F3FBA"/>
    <w:rsid w:val="007014B8"/>
    <w:rsid w:val="00712FF2"/>
    <w:rsid w:val="00715051"/>
    <w:rsid w:val="007243D2"/>
    <w:rsid w:val="00725EA1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3574D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A69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30563"/>
    <w:rsid w:val="00A412B5"/>
    <w:rsid w:val="00A41839"/>
    <w:rsid w:val="00A429FA"/>
    <w:rsid w:val="00A4743C"/>
    <w:rsid w:val="00A47616"/>
    <w:rsid w:val="00A71431"/>
    <w:rsid w:val="00A76D6D"/>
    <w:rsid w:val="00A80B0A"/>
    <w:rsid w:val="00A84C69"/>
    <w:rsid w:val="00A8736A"/>
    <w:rsid w:val="00A947EB"/>
    <w:rsid w:val="00AA243C"/>
    <w:rsid w:val="00AA6D3D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1F20"/>
    <w:rsid w:val="00B34248"/>
    <w:rsid w:val="00B36E48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41BFB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4FF3"/>
    <w:rsid w:val="00CE7362"/>
    <w:rsid w:val="00CF41E5"/>
    <w:rsid w:val="00D01B78"/>
    <w:rsid w:val="00D135C3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3E60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0F96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B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B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B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B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B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B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B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B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St-1634/2018</izvorni_sadrzaj>
    <derivirana_varijabla naziv="DomainObject.Predmet.OznakaBroj_1">St-1634/2018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SYNERGOPLUS CK jednostavno društvo s ograničenom odgovornošću za usluge zastupanog po punomoćniku Cona Kovač</izvorni_sadrzaj>
    <derivirana_varijabla naziv="DomainObject.Predmet.ProtustrankaFormated_1">  SYNERGOPLUS CK jednostavno društvo s ograničenom odgovornošću za usluge zastupanog po punomoćniku Cona Kovač</derivirana_varijabla>
  </DomainObject.Predmet.ProtustrankaFormated>
  <DomainObject.Predmet.ProtustrankaFormatedOIB>
    <izvorni_sadrzaj>  SYNERGOPLUS CK jednostavno društvo s ograničenom odgovornošću za usluge, OIB 41906357040 zastupanog po punomoćniku Cona Kovač</izvorni_sadrzaj>
    <derivirana_varijabla naziv="DomainObject.Predmet.ProtustrankaFormatedOIB_1">  SYNERGOPLUS CK jednostavno društvo s ograničenom odgovornošću za usluge, OIB 41906357040 zastupanog po punomoćniku Cona Kovač</derivirana_varijabla>
  </DomainObject.Predmet.ProtustrankaFormatedOIB>
  <DomainObject.Predmet.ProtustrankaFormatedWithAdress>
    <izvorni_sadrzaj> SYNERGOPLUS CK jednostavno društvo s ograničenom odgovornošću za usluge, Pantovčak 48, 10000 Zagreb zastupanog po punomoćniku Cona Kovač</izvorni_sadrzaj>
    <derivirana_varijabla naziv="DomainObject.Predmet.ProtustrankaFormatedWithAdress_1"> SYNERGOPLUS CK jednostavno društvo s ograničenom odgovornošću za usluge, Pantovčak 48, 10000 Zagreb zastupanog po punomoćniku Cona Kovač</derivirana_varijabla>
  </DomainObject.Predmet.ProtustrankaFormatedWithAdress>
  <DomainObject.Predmet.ProtustrankaFormatedWithAdressOIB>
    <izvorni_sadrzaj> SYNERGOPLUS CK jednostavno društvo s ograničenom odgovornošću za usluge, OIB 41906357040, Pantovčak 48, 10000 Zagreb zastupanog po punomoćniku Cona Kovač</izvorni_sadrzaj>
    <derivirana_varijabla naziv="DomainObject.Predmet.ProtustrankaFormatedWithAdressOIB_1"> SYNERGOPLUS CK jednostavno društvo s ograničenom odgovornošću za usluge, OIB 41906357040, Pantovčak 48, 10000 Zagreb zastupanog po punomoćniku Cona Kovač</derivirana_varijabla>
  </DomainObject.Predmet.ProtustrankaFormatedWithAdressOIB>
  <DomainObject.Predmet.ProtustrankaWithAdress>
    <izvorni_sadrzaj>SYNERGOPLUS CK jednostavno društvo s ograničenom odgovornošću za usluge Pantovčak 48, 10000 Zagreb</izvorni_sadrzaj>
    <derivirana_varijabla naziv="DomainObject.Predmet.ProtustrankaWithAdress_1">SYNERGOPLUS CK jednostavno društvo s ograničenom odgovornošću za usluge Pantovčak 48, 10000 Zagreb</derivirana_varijabla>
  </DomainObject.Predmet.ProtustrankaWithAdress>
  <DomainObject.Predmet.ProtustrankaWithAdressOIB>
    <izvorni_sadrzaj>SYNERGOPLUS CK jednostavno društvo s ograničenom odgovornošću za usluge, OIB 41906357040, Pantovčak 48, 10000 Zagreb</izvorni_sadrzaj>
    <derivirana_varijabla naziv="DomainObject.Predmet.ProtustrankaWithAdressOIB_1">SYNERGOPLUS CK jednostavno društvo s ograničenom odgovornošću za usluge, OIB 41906357040, Pantovčak 48, 10000 Zagreb</derivirana_varijabla>
  </DomainObject.Predmet.ProtustrankaWithAdressOIB>
  <DomainObject.Predmet.ProtustrankaNazivFormated>
    <izvorni_sadrzaj>SYNERGOPLUS CK jednostavno društvo s ograničenom odgovornošću za usluge</izvorni_sadrzaj>
    <derivirana_varijabla naziv="DomainObject.Predmet.ProtustrankaNazivFormated_1">SYNERGOPLUS CK jednostavno društvo s ograničenom odgovornošću za usluge</derivirana_varijabla>
  </DomainObject.Predmet.ProtustrankaNazivFormated>
  <DomainObject.Predmet.ProtustrankaNazivFormatedOIB>
    <izvorni_sadrzaj>SYNERGOPLUS CK jednostavno društvo s ograničenom odgovornošću za usluge, OIB 41906357040</izvorni_sadrzaj>
    <derivirana_varijabla naziv="DomainObject.Predmet.ProtustrankaNazivFormatedOIB_1">SYNERGOPLUS CK jednostavno društvo s ograničenom odgovornošću za usluge, OIB 41906357040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SYNERGOPLUS CK jednostavno društvo s ograničenom odgovornošću za usluge zastupanog po punomoćniku Cona Kovač</item>
    </izvorni_sadrzaj>
    <derivirana_varijabla naziv="DomainObject.Predmet.ProtuStrankaListFormated_1">
      <item>SYNERGOPLUS CK jednostavno društvo s ograničenom odgovornošću za usluge zastupanog po punomoćniku Cona Kovač</item>
    </derivirana_varijabla>
  </DomainObject.Predmet.ProtuStrankaListFormated>
  <DomainObject.Predmet.ProtuStrankaListFormatedOIB>
    <izvorni_sadrzaj>
      <item>SYNERGOPLUS CK jednostavno društvo s ograničenom odgovornošću za usluge, OIB 41906357040 zastupanog po punomoćniku Cona Kovač</item>
    </izvorni_sadrzaj>
    <derivirana_varijabla naziv="DomainObject.Predmet.ProtuStrankaListFormatedOIB_1">
      <item>SYNERGOPLUS CK jednostavno društvo s ograničenom odgovornošću za usluge, OIB 41906357040 zastupanog po punomoćniku Cona Kovač</item>
    </derivirana_varijabla>
  </DomainObject.Predmet.ProtuStrankaListFormatedOIB>
  <DomainObject.Predmet.ProtuStrankaListFormatedWithAdress>
    <izvorni_sadrzaj>
      <item>SYNERGOPLUS CK jednostavno društvo s ograničenom odgovornošću za usluge, Pantovčak 48, 10000 Zagreb zastupanog po punomoćniku Cona Kovač</item>
    </izvorni_sadrzaj>
    <derivirana_varijabla naziv="DomainObject.Predmet.ProtuStrankaListFormatedWithAdress_1">
      <item>SYNERGOPLUS CK jednostavno društvo s ograničenom odgovornošću za usluge, Pantovčak 48, 10000 Zagreb zastupanog po punomoćniku Cona Kovač</item>
    </derivirana_varijabla>
  </DomainObject.Predmet.ProtuStrankaListFormatedWithAdress>
  <DomainObject.Predmet.ProtuStrankaListFormatedWithAdressOIB>
    <izvorni_sadrzaj>
      <item>SYNERGOPLUS CK jednostavno društvo s ograničenom odgovornošću za usluge, OIB 41906357040, Pantovčak 48, 10000 Zagreb zastupanog po punomoćniku Cona Kovač</item>
    </izvorni_sadrzaj>
    <derivirana_varijabla naziv="DomainObject.Predmet.ProtuStrankaListFormatedWithAdressOIB_1">
      <item>SYNERGOPLUS CK jednostavno društvo s ograničenom odgovornošću za usluge, OIB 41906357040, Pantovčak 48, 10000 Zagreb zastupanog po punomoćniku Cona Kovač</item>
    </derivirana_varijabla>
  </DomainObject.Predmet.ProtuStrankaListFormatedWithAdressOIB>
  <DomainObject.Predmet.ProtuStrankaListNazivFormated>
    <izvorni_sadrzaj>
      <item>SYNERGOPLUS CK jednostavno društvo s ograničenom odgovornošću za usluge</item>
    </izvorni_sadrzaj>
    <derivirana_varijabla naziv="DomainObject.Predmet.ProtuStrankaListNazivFormated_1">
      <item>SYNERGOPLUS CK jednostavno društvo s ograničenom odgovornošću za usluge</item>
    </derivirana_varijabla>
  </DomainObject.Predmet.ProtuStrankaListNazivFormated>
  <DomainObject.Predmet.ProtuStrankaListNazivFormatedOIB>
    <izvorni_sadrzaj>
      <item>SYNERGOPLUS CK jednostavno društvo s ograničenom odgovornošću za usluge, OIB 41906357040</item>
    </izvorni_sadrzaj>
    <derivirana_varijabla naziv="DomainObject.Predmet.ProtuStrankaListNazivFormatedOIB_1">
      <item>SYNERGOPLUS CK jednostavno društvo s ograničenom odgovornošću za usluge, OIB 41906357040</item>
    </derivirana_varijabla>
  </DomainObject.Predmet.ProtuStrankaListNazivFormatedOIB>
  <DomainObject.Predmet.OstaliListFormated>
    <izvorni_sadrzaj>
      <item>Cona Kovač punomoćnik sudionika u postupku SYNERGOPLUS CK jednostavno društvo s ograničenom odgovornošću za usluge</item>
    </izvorni_sadrzaj>
    <derivirana_varijabla naziv="DomainObject.Predmet.OstaliListFormated_1">
      <item>Cona Kovač punomoćnik sudionika u postupku SYNERGOPLUS CK jednostavno društvo s ograničenom odgovornošću za usluge</item>
    </derivirana_varijabla>
  </DomainObject.Predmet.OstaliListFormated>
  <DomainObject.Predmet.OstaliListFormatedOIB>
    <izvorni_sadrzaj>
      <item>Cona Kovač punomoćnik sudionika u postupku SYNERGOPLUS CK jednostavno društvo s ograničenom odgovornošću za usluge</item>
    </izvorni_sadrzaj>
    <derivirana_varijabla naziv="DomainObject.Predmet.OstaliListFormatedOIB_1">
      <item>Cona Kovač punomoćnik sudionika u postupku SYNERGOPLUS CK jednostavno društvo s ograničenom odgovornošću za usluge</item>
    </derivirana_varijabla>
  </DomainObject.Predmet.OstaliListFormatedOIB>
  <DomainObject.Predmet.OstaliListFormatedWithAdress>
    <izvorni_sadrzaj>
      <item>Cona Kovač, Dankovečka 7, 10000 Zagreb punomoćnik sudionika u postupku SYNERGOPLUS CK jednostavno društvo s ograničenom odgovornošću za usluge</item>
    </izvorni_sadrzaj>
    <derivirana_varijabla naziv="DomainObject.Predmet.OstaliListFormatedWithAdress_1">
      <item>Cona Kovač, Dankovečka 7, 10000 Zagreb punomoćnik sudionika u postupku SYNERGOPLUS CK jednostavno društvo s ograničenom odgovornošću za usluge</item>
    </derivirana_varijabla>
  </DomainObject.Predmet.OstaliListFormatedWithAdress>
  <DomainObject.Predmet.OstaliListFormatedWithAdressOIB>
    <izvorni_sadrzaj>
      <item>Cona Kovač, Dankovečka 7, 10000 Zagreb punomoćnik sudionika u postupku SYNERGOPLUS CK jednostavno društvo s ograničenom odgovornošću za usluge</item>
    </izvorni_sadrzaj>
    <derivirana_varijabla naziv="DomainObject.Predmet.OstaliListFormatedWithAdressOIB_1">
      <item>Cona Kovač, Dankovečka 7, 10000 Zagreb punomoćnik sudionika u postupku SYNERGOPLUS CK jednostavno društvo s ograničenom odgovornošću za usluge</item>
    </derivirana_varijabla>
  </DomainObject.Predmet.OstaliListFormatedWithAdressOIB>
  <DomainObject.Predmet.OstaliListNazivFormated>
    <izvorni_sadrzaj>
      <item>Cona Kovač</item>
    </izvorni_sadrzaj>
    <derivirana_varijabla naziv="DomainObject.Predmet.OstaliListNazivFormated_1">
      <item>Cona Kovač</item>
    </derivirana_varijabla>
  </DomainObject.Predmet.OstaliListNazivFormated>
  <DomainObject.Predmet.OstaliListNazivFormatedOIB>
    <izvorni_sadrzaj>
      <item>Cona Kovač</item>
    </izvorni_sadrzaj>
    <derivirana_varijabla naziv="DomainObject.Predmet.OstaliListNazivFormatedOIB_1">
      <item>Cona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SYNERGOPLUS CK jednostavno društvo s ograničenom odgovornošću za usluge</izvorni_sadrzaj>
    <derivirana_varijabla naziv="DomainObject.Predmet.ProtustrankaIDrugi_1">SYNERGOPLUS CK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SYNERGOPLUS CK jednostavno društvo s ograničenom odgovornošću za usluge, OIB 41906357040, Pantovčak 48, 10000 Zagreb</izvorni_sadrzaj>
    <derivirana_varijabla naziv="DomainObject.Predmet.ProtustrankaIDrugiAdressOIB_1">SYNERGOPLUS CK jednostavno društvo s ograničenom odgovornošću za usluge, OIB 41906357040, Pantovčak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SYNERGOPLUS CK jednostavno društvo s ograničenom odgovornošću za usluge</item>
      <item>Cona Kovač</item>
    </izvorni_sadrzaj>
    <derivirana_varijabla naziv="DomainObject.Predmet.SudioniciListNaziv_1">
      <item>FINA Regionalni centar Zagreb</item>
      <item>SYNERGOPLUS CK jednostavno društvo s ograničenom odgovornošću za usluge</item>
      <item>Cona Kovač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SYNERGOPLUS CK jednostavno društvo s ograničenom odgovornošću za usluge, OIB 41906357040, Pantovčak 48,10000 Zagreb</item>
      <item>Cona Kovač, Dankovečka 7,10000 Zagreb</item>
    </izvorni_sadrzaj>
    <derivirana_varijabla naziv="DomainObject.Predmet.SudioniciListAdressOIB_1">
      <item>FINA Regionalni centar Zagreb, OIB 85821130368, Trg svibanjskih žrtava 1995. br. 1,10000 Zagreb</item>
      <item>SYNERGOPLUS CK jednostavno društvo s ograničenom odgovornošću za usluge, OIB 41906357040, Pantovčak 48,10000 Zagreb</item>
      <item>Cona Kovač, Dankovečka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41906357040</item>
      <item>, OIB null</item>
    </izvorni_sadrzaj>
    <derivirana_varijabla naziv="DomainObject.Predmet.SudioniciListNazivOIB_1">
      <item>, OIB 85821130368</item>
      <item>, OIB 41906357040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1398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2018-08-07T06:48:00Z</dcterms:created>
  <dc:creator>ilukac</dc:creator>
  <cp:lastModifiedBy>Nevenka Furić</cp:lastModifiedBy>
  <cp:lastPrinted>2018-08-07T06:15:00Z</cp:lastPrinted>
  <dcterms:modified xmlns:xsi="http://www.w3.org/2001/XMLSchema-instance" xsi:type="dcterms:W3CDTF">2018-08-07T08:56:00Z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(St-1634-18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