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68d8" w14:paraId="12968d8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317FCC" w:rsidP="00DE0CE1" w:rsidR="00EB69EE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      </w:t>
      </w:r>
      <w:r w:rsidRPr="00317FCC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317FCC" w:rsidR="00EB69EE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317FCC" w:rsidR="00EB69EE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7FCC">
        <w:rPr>
          <w:sz w:val="24"/>
        </w:rPr>
        <w:t>70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FD4359">
        <w:rPr>
          <w:sz w:val="24"/>
        </w:rPr>
        <w:t>5</w:t>
      </w:r>
      <w:r w:rsidR="001821B0">
        <w:rPr>
          <w:sz w:val="24"/>
        </w:rPr>
        <w:t>217</w:t>
      </w:r>
      <w:r w:rsidR="00774418">
        <w:rPr>
          <w:sz w:val="24"/>
        </w:rPr>
        <w:t>/</w:t>
      </w:r>
      <w:r w:rsidR="00317FCC">
        <w:rPr>
          <w:sz w:val="24"/>
        </w:rPr>
        <w:t>20</w:t>
      </w:r>
      <w:r w:rsidR="00774418">
        <w:rPr>
          <w:sz w:val="24"/>
        </w:rPr>
        <w:t>16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FC32A2" w:rsidR="00EB69EE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5372D7" w:rsidP="00FC32A2" w:rsidR="005372D7">
      <w:pPr>
        <w:ind w:left="2880"/>
        <w:jc w:val="center"/>
        <w:rPr>
          <w:sz w:val="24"/>
        </w:rPr>
      </w:pPr>
    </w:p>
    <w:p w:rsidRDefault="00FC32A2" w:rsidP="00FC32A2" w:rsidR="00870490">
      <w:pPr>
        <w:ind w:left="2880"/>
        <w:rPr>
          <w:sz w:val="24"/>
        </w:rPr>
      </w:pPr>
      <w:r>
        <w:rPr>
          <w:sz w:val="24"/>
        </w:rPr>
        <w:t xml:space="preserve">       </w:t>
      </w:r>
      <w:r w:rsidR="00EB69EE" w:rsidRPr="00337798">
        <w:rPr>
          <w:sz w:val="24"/>
        </w:rPr>
        <w:t>R J E Š E NJ E</w:t>
      </w:r>
    </w:p>
    <w:p w:rsidRDefault="00FD4359" w:rsidP="00870490" w:rsidR="00FD4359">
      <w:pPr>
        <w:jc w:val="center"/>
        <w:rPr>
          <w:sz w:val="24"/>
        </w:rPr>
      </w:pPr>
    </w:p>
    <w:p w:rsidRDefault="00FD4359" w:rsidP="00FD4359" w:rsidR="00FD4359">
      <w:pPr>
        <w:jc w:val="both"/>
        <w:rPr>
          <w:sz w:val="24"/>
        </w:rPr>
      </w:pPr>
      <w:r w:rsidRPr="00FD4359">
        <w:rPr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PEČENJARNICA MRVICA 3 j.d.o.o.OIB: 79897293888, MBS</w:t>
      </w:r>
      <w:r w:rsidR="00175614">
        <w:rPr>
          <w:sz w:val="24"/>
        </w:rPr>
        <w:t>: 080873156, Zagreb, Savska 164</w:t>
      </w:r>
      <w:r w:rsidRPr="00FD4359">
        <w:rPr>
          <w:sz w:val="24"/>
        </w:rPr>
        <w:t>, 1</w:t>
      </w:r>
      <w:r w:rsidR="001821B0">
        <w:rPr>
          <w:sz w:val="24"/>
        </w:rPr>
        <w:t>4</w:t>
      </w:r>
      <w:r w:rsidRPr="00FD4359">
        <w:rPr>
          <w:sz w:val="24"/>
        </w:rPr>
        <w:t>. travnja 2017.</w:t>
      </w:r>
    </w:p>
    <w:p w:rsidRDefault="00EB69EE" w:rsidP="00870490" w:rsidR="00EB69EE" w:rsidRPr="00CD225D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81D9B">
        <w:rPr>
          <w:sz w:val="24"/>
          <w:szCs w:val="24"/>
        </w:rPr>
        <w:t>,</w:t>
      </w:r>
      <w:r w:rsidR="00FC32A2" w:rsidRPr="00FC32A2">
        <w:t xml:space="preserve"> </w:t>
      </w:r>
      <w:r w:rsidR="00FC32A2" w:rsidRPr="00FC32A2">
        <w:rPr>
          <w:sz w:val="24"/>
          <w:szCs w:val="24"/>
        </w:rPr>
        <w:t>Vulnet Selimi OIB: 68515266633, Zagreb,I. Petruševec IV. Odvojak 97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FC32A2">
        <w:rPr>
          <w:sz w:val="24"/>
          <w:szCs w:val="24"/>
        </w:rPr>
        <w:t>-5127</w:t>
      </w:r>
      <w:r w:rsidR="009E2E25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175614" w:rsidR="00175614" w:rsidRPr="00175614">
      <w:pPr>
        <w:ind w:firstLine="708"/>
        <w:jc w:val="both"/>
        <w:rPr>
          <w:sz w:val="24"/>
          <w:szCs w:val="24"/>
        </w:rPr>
      </w:pPr>
      <w:r w:rsidRPr="00175614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A7570F" w:rsidRPr="00175614">
        <w:rPr>
          <w:sz w:val="24"/>
          <w:szCs w:val="24"/>
        </w:rPr>
        <w:t>nad</w:t>
      </w:r>
      <w:r w:rsidR="00347A08" w:rsidRPr="00175614">
        <w:rPr>
          <w:sz w:val="24"/>
          <w:szCs w:val="24"/>
        </w:rPr>
        <w:t xml:space="preserve"> </w:t>
      </w:r>
      <w:r w:rsidR="00FC32A2" w:rsidRPr="00175614">
        <w:rPr>
          <w:sz w:val="24"/>
          <w:szCs w:val="24"/>
        </w:rPr>
        <w:t>PEČENJARNICA MRVICA 3 j.d.o.o.OIB: 79897293888, MBS: 080873156, Zagreb, Savska 164</w:t>
      </w:r>
      <w:r w:rsidR="00175614">
        <w:rPr>
          <w:sz w:val="24"/>
          <w:szCs w:val="24"/>
        </w:rPr>
        <w:t>.</w:t>
      </w:r>
    </w:p>
    <w:p w:rsidRDefault="00E25B65" w:rsidP="00175614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</w:t>
      </w:r>
      <w:r w:rsidR="00E73991">
        <w:rPr>
          <w:sz w:val="24"/>
          <w:szCs w:val="24"/>
        </w:rPr>
        <w:t xml:space="preserve"> </w:t>
      </w:r>
      <w:r w:rsidR="00E22C38">
        <w:rPr>
          <w:sz w:val="24"/>
          <w:szCs w:val="24"/>
        </w:rPr>
        <w:t xml:space="preserve">0,00 </w:t>
      </w:r>
      <w:r>
        <w:rPr>
          <w:sz w:val="24"/>
          <w:szCs w:val="24"/>
        </w:rPr>
        <w:t>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4163BF">
        <w:rPr>
          <w:sz w:val="24"/>
        </w:rPr>
        <w:t xml:space="preserve">, </w:t>
      </w:r>
      <w:r w:rsidR="004163BF" w:rsidRPr="004163BF">
        <w:rPr>
          <w:sz w:val="24"/>
        </w:rPr>
        <w:t>1</w:t>
      </w:r>
      <w:r w:rsidR="001821B0">
        <w:rPr>
          <w:sz w:val="24"/>
        </w:rPr>
        <w:t>4</w:t>
      </w:r>
      <w:r w:rsidR="004163BF" w:rsidRPr="004163BF">
        <w:rPr>
          <w:sz w:val="24"/>
        </w:rPr>
        <w:t>. travnja 2017.</w:t>
      </w: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4163BF" w:rsidR="00397B61">
      <w:pPr>
        <w:ind w:firstLine="708" w:left="4248"/>
        <w:jc w:val="right"/>
        <w:rPr>
          <w:sz w:val="24"/>
        </w:rPr>
      </w:pPr>
      <w:r w:rsidRPr="0058452A">
        <w:rPr>
          <w:sz w:val="24"/>
        </w:rPr>
        <w:t>Sudac:</w:t>
      </w:r>
    </w:p>
    <w:p w:rsidRDefault="00317FCC" w:rsidP="004163BF" w:rsidR="00317FCC">
      <w:pPr>
        <w:ind w:firstLine="708" w:left="4248"/>
        <w:jc w:val="right"/>
        <w:rPr>
          <w:sz w:val="24"/>
        </w:rPr>
      </w:pPr>
    </w:p>
    <w:p w:rsidRDefault="004163BF" w:rsidP="004163BF" w:rsidR="004163BF" w:rsidRPr="0058452A">
      <w:pPr>
        <w:ind w:firstLine="708" w:left="4248"/>
        <w:jc w:val="right"/>
        <w:rPr>
          <w:sz w:val="24"/>
        </w:rPr>
      </w:pPr>
      <w:r>
        <w:rPr>
          <w:sz w:val="24"/>
        </w:rPr>
        <w:t>Maja Jurovicki</w:t>
      </w:r>
      <w:r w:rsidR="001846E9">
        <w:rPr>
          <w:sz w:val="24"/>
        </w:rPr>
        <w:t xml:space="preserve">, v.r. </w:t>
      </w:r>
    </w:p>
    <w:p w:rsidRDefault="009E2E16" w:rsidP="004163BF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Za točno</w:t>
      </w:r>
    </w:p>
    <w:p w:rsidRDefault="00DE2AF0" w:rsidP="004D5C6D" w:rsidR="00DE2AF0" w:rsidRPr="0058452A">
      <w:pPr>
        <w:ind w:firstLine="708" w:left="4248"/>
        <w:rPr>
          <w:sz w:val="24"/>
        </w:rPr>
      </w:pPr>
    </w:p>
    <w:p w:rsidRDefault="004D5C6D" w:rsidP="004D5C6D" w:rsidR="004D5C6D" w:rsidRPr="0058452A">
      <w:pPr>
        <w:ind w:firstLine="708" w:left="4248"/>
        <w:rPr>
          <w:sz w:val="24"/>
        </w:rPr>
      </w:pP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317FCC" w:rsidP="00397B61" w:rsidR="00317FCC">
      <w:pPr>
        <w:jc w:val="both"/>
        <w:rPr>
          <w:sz w:val="24"/>
        </w:rPr>
      </w:pPr>
    </w:p>
    <w:p w:rsidRDefault="001846E9" w:rsidP="00445BA5" w:rsidR="001846E9" w:rsidRPr="001846E9">
      <w:pPr>
        <w:jc w:val="right"/>
        <w:rPr>
          <w:sz w:val="24"/>
          <w:szCs w:val="24"/>
        </w:rPr>
      </w:pPr>
      <w:r w:rsidRPr="001846E9">
        <w:rPr>
          <w:sz w:val="24"/>
          <w:szCs w:val="24"/>
        </w:rPr>
        <w:t>Za točnost otpravka-</w:t>
      </w:r>
    </w:p>
    <w:p w:rsidRDefault="001846E9" w:rsidP="00445BA5" w:rsidR="001846E9" w:rsidRPr="001846E9">
      <w:pPr>
        <w:jc w:val="right"/>
        <w:rPr>
          <w:sz w:val="24"/>
          <w:szCs w:val="24"/>
        </w:rPr>
      </w:pPr>
      <w:r w:rsidRPr="001846E9">
        <w:rPr>
          <w:sz w:val="24"/>
          <w:szCs w:val="24"/>
        </w:rPr>
        <w:t>ovlašteni službenik</w:t>
      </w:r>
    </w:p>
    <w:p w:rsidRDefault="001846E9" w:rsidP="00445BA5" w:rsidR="001846E9" w:rsidRPr="001846E9">
      <w:pPr>
        <w:jc w:val="right"/>
        <w:rPr>
          <w:sz w:val="24"/>
          <w:szCs w:val="24"/>
        </w:rPr>
      </w:pPr>
      <w:r w:rsidRPr="001846E9">
        <w:rPr>
          <w:sz w:val="24"/>
          <w:szCs w:val="24"/>
        </w:rPr>
        <w:t xml:space="preserve">Mirjana Gašparić </w:t>
      </w:r>
    </w:p>
    <w:p w:rsidRDefault="008979AC" w:rsidP="001846E9" w:rsidR="008979AC" w:rsidRPr="001846E9">
      <w:pPr>
        <w:ind w:left="720"/>
        <w:jc w:val="both"/>
        <w:rPr>
          <w:sz w:val="24"/>
          <w:szCs w:val="24"/>
        </w:rPr>
      </w:pPr>
    </w:p>
    <w:sectPr w:rsidSect="00491CF2" w:rsidR="008979AC" w:rsidRPr="001846E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846E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7570F" w:rsidP="00397B61" w:rsidR="00DA6CA0" w:rsidRPr="00A7570F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A7570F">
      <w:rPr>
        <w:sz w:val="24"/>
        <w:szCs w:val="24"/>
      </w:rPr>
      <w:t>70</w:t>
    </w:r>
    <w:r w:rsidR="00DA6CA0" w:rsidRPr="00A7570F">
      <w:rPr>
        <w:sz w:val="24"/>
        <w:szCs w:val="24"/>
      </w:rPr>
      <w:t>.St-</w:t>
    </w:r>
    <w:r w:rsidR="00175614">
      <w:rPr>
        <w:sz w:val="24"/>
        <w:szCs w:val="24"/>
      </w:rPr>
      <w:t>5</w:t>
    </w:r>
    <w:r w:rsidR="001821B0">
      <w:rPr>
        <w:sz w:val="24"/>
        <w:szCs w:val="24"/>
      </w:rPr>
      <w:t>217</w:t>
    </w:r>
    <w:r w:rsidR="00774418" w:rsidRPr="00A7570F">
      <w:rPr>
        <w:sz w:val="24"/>
        <w:szCs w:val="24"/>
      </w:rPr>
      <w:t>/</w:t>
    </w:r>
    <w:r w:rsidRPr="00A7570F">
      <w:rPr>
        <w:sz w:val="24"/>
        <w:szCs w:val="24"/>
      </w:rPr>
      <w:t>20</w:t>
    </w:r>
    <w:r w:rsidR="00774418" w:rsidRPr="00A7570F">
      <w:rPr>
        <w:sz w:val="24"/>
        <w:szCs w:val="24"/>
      </w:rPr>
      <w:t>16</w:t>
    </w:r>
    <w:r w:rsidR="00DA6CA0" w:rsidRPr="00A7570F">
      <w:rPr>
        <w:sz w:val="24"/>
        <w:szCs w:val="24"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B3217"/>
    <w:rsid w:val="000C40E3"/>
    <w:rsid w:val="000D48DD"/>
    <w:rsid w:val="001048F4"/>
    <w:rsid w:val="00135A44"/>
    <w:rsid w:val="0013643E"/>
    <w:rsid w:val="00136566"/>
    <w:rsid w:val="00155CD9"/>
    <w:rsid w:val="00161012"/>
    <w:rsid w:val="001747B2"/>
    <w:rsid w:val="00175614"/>
    <w:rsid w:val="00181F38"/>
    <w:rsid w:val="001821B0"/>
    <w:rsid w:val="001846E9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17FCC"/>
    <w:rsid w:val="00327920"/>
    <w:rsid w:val="00330388"/>
    <w:rsid w:val="00347A08"/>
    <w:rsid w:val="0036221F"/>
    <w:rsid w:val="0037505D"/>
    <w:rsid w:val="00397B61"/>
    <w:rsid w:val="003C1D9D"/>
    <w:rsid w:val="004163BF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8452A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74418"/>
    <w:rsid w:val="00793CFC"/>
    <w:rsid w:val="007E15FF"/>
    <w:rsid w:val="0080172B"/>
    <w:rsid w:val="00831448"/>
    <w:rsid w:val="008375F1"/>
    <w:rsid w:val="00841524"/>
    <w:rsid w:val="00852F2B"/>
    <w:rsid w:val="00870490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316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7570F"/>
    <w:rsid w:val="00A839C3"/>
    <w:rsid w:val="00A93D80"/>
    <w:rsid w:val="00A9482F"/>
    <w:rsid w:val="00A9669C"/>
    <w:rsid w:val="00AC2EFA"/>
    <w:rsid w:val="00AD106E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A2F93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2C38"/>
    <w:rsid w:val="00E23B29"/>
    <w:rsid w:val="00E23DAA"/>
    <w:rsid w:val="00E25B65"/>
    <w:rsid w:val="00E52B02"/>
    <w:rsid w:val="00E73991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32A2"/>
    <w:rsid w:val="00FC5F00"/>
    <w:rsid w:val="00FD4359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82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1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1B0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1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1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82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1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1B0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1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1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5217</izvorni_sadrzaj>
    <derivirana_varijabla naziv="DomainObject.Predmet.Broj_1">5217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St-5217/2016</izvorni_sadrzaj>
    <derivirana_varijabla naziv="DomainObject.Predmet.OznakaBroj_1">St-5217/2016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PEČENJARNICA MRVICA 3  j.d.o.o. zastupanog po punomoćniku Vulnet Selimi</izvorni_sadrzaj>
    <derivirana_varijabla naziv="DomainObject.Predmet.ProtustrankaFormated_1">  PEČENJARNICA MRVICA 3  j.d.o.o. zastupanog po punomoćniku Vulnet Selimi</derivirana_varijabla>
  </DomainObject.Predmet.ProtustrankaFormated>
  <DomainObject.Predmet.ProtustrankaFormatedOIB>
    <izvorni_sadrzaj>  PEČENJARNICA MRVICA 3  j.d.o.o., OIB 79897293888 zastupanog po punomoćniku Vulnet Selimi</izvorni_sadrzaj>
    <derivirana_varijabla naziv="DomainObject.Predmet.ProtustrankaFormatedOIB_1">  PEČENJARNICA MRVICA 3  j.d.o.o., OIB 79897293888 zastupanog po punomoćniku Vulnet Selimi</derivirana_varijabla>
  </DomainObject.Predmet.ProtustrankaFormatedOIB>
  <DomainObject.Predmet.ProtustrankaFormatedWithAdress>
    <izvorni_sadrzaj> PEČENJARNICA MRVICA 3  j.d.o.o., Savska 164, 10000 Zagreb zastupanog po punomoćniku Vulnet Selimi</izvorni_sadrzaj>
    <derivirana_varijabla naziv="DomainObject.Predmet.ProtustrankaFormatedWithAdress_1"> PEČENJARNICA MRVICA 3  j.d.o.o., Savska 164, 10000 Zagreb zastupanog po punomoćniku Vulnet Selimi</derivirana_varijabla>
  </DomainObject.Predmet.ProtustrankaFormatedWithAdress>
  <DomainObject.Predmet.ProtustrankaFormatedWithAdressOIB>
    <izvorni_sadrzaj> PEČENJARNICA MRVICA 3  j.d.o.o., OIB 79897293888, Savska 164, 10000 Zagreb zastupanog po punomoćniku Vulnet Selimi</izvorni_sadrzaj>
    <derivirana_varijabla naziv="DomainObject.Predmet.ProtustrankaFormatedWithAdressOIB_1"> PEČENJARNICA MRVICA 3  j.d.o.o., OIB 79897293888, Savska 164, 10000 Zagreb zastupanog po punomoćniku Vulnet Selimi</derivirana_varijabla>
  </DomainObject.Predmet.ProtustrankaFormatedWithAdressOIB>
  <DomainObject.Predmet.ProtustrankaWithAdress>
    <izvorni_sadrzaj>PEČENJARNICA MRVICA 3  j.d.o.o. Savska 164, 10000 Zagreb</izvorni_sadrzaj>
    <derivirana_varijabla naziv="DomainObject.Predmet.ProtustrankaWithAdress_1">PEČENJARNICA MRVICA 3  j.d.o.o. Savska 164, 10000 Zagreb</derivirana_varijabla>
  </DomainObject.Predmet.ProtustrankaWithAdress>
  <DomainObject.Predmet.ProtustrankaWithAdressOIB>
    <izvorni_sadrzaj>PEČENJARNICA MRVICA 3  j.d.o.o., OIB 79897293888, Savska 164, 10000 Zagreb</izvorni_sadrzaj>
    <derivirana_varijabla naziv="DomainObject.Predmet.ProtustrankaWithAdressOIB_1">PEČENJARNICA MRVICA 3  j.d.o.o., OIB 79897293888, Savska 164, 10000 Zagreb</derivirana_varijabla>
  </DomainObject.Predmet.ProtustrankaWithAdressOIB>
  <DomainObject.Predmet.ProtustrankaNazivFormated>
    <izvorni_sadrzaj>PEČENJARNICA MRVICA 3  j.d.o.o.</izvorni_sadrzaj>
    <derivirana_varijabla naziv="DomainObject.Predmet.ProtustrankaNazivFormated_1">PEČENJARNICA MRVICA 3  j.d.o.o.</derivirana_varijabla>
  </DomainObject.Predmet.ProtustrankaNazivFormated>
  <DomainObject.Predmet.ProtustrankaNazivFormatedOIB>
    <izvorni_sadrzaj>PEČENJARNICA MRVICA 3  j.d.o.o., OIB 79897293888</izvorni_sadrzaj>
    <derivirana_varijabla naziv="DomainObject.Predmet.ProtustrankaNazivFormatedOIB_1">PEČENJARNICA MRVICA 3  j.d.o.o., OIB 79897293888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PEČENJARNICA MRVICA 3  j.d.o.o. zastupanog po punomoćniku Vulnet Selimi</item>
    </izvorni_sadrzaj>
    <derivirana_varijabla naziv="DomainObject.Predmet.ProtuStrankaListFormated_1">
      <item>PEČENJARNICA MRVICA 3  j.d.o.o. zastupanog po punomoćniku Vulnet Selimi</item>
    </derivirana_varijabla>
  </DomainObject.Predmet.ProtuStrankaListFormated>
  <DomainObject.Predmet.ProtuStrankaListFormatedOIB>
    <izvorni_sadrzaj>
      <item>PEČENJARNICA MRVICA 3  j.d.o.o., OIB 79897293888 zastupanog po punomoćniku Vulnet Selimi</item>
    </izvorni_sadrzaj>
    <derivirana_varijabla naziv="DomainObject.Predmet.ProtuStrankaListFormatedOIB_1">
      <item>PEČENJARNICA MRVICA 3  j.d.o.o., OIB 79897293888 zastupanog po punomoćniku Vulnet Selimi</item>
    </derivirana_varijabla>
  </DomainObject.Predmet.ProtuStrankaListFormatedOIB>
  <DomainObject.Predmet.ProtuStrankaListFormatedWithAdress>
    <izvorni_sadrzaj>
      <item>PEČENJARNICA MRVICA 3  j.d.o.o., Savska 164, 10000 Zagreb zastupanog po punomoćniku Vulnet Selimi</item>
    </izvorni_sadrzaj>
    <derivirana_varijabla naziv="DomainObject.Predmet.ProtuStrankaListFormatedWithAdress_1">
      <item>PEČENJARNICA MRVICA 3  j.d.o.o., Savska 164, 10000 Zagreb zastupanog po punomoćniku Vulnet Selimi</item>
    </derivirana_varijabla>
  </DomainObject.Predmet.ProtuStrankaListFormatedWithAdress>
  <DomainObject.Predmet.ProtuStrankaListFormatedWithAdressOIB>
    <izvorni_sadrzaj>
      <item>PEČENJARNICA MRVICA 3  j.d.o.o., OIB 79897293888, Savska 164, 10000 Zagreb zastupanog po punomoćniku Vulnet Selimi</item>
    </izvorni_sadrzaj>
    <derivirana_varijabla naziv="DomainObject.Predmet.ProtuStrankaListFormatedWithAdressOIB_1">
      <item>PEČENJARNICA MRVICA 3  j.d.o.o., OIB 79897293888, Savska 164, 10000 Zagreb zastupanog po punomoćniku Vulnet Selimi</item>
    </derivirana_varijabla>
  </DomainObject.Predmet.ProtuStrankaListFormatedWithAdressOIB>
  <DomainObject.Predmet.ProtuStrankaListNazivFormated>
    <izvorni_sadrzaj>
      <item>PEČENJARNICA MRVICA 3  j.d.o.o.</item>
    </izvorni_sadrzaj>
    <derivirana_varijabla naziv="DomainObject.Predmet.ProtuStrankaListNazivFormated_1">
      <item>PEČENJARNICA MRVICA 3  j.d.o.o.</item>
    </derivirana_varijabla>
  </DomainObject.Predmet.ProtuStrankaListNazivFormated>
  <DomainObject.Predmet.ProtuStrankaListNazivFormatedOIB>
    <izvorni_sadrzaj>
      <item>PEČENJARNICA MRVICA 3  j.d.o.o., OIB 79897293888</item>
    </izvorni_sadrzaj>
    <derivirana_varijabla naziv="DomainObject.Predmet.ProtuStrankaListNazivFormatedOIB_1">
      <item>PEČENJARNICA MRVICA 3  j.d.o.o., OIB 79897293888</item>
    </derivirana_varijabla>
  </DomainObject.Predmet.ProtuStrankaListNazivFormatedOIB>
  <DomainObject.Predmet.OstaliListFormated>
    <izvorni_sadrzaj>
      <item>Vulnet Selimi punomoćnik sudionika u postupku PEČENJARNICA MRVICA 3  j.d.o.o.</item>
    </izvorni_sadrzaj>
    <derivirana_varijabla naziv="DomainObject.Predmet.OstaliListFormated_1">
      <item>Vulnet Selimi punomoćnik sudionika u postupku PEČENJARNICA MRVICA 3  j.d.o.o.</item>
    </derivirana_varijabla>
  </DomainObject.Predmet.OstaliListFormated>
  <DomainObject.Predmet.OstaliListFormatedOIB>
    <izvorni_sadrzaj>
      <item>Vulnet Selimi, OIB 68515266633 punomoćnik sudionika u postupku PEČENJARNICA MRVICA 3  j.d.o.o.</item>
    </izvorni_sadrzaj>
    <derivirana_varijabla naziv="DomainObject.Predmet.OstaliListFormatedOIB_1">
      <item>Vulnet Selimi, OIB 68515266633 punomoćnik sudionika u postupku PEČENJARNICA MRVICA 3  j.d.o.o.</item>
    </derivirana_varijabla>
  </DomainObject.Predmet.OstaliListFormatedOIB>
  <DomainObject.Predmet.OstaliListFormatedWithAdress>
    <izvorni_sadrzaj>
      <item>Vulnet Selimi, I.petruševec Iv.odvojak 97, 10000 Zagreb punomoćnik sudionika u postupku PEČENJARNICA MRVICA 3  j.d.o.o.</item>
    </izvorni_sadrzaj>
    <derivirana_varijabla naziv="DomainObject.Predmet.OstaliListFormatedWithAdress_1">
      <item>Vulnet Selimi, I.petruševec Iv.odvojak 97, 10000 Zagreb punomoćnik sudionika u postupku PEČENJARNICA MRVICA 3  j.d.o.o.</item>
    </derivirana_varijabla>
  </DomainObject.Predmet.OstaliListFormatedWithAdress>
  <DomainObject.Predmet.OstaliListFormatedWithAdressOIB>
    <izvorni_sadrzaj>
      <item>Vulnet Selimi, OIB 68515266633, I.petruševec Iv.odvojak 97, 10000 Zagreb punomoćnik sudionika u postupku PEČENJARNICA MRVICA 3  j.d.o.o.</item>
    </izvorni_sadrzaj>
    <derivirana_varijabla naziv="DomainObject.Predmet.OstaliListFormatedWithAdressOIB_1">
      <item>Vulnet Selimi, OIB 68515266633, I.petruševec Iv.odvojak 97, 10000 Zagreb punomoćnik sudionika u postupku PEČENJARNICA MRVICA 3  j.d.o.o.</item>
    </derivirana_varijabla>
  </DomainObject.Predmet.OstaliListFormatedWithAdressOIB>
  <DomainObject.Predmet.OstaliListNazivFormated>
    <izvorni_sadrzaj>
      <item>Vulnet Selimi</item>
    </izvorni_sadrzaj>
    <derivirana_varijabla naziv="DomainObject.Predmet.OstaliListNazivFormated_1">
      <item>Vulnet Selimi</item>
    </derivirana_varijabla>
  </DomainObject.Predmet.OstaliListNazivFormated>
  <DomainObject.Predmet.OstaliListNazivFormatedOIB>
    <izvorni_sadrzaj>
      <item>Vulnet Selimi, OIB 68515266633</item>
    </izvorni_sadrzaj>
    <derivirana_varijabla naziv="DomainObject.Predmet.OstaliListNazivFormatedOIB_1">
      <item>Vulnet Selimi, OIB 68515266633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PEČENJARNICA MRVICA 3  j.d.o.o.</izvorni_sadrzaj>
    <derivirana_varijabla naziv="DomainObject.Predmet.ProtustrankaIDrugi_1">PEČENJARNICA MRVICA 3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PEČENJARNICA MRVICA 3  j.d.o.o., OIB 79897293888, Savska 164, 10000 Zagreb</izvorni_sadrzaj>
    <derivirana_varijabla naziv="DomainObject.Predmet.ProtustrankaIDrugiAdressOIB_1">PEČENJARNICA MRVICA 3  j.d.o.o., OIB 79897293888, Savska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PEČENJARNICA MRVICA 3  j.d.o.o.</item>
      <item>Vulnet Selimi</item>
    </izvorni_sadrzaj>
    <derivirana_varijabla naziv="DomainObject.Predmet.SudioniciListNaziv_1">
      <item>FINA Regionalni centar Zagreb</item>
      <item>PEČENJARNICA MRVICA 3  j.d.o.o.</item>
      <item>Vulnet Selimi</item>
    </derivirana_varijabla>
  </DomainObject.Predmet.SudioniciListNaziv>
  <DomainObject.Predmet.SudioniciListAdressOIB>
    <izvorni_sadrzaj>
      <item>FINA Regionalni centar Zagreb, OIB 85821130368, Trg svibanjskih žrtava 1995. 1,10000 Zagreb</item>
      <item>PEČENJARNICA MRVICA 3  j.d.o.o., OIB 79897293888, Savska 164,10000 Zagreb</item>
      <item>Vulnet Selimi, OIB 68515266633, I.petruševec Iv.odvojak 97,10000 Zagreb</item>
    </izvorni_sadrzaj>
    <derivirana_varijabla naziv="DomainObject.Predmet.SudioniciListAdressOIB_1">
      <item>FINA Regionalni centar Zagreb, OIB 85821130368, Trg svibanjskih žrtava 1995. 1,10000 Zagreb</item>
      <item>PEČENJARNICA MRVICA 3  j.d.o.o., OIB 79897293888, Savska 164,10000 Zagreb</item>
      <item>Vulnet Selimi, OIB 68515266633, I.petruševec Iv.odvojak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79897293888</item>
      <item>, OIB 68515266633</item>
    </izvorni_sadrzaj>
    <derivirana_varijabla naziv="DomainObject.Predmet.SudioniciListNazivOIB_1">
      <item>, OIB 85821130368</item>
      <item>, OIB 79897293888</item>
      <item>, OIB 68515266633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2966</properties:Characters>
  <properties:Lines>86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2017-04-07T12:41:00Z</dcterms:created>
  <dc:creator>ilukac</dc:creator>
  <cp:lastModifiedBy>Mirjana Gašparić</cp:lastModifiedBy>
  <cp:lastPrinted>2017-04-14T07:15:00Z</cp:lastPrinted>
  <dcterms:modified xmlns:xsi="http://www.w3.org/2001/XMLSchema-instance" xsi:type="dcterms:W3CDTF">2017-04-14T07:15:00Z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