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ab82" w14:paraId="96eab82" w:rsidRDefault="00311211" w:rsidP="00311211" w:rsidR="0031121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730250" cx="5397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211" w:rsidP="00311211" w:rsidR="00311211"/>
    <w:p w:rsidRDefault="00311211" w:rsidP="00311211" w:rsidR="00311211">
      <w:r>
        <w:t>REPUBLIKA HRVATSKA</w:t>
      </w:r>
    </w:p>
    <w:p w:rsidRDefault="00311211" w:rsidP="00311211" w:rsidR="00311211">
      <w:r>
        <w:t>TRGOVAČKI SUD U OSIJEKU</w:t>
      </w:r>
    </w:p>
    <w:p w:rsidRDefault="00311211" w:rsidP="00311211" w:rsidR="00311211">
      <w:r>
        <w:t>STALNA SLUŽBA U SLAVONSKOM BRODU</w:t>
      </w:r>
    </w:p>
    <w:p w:rsidRDefault="00311211" w:rsidP="00311211" w:rsidR="00311211">
      <w:r>
        <w:t>Trg pobjede 13</w:t>
      </w:r>
    </w:p>
    <w:p w:rsidRDefault="00311211" w:rsidP="00311211" w:rsidR="00311211">
      <w:pPr>
        <w:rPr>
          <w:b/>
        </w:rPr>
      </w:pPr>
      <w:r>
        <w:t xml:space="preserve">35000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r w:rsidR="007065B5">
        <w:rPr>
          <w:b/>
        </w:rPr>
        <w:t>1051/2018-7</w:t>
      </w:r>
    </w:p>
    <w:p w:rsidRDefault="00311211" w:rsidP="00311211" w:rsidR="00311211"/>
    <w:p w:rsidRDefault="00311211" w:rsidP="00311211" w:rsidR="00311211">
      <w:pPr>
        <w:jc w:val="center"/>
        <w:rPr>
          <w:b/>
        </w:rPr>
      </w:pPr>
    </w:p>
    <w:p w:rsidRDefault="002865E0" w:rsidP="00311211" w:rsidR="00311211">
      <w:pPr>
        <w:jc w:val="center"/>
      </w:pPr>
      <w:r>
        <w:rPr>
          <w:b/>
        </w:rPr>
        <w:t xml:space="preserve">Z A K L J U Č A K </w:t>
      </w:r>
    </w:p>
    <w:p w:rsidRDefault="00311211" w:rsidP="00311211" w:rsidR="00311211"/>
    <w:p w:rsidRDefault="00311211" w:rsidP="00311211" w:rsidR="00311211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stečajnom sucu Danieli Martini Maoduš, u stečajnom postupku nad  dužnikom </w:t>
      </w:r>
      <w:r w:rsidR="007065B5">
        <w:rPr>
          <w:b/>
          <w:color w:val="222222"/>
        </w:rPr>
        <w:t>KRUNO PROMET j.do.o. za trgovinu i usluge, Donji Crnogovci, Donji Crnogovci 41, OIB: 50581035788</w:t>
      </w:r>
      <w:r>
        <w:t xml:space="preserve">, </w:t>
      </w:r>
      <w:r w:rsidR="007065B5">
        <w:t>11</w:t>
      </w:r>
      <w:r w:rsidR="00AC6F6F">
        <w:t xml:space="preserve">. </w:t>
      </w:r>
      <w:r w:rsidR="007065B5">
        <w:t>rujna</w:t>
      </w:r>
      <w:r w:rsidR="00AC6F6F">
        <w:t xml:space="preserve"> 2018.</w:t>
      </w:r>
    </w:p>
    <w:p w:rsidRDefault="00311211" w:rsidP="00311211" w:rsidR="00311211">
      <w:pPr>
        <w:jc w:val="both"/>
      </w:pPr>
    </w:p>
    <w:p w:rsidRDefault="00311211" w:rsidP="00311211" w:rsidR="00311211">
      <w:pPr>
        <w:jc w:val="both"/>
      </w:pPr>
    </w:p>
    <w:p w:rsidRDefault="002865E0" w:rsidP="00311211" w:rsidR="00311211">
      <w:pPr>
        <w:jc w:val="center"/>
        <w:rPr>
          <w:color w:val="222222"/>
        </w:rPr>
      </w:pPr>
      <w:r>
        <w:rPr>
          <w:color w:val="222222"/>
        </w:rPr>
        <w:t>z a k l j u č i o</w:t>
      </w:r>
      <w:r w:rsidR="00311211">
        <w:rPr>
          <w:color w:val="222222"/>
        </w:rPr>
        <w:t>   j e</w:t>
      </w:r>
    </w:p>
    <w:p w:rsidRDefault="00311211" w:rsidP="00311211" w:rsidR="00311211">
      <w:pPr>
        <w:jc w:val="center"/>
        <w:rPr>
          <w:color w:val="222222"/>
        </w:rPr>
      </w:pPr>
    </w:p>
    <w:p w:rsidRDefault="007065B5" w:rsidP="007065B5" w:rsidR="007065B5" w:rsidRPr="007065B5">
      <w:pPr>
        <w:pStyle w:val="Odlomakpopisa"/>
        <w:numPr>
          <w:ilvl w:val="0"/>
          <w:numId w:val="4"/>
        </w:numPr>
        <w:tabs>
          <w:tab w:pos="708" w:val="left"/>
        </w:tabs>
        <w:contextualSpacing/>
        <w:rPr>
          <w:color w:val="222222"/>
        </w:rPr>
      </w:pPr>
      <w:r>
        <w:t xml:space="preserve">Odgađa se ročište zbog podnošenja prijedloga za otvaranje stečajnog postupka nad dužnikom </w:t>
      </w:r>
      <w:r w:rsidRPr="007065B5">
        <w:rPr>
          <w:color w:val="222222"/>
        </w:rPr>
        <w:t>KRUNO PROMET j.do.o. za trgovinu i usluge, Donji Crnogovci, Donji Crnogovci 41, OIB: 50581035788 koje je zakazano za dan 26. rujna 2018. u 9,00 za dan</w:t>
      </w:r>
    </w:p>
    <w:p w:rsidRDefault="007065B5" w:rsidP="007065B5" w:rsidR="007065B5" w:rsidRPr="007065B5"/>
    <w:p w:rsidRDefault="002865E0" w:rsidP="00311211" w:rsidR="00311211" w:rsidRPr="00311211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7065B5">
        <w:rPr>
          <w:b/>
          <w:u w:val="single"/>
        </w:rPr>
        <w:t>4</w:t>
      </w:r>
      <w:r w:rsidR="00311211" w:rsidRPr="00311211">
        <w:rPr>
          <w:b/>
          <w:u w:val="single"/>
        </w:rPr>
        <w:t>.</w:t>
      </w:r>
      <w:r w:rsidR="007065B5">
        <w:rPr>
          <w:b/>
          <w:u w:val="single"/>
        </w:rPr>
        <w:t xml:space="preserve"> rujna</w:t>
      </w:r>
      <w:r w:rsidR="00311211" w:rsidRPr="00311211">
        <w:rPr>
          <w:b/>
          <w:u w:val="single"/>
        </w:rPr>
        <w:t xml:space="preserve"> 2018. u </w:t>
      </w:r>
      <w:r w:rsidR="007065B5">
        <w:rPr>
          <w:b/>
          <w:u w:val="single"/>
        </w:rPr>
        <w:t>14,10</w:t>
      </w:r>
      <w:r w:rsidR="00311211" w:rsidRPr="00311211">
        <w:rPr>
          <w:b/>
          <w:u w:val="single"/>
        </w:rPr>
        <w:t>.</w:t>
      </w:r>
    </w:p>
    <w:p w:rsidRDefault="00311211" w:rsidP="00311211" w:rsidR="00311211" w:rsidRPr="00311211"/>
    <w:p w:rsidRDefault="002865E0" w:rsidP="007065B5" w:rsidR="00311211">
      <w:pPr>
        <w:pStyle w:val="Odlomakpopisa"/>
        <w:numPr>
          <w:ilvl w:val="0"/>
          <w:numId w:val="4"/>
        </w:numPr>
        <w:tabs>
          <w:tab w:pos="708" w:val="left"/>
        </w:tabs>
        <w:contextualSpacing/>
      </w:pPr>
      <w:r>
        <w:t xml:space="preserve"> </w:t>
      </w:r>
      <w:r>
        <w:tab/>
      </w:r>
      <w:r w:rsidR="00311211">
        <w:t xml:space="preserve">Na </w:t>
      </w:r>
      <w:r>
        <w:t xml:space="preserve">ročište </w:t>
      </w:r>
      <w:r w:rsidR="007065B5">
        <w:t xml:space="preserve">se </w:t>
      </w:r>
      <w:r>
        <w:t xml:space="preserve">pozivaju </w:t>
      </w:r>
      <w:r w:rsidR="007065B5">
        <w:t>predlagatelj i direktor dužnika Krunoslav Dokuzović iz Donji Crnogovci te banka KentBank d.d.</w:t>
      </w:r>
    </w:p>
    <w:p w:rsidRDefault="002865E0" w:rsidP="002865E0" w:rsidR="002865E0"/>
    <w:p w:rsidRDefault="007065B5" w:rsidP="007065B5" w:rsidR="002865E0" w:rsidRPr="002865E0">
      <w:pPr>
        <w:pStyle w:val="Odlomakpopisa"/>
        <w:numPr>
          <w:ilvl w:val="0"/>
          <w:numId w:val="4"/>
        </w:numPr>
      </w:pPr>
      <w:r>
        <w:t>Zaključak</w:t>
      </w:r>
      <w:r w:rsidR="002865E0">
        <w:t xml:space="preserve"> se objavljuje na eOglasnoj ploči suda.</w:t>
      </w:r>
    </w:p>
    <w:p w:rsidRDefault="00311211" w:rsidP="00311211" w:rsidR="00311211">
      <w:pPr>
        <w:pStyle w:val="Odlomakpopisa"/>
        <w:ind w:left="1080"/>
      </w:pPr>
    </w:p>
    <w:p w:rsidRDefault="00311211" w:rsidP="00311211" w:rsidR="00311211">
      <w:pPr>
        <w:ind w:firstLine="708"/>
      </w:pPr>
      <w:r>
        <w:t xml:space="preserve">Slavonski Brod, </w:t>
      </w:r>
      <w:r w:rsidR="002865E0">
        <w:t>1</w:t>
      </w:r>
      <w:r w:rsidR="007065B5">
        <w:t xml:space="preserve">1. rujna </w:t>
      </w:r>
      <w:r>
        <w:t>2018.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  Daniela Martini Maoduš</w:t>
      </w:r>
    </w:p>
    <w:p w:rsidRDefault="00AD78A5" w:rsidP="00311211" w:rsidR="00311211" w:rsidRPr="00311211">
      <w:r>
        <w:t xml:space="preserve"> </w:t>
      </w:r>
    </w:p>
    <w:p w:rsidRDefault="00311211" w:rsidP="00311211" w:rsidR="00311211" w:rsidRPr="00311211"/>
    <w:p w:rsidRDefault="00311211" w:rsidP="00311211" w:rsidR="00311211" w:rsidRPr="00311211"/>
    <w:p w:rsidRDefault="00311211" w:rsidP="00311211" w:rsidR="00311211" w:rsidRPr="00311211"/>
    <w:p w:rsidRDefault="00311211" w:rsidP="00311211" w:rsidR="00311211"/>
    <w:p w:rsidRDefault="00311211" w:rsidP="00311211" w:rsidR="007065B5">
      <w:r>
        <w:t>Objaviti na eOglasnoj ploči suda</w:t>
      </w:r>
    </w:p>
    <w:p w:rsidRDefault="007065B5" w:rsidP="007065B5" w:rsidR="00311211" w:rsidRPr="007065B5">
      <w:r>
        <w:t>dostaviti poštom radi obavijesti direktoru</w:t>
      </w:r>
    </w:p>
    <w:sectPr w:rsidR="00311211" w:rsidRPr="007065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5DCF126E"/>
    <w:multiLevelType w:val="hybridMultilevel"/>
    <w:tmpl w:val="DAC41372"/>
    <w:lvl w:tplc="D49CE7D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345847"/>
    <w:multiLevelType w:val="hybridMultilevel"/>
    <w:tmpl w:val="40D6D87C"/>
    <w:lvl w:tplc="708E7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2865E0"/>
    <w:rsid w:val="00311211"/>
    <w:rsid w:val="005E15FD"/>
    <w:rsid w:val="007065B5"/>
    <w:rsid w:val="007219CC"/>
    <w:rsid w:val="00725A28"/>
    <w:rsid w:val="00AC6F6F"/>
    <w:rsid w:val="00AD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721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721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</izvorni_sadrzaj>
    <derivirana_varijabla naziv="DomainObject.Predmet.Opis_1">čl.110.st.1.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St-1051/2018</izvorni_sadrzaj>
    <derivirana_varijabla naziv="DomainObject.Predmet.OznakaBroj_1">St-1051/2018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KRUNO PROMET jednostavno društvo s ograničenom odgovoronošću za trgovinu i usluge</izvorni_sadrzaj>
    <derivirana_varijabla naziv="DomainObject.Predmet.ProtustrankaFormated_1">  KRUNO PROMET jednostavno društvo s ograničenom odgovoronošću za trgovinu i usluge</derivirana_varijabla>
  </DomainObject.Predmet.ProtustrankaFormated>
  <DomainObject.Predmet.ProtustrankaFormatedOIB>
    <izvorni_sadrzaj>  KRUNO PROMET jednostavno društvo s ograničenom odgovoronošću za trgovinu i usluge, OIB 50581035788</izvorni_sadrzaj>
    <derivirana_varijabla naziv="DomainObject.Predmet.ProtustrankaFormatedOIB_1">  KRUNO PROMET jednostavno društvo s ograničenom odgovoronošću za trgovinu i usluge, OIB 50581035788</derivirana_varijabla>
  </DomainObject.Predmet.ProtustrankaFormatedOIB>
  <DomainObject.Predmet.ProtustrankaFormatedWithAdress>
    <izvorni_sadrzaj> KRUNO PROMET jednostavno društvo s ograničenom odgovoronošću za trgovinu i usluge, Donji Crnogovci 41, 35420 Donji Crnogovci</izvorni_sadrzaj>
    <derivirana_varijabla naziv="DomainObject.Predmet.ProtustrankaFormatedWithAdress_1"> KRUNO PROMET jednostavno društvo s ograničenom odgovoronošću za trgovinu i usluge, Donji Crnogovci 41, 35420 Donji Crnogovci</derivirana_varijabla>
  </DomainObject.Predmet.ProtustrankaFormatedWithAdress>
  <DomainObject.Predmet.ProtustrankaFormatedWithAdressOIB>
    <izvorni_sadrzaj> KRUNO PROMET jednostavno društvo s ograničenom odgovoronošću za trgovinu i usluge, OIB 50581035788, Donji Crnogovci 41, 35420 Donji Crnogovci</izvorni_sadrzaj>
    <derivirana_varijabla naziv="DomainObject.Predmet.ProtustrankaFormatedWithAdressOIB_1"> KRUNO PROMET jednostavno društvo s ograničenom odgovoronošću za trgovinu i usluge, OIB 50581035788, Donji Crnogovci 41, 35420 Donji Crnogovci</derivirana_varijabla>
  </DomainObject.Predmet.ProtustrankaFormatedWithAdressOIB>
  <DomainObject.Predmet.ProtustrankaWithAdress>
    <izvorni_sadrzaj>KRUNO PROMET jednostavno društvo s ograničenom odgovoronošću za trgovinu i usluge Donji Crnogovci 41, 35420 Donji Crnogovci</izvorni_sadrzaj>
    <derivirana_varijabla naziv="DomainObject.Predmet.ProtustrankaWithAdress_1">KRUNO PROMET jednostavno društvo s ograničenom odgovoronošću za trgovinu i usluge Donji Crnogovci 41, 35420 Donji Crnogovci</derivirana_varijabla>
  </DomainObject.Predmet.ProtustrankaWithAdress>
  <DomainObject.Predmet.ProtustrankaWithAdressOIB>
    <izvorni_sadrzaj>KRUNO PROMET jednostavno društvo s ograničenom odgovoronošću za trgovinu i usluge, OIB 50581035788, Donji Crnogovci 41, 35420 Donji Crnogovci</izvorni_sadrzaj>
    <derivirana_varijabla naziv="DomainObject.Predmet.ProtustrankaWithAdressOIB_1">KRUNO PROMET jednostavno društvo s ograničenom odgovoronošću za trgovinu i usluge, OIB 50581035788, Donji Crnogovci 41, 35420 Donji Crnogovci</derivirana_varijabla>
  </DomainObject.Predmet.ProtustrankaWithAdressOIB>
  <DomainObject.Predmet.ProtustrankaNazivFormated>
    <izvorni_sadrzaj>KRUNO PROMET jednostavno društvo s ograničenom odgovoronošću za trgovinu i usluge</izvorni_sadrzaj>
    <derivirana_varijabla naziv="DomainObject.Predmet.ProtustrankaNazivFormated_1">KRUNO PROMET jednostavno društvo s ograničenom odgovoronošću za trgovinu i usluge</derivirana_varijabla>
  </DomainObject.Predmet.ProtustrankaNazivFormated>
  <DomainObject.Predmet.ProtustrankaNazivFormatedOIB>
    <izvorni_sadrzaj>KRUNO PROMET jednostavno društvo s ograničenom odgovoronošću za trgovinu i usluge, OIB 50581035788</izvorni_sadrzaj>
    <derivirana_varijabla naziv="DomainObject.Predmet.ProtustrankaNazivFormatedOIB_1">KRUNO PROMET jednostavno društvo s ograničenom odgovoronošću za trgovinu i usluge, OIB 50581035788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17728.04</izvorni_sadrzaj>
    <derivirana_varijabla naziv="DomainObject.Predmet.TrenutnaVrijednost_1">17728.04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KRUNO PROMET jednostavno društvo s ograničenom odgovoronošću za trgovinu i usluge</item>
    </izvorni_sadrzaj>
    <derivirana_varijabla naziv="DomainObject.Predmet.ProtuStrankaListFormated_1">
      <item>KRUNO PROMET jednostavno društvo s ograničenom odgovoronošću za trgovinu i usluge</item>
    </derivirana_varijabla>
  </DomainObject.Predmet.ProtuStrankaListFormated>
  <DomainObject.Predmet.ProtuStrankaListFormatedOIB>
    <izvorni_sadrzaj>
      <item>KRUNO PROMET jednostavno društvo s ograničenom odgovoronošću za trgovinu i usluge, OIB 50581035788</item>
    </izvorni_sadrzaj>
    <derivirana_varijabla naziv="DomainObject.Predmet.ProtuStrankaListFormatedOIB_1">
      <item>KRUNO PROMET jednostavno društvo s ograničenom odgovoronošću za trgovinu i usluge, OIB 50581035788</item>
    </derivirana_varijabla>
  </DomainObject.Predmet.ProtuStrankaListFormatedOIB>
  <DomainObject.Predmet.ProtuStrankaListFormatedWithAdress>
    <izvorni_sadrzaj>
      <item>KRUNO PROMET jednostavno društvo s ograničenom odgovoronošću za trgovinu i usluge, Donji Crnogovci 41, 35420 Donji Crnogovci</item>
    </izvorni_sadrzaj>
    <derivirana_varijabla naziv="DomainObject.Predmet.ProtuStrankaListFormatedWithAdress_1">
      <item>KRUNO PROMET jednostavno društvo s ograničenom odgovoronošću za trgovinu i usluge, Donji Crnogovci 41, 35420 Donji Crnogovci</item>
    </derivirana_varijabla>
  </DomainObject.Predmet.ProtuStrankaListFormatedWithAdress>
  <DomainObject.Predmet.ProtuStrankaListFormatedWithAdressOIB>
    <izvorni_sadrzaj>
      <item>KRUNO PROMET jednostavno društvo s ograničenom odgovoronošću za trgovinu i usluge, OIB 50581035788, Donji Crnogovci 41, 35420 Donji Crnogovci</item>
    </izvorni_sadrzaj>
    <derivirana_varijabla naziv="DomainObject.Predmet.ProtuStrankaListFormatedWithAdressOIB_1">
      <item>KRUNO PROMET jednostavno društvo s ograničenom odgovoronošću za trgovinu i usluge, OIB 50581035788, Donji Crnogovci 41, 35420 Donji Crnogovci</item>
    </derivirana_varijabla>
  </DomainObject.Predmet.ProtuStrankaListFormatedWithAdressOIB>
  <DomainObject.Predmet.ProtuStrankaListNazivFormated>
    <izvorni_sadrzaj>
      <item>KRUNO PROMET jednostavno društvo s ograničenom odgovoronošću za trgovinu i usluge</item>
    </izvorni_sadrzaj>
    <derivirana_varijabla naziv="DomainObject.Predmet.ProtuStrankaListNazivFormated_1">
      <item>KRUNO PROMET jednostavno društvo s ograničenom odgovoronošću za trgovinu i usluge</item>
    </derivirana_varijabla>
  </DomainObject.Predmet.ProtuStrankaListNazivFormated>
  <DomainObject.Predmet.ProtuStrankaListNazivFormatedOIB>
    <izvorni_sadrzaj>
      <item>KRUNO PROMET jednostavno društvo s ograničenom odgovoronošću za trgovinu i usluge, OIB 50581035788</item>
    </izvorni_sadrzaj>
    <derivirana_varijabla naziv="DomainObject.Predmet.ProtuStrankaListNazivFormatedOIB_1">
      <item>KRUNO PROMET jednostavno društvo s ograničenom odgovoronošću za trgovinu i usluge, OIB 50581035788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KRUNO PROMET jednostavno društvo s ograničenom odgovoronošću za trgovinu i usluge</izvorni_sadrzaj>
    <derivirana_varijabla naziv="DomainObject.Predmet.ProtustrankaIDrugi_1">KRUNO PROMET jednostavno društvo s ograničenom odgovoronošću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KRUNO PROMET jednostavno društvo s ograničenom odgovoronošću za trgovinu i usluge, OIB 50581035788, Donji Crnogovci 41, 35420 Donji Crnogovci</izvorni_sadrzaj>
    <derivirana_varijabla naziv="DomainObject.Predmet.ProtustrankaIDrugiAdressOIB_1">KRUNO PROMET jednostavno društvo s ograničenom odgovoronošću za trgovinu i usluge, OIB 50581035788, Donji Crnogovci 41, 35420 Donji Crnogovci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KRUNO PROMET jednostavno društvo s ograničenom odgovoronošću za trgovinu i usluge</item>
    </izvorni_sadrzaj>
    <derivirana_varijabla naziv="DomainObject.Predmet.SudioniciListNaziv_1">
      <item>Financijska agencija</item>
      <item>KRUNO PROMET jednostavno društvo s ograničenom odgovoronošću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KRUNO PROMET jednostavno društvo s ograničenom odgovoronošću za trgovinu i usluge, OIB 50581035788, Donji Crnogovci 41,35420 Donji Crnogovci</item>
    </izvorni_sadrzaj>
    <derivirana_varijabla naziv="DomainObject.Predmet.SudioniciListAdressOIB_1">
      <item>Financijska agencija, OIB 85821130368, Ulica grada Vukovara 70,10000 Zagreb</item>
      <item>KRUNO PROMET jednostavno društvo s ograničenom odgovoronošću za trgovinu i usluge, OIB 50581035788, Donji Crnogovci 41,35420 Donji Crnogovci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50581035788</item>
    </izvorni_sadrzaj>
    <derivirana_varijabla naziv="DomainObject.Predmet.SudioniciListNazivOIB_1">
      <item>, OIB 85821130368</item>
      <item>, OIB 50581035788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167</properties:Words>
  <properties:Characters>851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2018-09-11T11:27:00Z</dcterms:created>
  <dc:creator>wsadmin</dc:creator>
  <cp:lastModifiedBy>wsadmin</cp:lastModifiedBy>
  <cp:lastPrinted>2018-07-12T06:39:00Z</cp:lastPrinted>
  <dcterms:modified xmlns:xsi="http://www.w3.org/2001/XMLSchema-instance" xsi:type="dcterms:W3CDTF">2018-09-11T11:27:00Z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ROČIŠTA-ST.docx)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