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e811e" w14:paraId="34e811e" w:rsidRDefault="00996A6E" w:rsidR="00996A6E">
      <w:pPr>
        <w15:collapsed w:val="false"/>
      </w:pPr>
      <w:bookmarkStart w:name="_GoBack" w:id="0"/>
      <w:bookmarkEnd w:id="0"/>
    </w:p>
    <w:p w:rsidRDefault="00996A6E" w:rsidR="00996A6E"/>
    <w:p w:rsidRDefault="00996A6E" w:rsidR="00996A6E"/>
    <w:p w:rsidRDefault="00996A6E" w:rsidR="00996A6E"/>
    <w:p w:rsidRDefault="00996A6E" w:rsidR="00996A6E"/>
    <w:p w:rsidRDefault="00996A6E" w:rsidR="00996A6E"/>
    <w:p w:rsidRDefault="00996A6E" w:rsidR="00996A6E"/>
    <w:p w:rsidRDefault="00996A6E" w:rsidR="00996A6E"/>
    <w:p w:rsidRDefault="00DE6556" w:rsidR="00DE6556">
      <w:r>
        <w:t>REPUBLIKA HRVATSKA</w:t>
      </w:r>
    </w:p>
    <w:p w:rsidRDefault="00DE6556" w:rsidR="00DE6556">
      <w:r>
        <w:t>TRGOVAČKI SUD U</w:t>
      </w:r>
      <w:r w:rsidR="00D1728A">
        <w:t xml:space="preserve"> OSIJEKU</w:t>
      </w:r>
    </w:p>
    <w:p w:rsidRDefault="00D1728A" w:rsidR="00C65505">
      <w:r>
        <w:t>STALNA SLUŽBA</w:t>
      </w:r>
      <w:r w:rsidR="00C65505">
        <w:t xml:space="preserve"> TRGOVAČKOG</w:t>
      </w:r>
    </w:p>
    <w:p w:rsidRDefault="00C65505" w:rsidR="00DE6556">
      <w:r>
        <w:t xml:space="preserve">SUDA U </w:t>
      </w:r>
      <w:r w:rsidR="002662AC">
        <w:t>SLAVONSKOM BRODU</w:t>
      </w:r>
      <w:r>
        <w:t xml:space="preserve">            </w:t>
      </w:r>
      <w:r w:rsidR="00DE6556">
        <w:t xml:space="preserve">                            BROJ: St -</w:t>
      </w:r>
      <w:r w:rsidR="002662AC">
        <w:t>68</w:t>
      </w:r>
      <w:r w:rsidR="00DE6556">
        <w:t>/</w:t>
      </w:r>
      <w:r w:rsidR="00D1728A">
        <w:t>1</w:t>
      </w:r>
      <w:r w:rsidR="002662AC">
        <w:t>6</w:t>
      </w:r>
      <w:r w:rsidR="00D1728A">
        <w:t>-</w:t>
      </w:r>
      <w:r w:rsidR="002662AC">
        <w:t>5</w:t>
      </w:r>
    </w:p>
    <w:p w:rsidRDefault="00D1728A" w:rsidR="00D1728A">
      <w:r>
        <w:t>Trg pobjede 13</w:t>
      </w:r>
    </w:p>
    <w:p w:rsidRDefault="00D1728A" w:rsidR="00D1728A">
      <w:r>
        <w:t>35000 SLAVONSKI BROD</w:t>
      </w:r>
    </w:p>
    <w:p w:rsidRDefault="00C65505" w:rsidR="00C65505"/>
    <w:p w:rsidRDefault="00DE6556" w:rsidR="00DE6556">
      <w:r>
        <w:t xml:space="preserve">                                      </w:t>
      </w:r>
      <w:r w:rsidR="00C65505">
        <w:t xml:space="preserve">U  I M E </w:t>
      </w:r>
      <w:r>
        <w:t xml:space="preserve"> R E P U B L I K </w:t>
      </w:r>
      <w:r w:rsidR="00C65505">
        <w:t>E</w:t>
      </w:r>
      <w:r>
        <w:t xml:space="preserve">   H R V A T S K </w:t>
      </w:r>
      <w:r w:rsidR="00C65505">
        <w:t>E</w:t>
      </w:r>
      <w:r>
        <w:t xml:space="preserve">  !</w:t>
      </w:r>
    </w:p>
    <w:p w:rsidRDefault="00DE6556" w:rsidR="00DE6556"/>
    <w:p w:rsidRDefault="00DE6556" w:rsidR="00DE6556">
      <w:r>
        <w:t xml:space="preserve">                                                   </w:t>
      </w:r>
      <w:r w:rsidR="00C65505">
        <w:t xml:space="preserve">     </w:t>
      </w:r>
      <w:r>
        <w:t>R  J  E  Š  E  N  J  E</w:t>
      </w:r>
    </w:p>
    <w:p w:rsidRDefault="00DE6556" w:rsidR="00DE6556"/>
    <w:p w:rsidRDefault="00DE6556" w:rsidR="00996A6E">
      <w:r>
        <w:tab/>
        <w:t xml:space="preserve">TRGOVAČKI SUD U </w:t>
      </w:r>
      <w:r w:rsidR="00C65505">
        <w:t xml:space="preserve">OSIJEKU, STALNA SLUŽBA TRGOVAČKOG SUDA U </w:t>
      </w:r>
      <w:r w:rsidR="002662AC">
        <w:t>SLAVONSKOM BRODU</w:t>
      </w:r>
      <w:r w:rsidR="00C65505">
        <w:t xml:space="preserve">, </w:t>
      </w:r>
      <w:r>
        <w:t xml:space="preserve"> po stečajnom sucu Davorinu Pavičić, </w:t>
      </w:r>
      <w:r w:rsidR="002662AC">
        <w:t xml:space="preserve"> povodom zahtjeva FINE RC Osijek, za provedbu skraćenog stečajnog postupka po službenoj dužnosti nad dužnikom UDRUGA ZA PROMICANJE I ORGANIZACIJU KULTURNO MODNIH I GLAZBENIH MANIFESTACIJA "TONI" OIB</w:t>
      </w:r>
      <w:r w:rsidR="003A2E36">
        <w:t>:</w:t>
      </w:r>
      <w:r w:rsidR="002662AC">
        <w:t xml:space="preserve"> 22926364793 sa sjedištem u Sv. Filipa i Jakova 17, 35211 Donja Vrba, dana 6. Lipnja 2016.g.</w:t>
      </w:r>
    </w:p>
    <w:p w:rsidRDefault="00DE6556" w:rsidR="00DE6556">
      <w:r>
        <w:t xml:space="preserve">                                                </w:t>
      </w:r>
      <w:r w:rsidR="00C65505">
        <w:t xml:space="preserve">         </w:t>
      </w:r>
      <w:r>
        <w:t xml:space="preserve"> r i j e š i o   j e</w:t>
      </w:r>
    </w:p>
    <w:p w:rsidRDefault="00DE6556" w:rsidR="00DE6556"/>
    <w:p w:rsidRDefault="000D6C47" w:rsidR="00DE6556">
      <w:r>
        <w:t>I</w:t>
      </w:r>
      <w:r w:rsidR="00C65505">
        <w:t>spravlja se</w:t>
      </w:r>
      <w:r w:rsidR="002662AC">
        <w:t xml:space="preserve"> rješenje ovoga suda broj St-256/2016-3 od 10. svibnja 2016.g. u broju spisa na način da umjesto broj St-256/2016-3 koji je krivi broj, treba pravilno stajati broj St-68/2016-3.</w:t>
      </w:r>
    </w:p>
    <w:p w:rsidRDefault="002662AC" w:rsidR="00C65505">
      <w:r>
        <w:t>U svemu ostalom rješenje ostaje neizmijenjeno.</w:t>
      </w:r>
    </w:p>
    <w:p w:rsidRDefault="00AD7E22" w:rsidR="002662AC">
      <w:r>
        <w:t xml:space="preserve">                                                  O b r a z l o ž e n j e</w:t>
      </w:r>
    </w:p>
    <w:p w:rsidRDefault="002662AC" w:rsidR="002662AC">
      <w:r>
        <w:t xml:space="preserve">Prilikom pisanja rješenja za provedbu </w:t>
      </w:r>
      <w:proofErr w:type="spellStart"/>
      <w:r>
        <w:t>skračenog</w:t>
      </w:r>
      <w:proofErr w:type="spellEnd"/>
      <w:r>
        <w:t xml:space="preserve"> stečajnog postupka nad Udrugom za promicanje i organizaciju kulturno modnih i glazbenih manifestacija "Toni" OIB: 22926364793 sa sjedištem u Sv. Filipa i Jakova 17 35211 Donja Vrba, došlo je do greške u pisanju broja stečajnog postupka, jer je prijedlog FINE za pokretanje </w:t>
      </w:r>
      <w:proofErr w:type="spellStart"/>
      <w:r>
        <w:t>skračenog</w:t>
      </w:r>
      <w:proofErr w:type="spellEnd"/>
      <w:r>
        <w:t xml:space="preserve"> stečajnog postupka protiv citiranog dužnika zaprimljen pod brojem St-68/2016.</w:t>
      </w:r>
    </w:p>
    <w:p w:rsidRDefault="002662AC" w:rsidR="00AD7E22">
      <w:r>
        <w:t>Kako je došlo do očite greške u pisanju valjalo je odlučiti kao u izreci.</w:t>
      </w:r>
    </w:p>
    <w:p w:rsidRDefault="00BC187F" w:rsidR="00BC187F">
      <w:r>
        <w:tab/>
        <w:t>S obzirom na navedeno odlučeno je kao u izreci.</w:t>
      </w:r>
    </w:p>
    <w:p w:rsidRDefault="00CA691C" w:rsidP="00EC5FED" w:rsidR="00CA691C">
      <w:pPr>
        <w:ind w:firstLine="708"/>
      </w:pPr>
    </w:p>
    <w:p w:rsidRDefault="00B913F1" w:rsidP="00693671" w:rsidR="003C2810">
      <w:r>
        <w:tab/>
      </w:r>
      <w:r w:rsidR="003C2810">
        <w:tab/>
        <w:t xml:space="preserve">U Slavonskom Brodu, </w:t>
      </w:r>
      <w:r w:rsidR="002662AC">
        <w:t>6. lipnja</w:t>
      </w:r>
      <w:r w:rsidR="003C2810">
        <w:t xml:space="preserve"> 20</w:t>
      </w:r>
      <w:r w:rsidR="000D6C47">
        <w:t>1</w:t>
      </w:r>
      <w:r w:rsidR="002662AC">
        <w:t>6</w:t>
      </w:r>
      <w:r w:rsidR="003C2810">
        <w:t>.g.</w:t>
      </w:r>
      <w:r w:rsidR="00C2573B">
        <w:t xml:space="preserve"> </w:t>
      </w:r>
    </w:p>
    <w:p w:rsidRDefault="003C2810" w:rsidP="00693671" w:rsidR="003C2810">
      <w:r>
        <w:t xml:space="preserve">                                                                                                 Stečajni sudac:</w:t>
      </w:r>
    </w:p>
    <w:p w:rsidRDefault="003C2810" w:rsidP="00693671" w:rsidR="00996A6E">
      <w:r>
        <w:t xml:space="preserve">                                                                                                 Davorin Pavičić</w:t>
      </w:r>
    </w:p>
    <w:p w:rsidRDefault="003C2810" w:rsidP="00693671" w:rsidR="00092C0D">
      <w:r>
        <w:t>NAPUTAK O PRAVNOM LIJEKU:</w:t>
      </w:r>
    </w:p>
    <w:p w:rsidRDefault="003C2810" w:rsidP="00693671" w:rsidR="002662AC">
      <w:r>
        <w:t xml:space="preserve">Protiv ovog rješenje </w:t>
      </w:r>
      <w:r w:rsidR="002662AC">
        <w:t>dopuštena je žalba u roku od</w:t>
      </w:r>
      <w:r>
        <w:t xml:space="preserve"> 8 dana</w:t>
      </w:r>
    </w:p>
    <w:p w:rsidRDefault="003A2E36" w:rsidP="00693671" w:rsidR="002662AC">
      <w:r>
        <w:t>o</w:t>
      </w:r>
      <w:r w:rsidR="002662AC">
        <w:t>d dana primitka prijepis ovoga rješenja.</w:t>
      </w:r>
    </w:p>
    <w:p w:rsidRDefault="002662AC" w:rsidP="00693671" w:rsidR="002662AC">
      <w:r>
        <w:t>Žalba se podnosi VTS RH Zagreb putem ovoga suda u 3</w:t>
      </w:r>
    </w:p>
    <w:p w:rsidRDefault="003A2E36" w:rsidP="00693671" w:rsidR="002662AC">
      <w:r>
        <w:t>p</w:t>
      </w:r>
      <w:r w:rsidR="002662AC">
        <w:t>rimjeraka.</w:t>
      </w:r>
    </w:p>
    <w:p w:rsidRDefault="00A717F7" w:rsidP="001104AF" w:rsidR="00A717F7">
      <w:pPr>
        <w:ind w:hanging="4545" w:left="4545"/>
      </w:pPr>
    </w:p>
    <w:p w:rsidRDefault="00A717F7" w:rsidP="001104AF" w:rsidR="00A717F7">
      <w:pPr>
        <w:ind w:hanging="4545" w:left="4545"/>
      </w:pPr>
      <w:proofErr w:type="spellStart"/>
      <w:r>
        <w:t>Rj</w:t>
      </w:r>
      <w:proofErr w:type="spellEnd"/>
      <w:r>
        <w:t>/</w:t>
      </w:r>
    </w:p>
    <w:p w:rsidRDefault="00A717F7" w:rsidP="003A2E36" w:rsidR="00A717F7">
      <w:pPr>
        <w:ind w:left="180"/>
      </w:pPr>
      <w:r>
        <w:t>Rješenje dostaviti:</w:t>
      </w:r>
    </w:p>
    <w:p w:rsidRDefault="003A2E36" w:rsidP="00A717F7" w:rsidR="003A2E36">
      <w:pPr>
        <w:numPr>
          <w:ilvl w:val="0"/>
          <w:numId w:val="6"/>
        </w:numPr>
      </w:pPr>
      <w:r>
        <w:t xml:space="preserve">– </w:t>
      </w:r>
      <w:proofErr w:type="spellStart"/>
      <w:r>
        <w:t>z.z</w:t>
      </w:r>
      <w:proofErr w:type="spellEnd"/>
      <w:r>
        <w:t>. Toni Brekalo</w:t>
      </w:r>
    </w:p>
    <w:p w:rsidRDefault="003A2E36" w:rsidP="00A717F7" w:rsidR="003A2E36">
      <w:pPr>
        <w:numPr>
          <w:ilvl w:val="0"/>
          <w:numId w:val="6"/>
        </w:numPr>
      </w:pPr>
      <w:r>
        <w:t xml:space="preserve"> Mrežne stanice E-oglasna ploča suda</w:t>
      </w:r>
    </w:p>
    <w:p w:rsidRDefault="003A2E36" w:rsidP="00A717F7" w:rsidR="003A2E36">
      <w:pPr>
        <w:numPr>
          <w:ilvl w:val="0"/>
          <w:numId w:val="6"/>
        </w:numPr>
      </w:pPr>
      <w:r>
        <w:t>Po pravomoćnosti dostaviti predlagatelju, banci, registru udruga</w:t>
      </w:r>
    </w:p>
    <w:p w:rsidRDefault="00A717F7" w:rsidP="00A717F7" w:rsidR="00A717F7"/>
    <w:p w:rsidRDefault="003A2E36" w:rsidP="00A717F7" w:rsidR="00A717F7">
      <w:r>
        <w:t>6.6.2016.</w:t>
      </w:r>
      <w:r w:rsidR="00A717F7">
        <w:t xml:space="preserve">        S u d a c:</w:t>
      </w:r>
    </w:p>
    <w:p w:rsidRDefault="00A717F7" w:rsidP="001104AF" w:rsidR="00A717F7">
      <w:pPr>
        <w:ind w:hanging="4545" w:left="4545"/>
      </w:pPr>
    </w:p>
    <w:p w:rsidRDefault="00A717F7" w:rsidP="001104AF" w:rsidR="00A717F7">
      <w:pPr>
        <w:ind w:hanging="4545" w:left="4545"/>
      </w:pPr>
    </w:p>
    <w:p w:rsidRDefault="00A717F7" w:rsidP="001104AF" w:rsidR="00A717F7">
      <w:pPr>
        <w:ind w:hanging="4545" w:left="4545"/>
      </w:pPr>
    </w:p>
    <w:p w:rsidRDefault="00A717F7" w:rsidP="001104AF" w:rsidR="00A717F7">
      <w:pPr>
        <w:ind w:hanging="4545" w:left="4545"/>
      </w:pPr>
    </w:p>
    <w:p w:rsidRDefault="00A717F7" w:rsidP="001104AF" w:rsidR="00A717F7">
      <w:pPr>
        <w:ind w:hanging="4545" w:left="4545"/>
      </w:pPr>
    </w:p>
    <w:p w:rsidRDefault="00A717F7" w:rsidP="001104AF" w:rsidR="00A717F7">
      <w:pPr>
        <w:ind w:hanging="4545" w:left="4545"/>
      </w:pPr>
    </w:p>
    <w:sectPr w:rsidR="00A717F7">
      <w:pgSz w:h="16838" w:w="11906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283EF4"/>
    <w:multiLevelType w:val="hybridMultilevel"/>
    <w:tmpl w:val="451A8DAE"/>
    <w:lvl w:tplc="041A000F" w:ilvl="0">
      <w:start w:val="1"/>
      <w:numFmt w:val="decimal"/>
      <w:lvlText w:val="%1."/>
      <w:lvlJc w:val="left"/>
      <w:pPr>
        <w:tabs>
          <w:tab w:pos="540" w:val="num"/>
        </w:tabs>
        <w:ind w:hanging="360" w:left="5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161131B"/>
    <w:multiLevelType w:val="hybridMultilevel"/>
    <w:tmpl w:val="6A86158E"/>
    <w:lvl w:tplc="B468AD7E" w:ilvl="0">
      <w:start w:val="10"/>
      <w:numFmt w:val="bullet"/>
      <w:lvlText w:val="-"/>
      <w:lvlJc w:val="left"/>
      <w:pPr>
        <w:tabs>
          <w:tab w:pos="4740" w:val="num"/>
        </w:tabs>
        <w:ind w:hanging="360" w:left="47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5460" w:val="num"/>
        </w:tabs>
        <w:ind w:hanging="360" w:left="54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180" w:val="num"/>
        </w:tabs>
        <w:ind w:hanging="360" w:left="61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6900" w:val="num"/>
        </w:tabs>
        <w:ind w:hanging="360" w:left="69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7620" w:val="num"/>
        </w:tabs>
        <w:ind w:hanging="360" w:left="76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340" w:val="num"/>
        </w:tabs>
        <w:ind w:hanging="360" w:left="83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060" w:val="num"/>
        </w:tabs>
        <w:ind w:hanging="360" w:left="90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9780" w:val="num"/>
        </w:tabs>
        <w:ind w:hanging="360" w:left="97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0500" w:val="num"/>
        </w:tabs>
        <w:ind w:hanging="360" w:left="10500"/>
      </w:pPr>
      <w:rPr>
        <w:rFonts w:hAnsi="Wingdings" w:ascii="Wingdings" w:hint="default"/>
      </w:rPr>
    </w:lvl>
  </w:abstractNum>
  <w:abstractNum w:abstractNumId="2">
    <w:nsid w:val="410A7026"/>
    <w:multiLevelType w:val="hybridMultilevel"/>
    <w:tmpl w:val="2E780980"/>
    <w:lvl w:tplc="BE704AF6" w:ilvl="0">
      <w:start w:val="10"/>
      <w:numFmt w:val="bullet"/>
      <w:lvlText w:val="-"/>
      <w:lvlJc w:val="left"/>
      <w:pPr>
        <w:tabs>
          <w:tab w:pos="4905" w:val="num"/>
        </w:tabs>
        <w:ind w:hanging="360" w:left="490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5625" w:val="num"/>
        </w:tabs>
        <w:ind w:hanging="360" w:left="56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345" w:val="num"/>
        </w:tabs>
        <w:ind w:hanging="360" w:left="63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065" w:val="num"/>
        </w:tabs>
        <w:ind w:hanging="360" w:left="70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7785" w:val="num"/>
        </w:tabs>
        <w:ind w:hanging="360" w:left="77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505" w:val="num"/>
        </w:tabs>
        <w:ind w:hanging="360" w:left="85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225" w:val="num"/>
        </w:tabs>
        <w:ind w:hanging="360" w:left="92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9945" w:val="num"/>
        </w:tabs>
        <w:ind w:hanging="360" w:left="99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0665" w:val="num"/>
        </w:tabs>
        <w:ind w:hanging="360" w:left="10665"/>
      </w:pPr>
      <w:rPr>
        <w:rFonts w:hAnsi="Wingdings" w:ascii="Wingdings" w:hint="default"/>
      </w:rPr>
    </w:lvl>
  </w:abstractNum>
  <w:abstractNum w:abstractNumId="3">
    <w:nsid w:val="4FA7768A"/>
    <w:multiLevelType w:val="hybridMultilevel"/>
    <w:tmpl w:val="E0C47F8C"/>
    <w:lvl w:tplc="CB40F4BE" w:ilvl="0">
      <w:start w:val="9"/>
      <w:numFmt w:val="bullet"/>
      <w:lvlText w:val="-"/>
      <w:lvlJc w:val="left"/>
      <w:pPr>
        <w:tabs>
          <w:tab w:pos="-1440" w:val="num"/>
        </w:tabs>
        <w:ind w:hanging="360" w:left="-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-720" w:val="num"/>
        </w:tabs>
        <w:ind w:hanging="360" w:left="-7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0" w:val="num"/>
        </w:tabs>
        <w:ind w:hanging="360" w:left="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</w:abstractNum>
  <w:abstractNum w:abstractNumId="4">
    <w:nsid w:val="614F6F82"/>
    <w:multiLevelType w:val="hybridMultilevel"/>
    <w:tmpl w:val="9B3CE292"/>
    <w:lvl w:tplc="94865CD4" w:ilvl="0">
      <w:start w:val="1"/>
      <w:numFmt w:val="decimal"/>
      <w:lvlText w:val="%1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05" w:val="num"/>
        </w:tabs>
        <w:ind w:hanging="360" w:left="2505"/>
      </w:pPr>
    </w:lvl>
    <w:lvl w:tentative="true" w:tplc="041A001B" w:ilvl="2">
      <w:start w:val="1"/>
      <w:numFmt w:val="lowerRoman"/>
      <w:lvlText w:val="%3."/>
      <w:lvlJc w:val="right"/>
      <w:pPr>
        <w:tabs>
          <w:tab w:pos="3225" w:val="num"/>
        </w:tabs>
        <w:ind w:hanging="180" w:left="3225"/>
      </w:pPr>
    </w:lvl>
    <w:lvl w:tentative="true" w:tplc="041A000F" w:ilvl="3">
      <w:start w:val="1"/>
      <w:numFmt w:val="decimal"/>
      <w:lvlText w:val="%4."/>
      <w:lvlJc w:val="left"/>
      <w:pPr>
        <w:tabs>
          <w:tab w:pos="3945" w:val="num"/>
        </w:tabs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tabs>
          <w:tab w:pos="4665" w:val="num"/>
        </w:tabs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tabs>
          <w:tab w:pos="5385" w:val="num"/>
        </w:tabs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tabs>
          <w:tab w:pos="6105" w:val="num"/>
        </w:tabs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tabs>
          <w:tab w:pos="6825" w:val="num"/>
        </w:tabs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tabs>
          <w:tab w:pos="7545" w:val="num"/>
        </w:tabs>
        <w:ind w:hanging="180" w:left="7545"/>
      </w:pPr>
    </w:lvl>
  </w:abstractNum>
  <w:abstractNum w:abstractNumId="5">
    <w:nsid w:val="61E976D8"/>
    <w:multiLevelType w:val="hybridMultilevel"/>
    <w:tmpl w:val="8474DB16"/>
    <w:lvl w:tplc="87040CEE" w:ilvl="0">
      <w:start w:val="9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3"/>
  </w:num>
  <w:num w:numId="5">
    <w:abstractNumId w:val="5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3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E6556"/>
    <w:rsid w:val="00034F0B"/>
    <w:rsid w:val="00092C0D"/>
    <w:rsid w:val="000D6C47"/>
    <w:rsid w:val="000F7CBE"/>
    <w:rsid w:val="001104AF"/>
    <w:rsid w:val="00261CDB"/>
    <w:rsid w:val="002662AC"/>
    <w:rsid w:val="00324289"/>
    <w:rsid w:val="003A2E36"/>
    <w:rsid w:val="003C2810"/>
    <w:rsid w:val="00456F92"/>
    <w:rsid w:val="00465CF2"/>
    <w:rsid w:val="004A5A2D"/>
    <w:rsid w:val="00693671"/>
    <w:rsid w:val="006D5720"/>
    <w:rsid w:val="007A0E30"/>
    <w:rsid w:val="007B4B8C"/>
    <w:rsid w:val="00882392"/>
    <w:rsid w:val="008C4A9F"/>
    <w:rsid w:val="008C5673"/>
    <w:rsid w:val="00944D46"/>
    <w:rsid w:val="00996A6E"/>
    <w:rsid w:val="00A717F7"/>
    <w:rsid w:val="00AD7E22"/>
    <w:rsid w:val="00B54DC5"/>
    <w:rsid w:val="00B913F1"/>
    <w:rsid w:val="00BC187F"/>
    <w:rsid w:val="00C2573B"/>
    <w:rsid w:val="00C27738"/>
    <w:rsid w:val="00C460C2"/>
    <w:rsid w:val="00C65505"/>
    <w:rsid w:val="00CA691C"/>
    <w:rsid w:val="00D03876"/>
    <w:rsid w:val="00D1728A"/>
    <w:rsid w:val="00DE6556"/>
    <w:rsid w:val="00E74C3C"/>
    <w:rsid w:val="00EB346E"/>
    <w:rsid w:val="00EC5FED"/>
    <w:rsid w:val="00ED57D5"/>
    <w:rsid w:val="00F10774"/>
    <w:rsid w:val="00FD3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A2E3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A2E3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038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0387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0387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0387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0387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A2E3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A2E3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038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0387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0387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0387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0387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lipnja 2016.</izvorni_sadrzaj>
    <derivirana_varijabla naziv="DomainObject.DatumDonosenjaOdluke_1">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</izvorni_sadrzaj>
    <derivirana_varijabla naziv="DomainObject.Predmet.Broj_1">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siječnja 2016.</izvorni_sadrzaj>
    <derivirana_varijabla naziv="DomainObject.Predmet.DatumOsnivanja_1">13.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10. svibnja 2016.</izvorni_sadrzaj>
    <derivirana_varijabla naziv="DomainObject.Predmet.DatumRjesavanja_1">10. svibnja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9063.93</izvorni_sadrzaj>
    <derivirana_varijabla naziv="DomainObject.Predmet.InicijalnaVrijednost_1">9063.93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St-68/2016</izvorni_sadrzaj>
    <derivirana_varijabla naziv="DomainObject.Predmet.OznakaBroj_1">St-68/2016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Davorin</izvorni_sadrzaj>
    <derivirana_varijabla naziv="DomainObject.Predmet.PredmetRijesio.Ime_1">Davorin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Pavičić</izvorni_sadrzaj>
    <derivirana_varijabla naziv="DomainObject.Predmet.PredmetRijesio.Prezime_1">Pavičić</derivirana_varijabla>
  </DomainObject.Predmet.PredmetRijesio.Prezime>
  <DomainObject.Predmet.PrimjedbaSuca>
    <izvorni_sadrzaj>čl.444 st.1 ST</izvorni_sadrzaj>
    <derivirana_varijabla naziv="DomainObject.Predmet.PrimjedbaSuca_1">čl.444 st.1 ST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za promicanje i organizaciju kulturno modnih i glazbenih manifestacija "TONI"</izvorni_sadrzaj>
    <derivirana_varijabla naziv="DomainObject.Predmet.ProtustrankaFormated_1">  Udruga za promicanje i organizaciju kulturno modnih i glazbenih manifestacija "TONI"</derivirana_varijabla>
  </DomainObject.Predmet.ProtustrankaFormated>
  <DomainObject.Predmet.ProtustrankaFormatedOIB>
    <izvorni_sadrzaj>  Udruga za promicanje i organizaciju kulturno modnih i glazbenih manifestacija "TONI", OIB 22926364793</izvorni_sadrzaj>
    <derivirana_varijabla naziv="DomainObject.Predmet.ProtustrankaFormatedOIB_1">  Udruga za promicanje i organizaciju kulturno modnih i glazbenih manifestacija "TONI", OIB 22926364793</derivirana_varijabla>
  </DomainObject.Predmet.ProtustrankaFormatedOIB>
  <DomainObject.Predmet.ProtustrankaFormatedWithAdress>
    <izvorni_sadrzaj> Udruga za promicanje i organizaciju kulturno modnih i glazbenih manifestacija "TONI", Sv. Filipa i Jakova 17, 35000 Donja Vrba</izvorni_sadrzaj>
    <derivirana_varijabla naziv="DomainObject.Predmet.ProtustrankaFormatedWithAdress_1"> Udruga za promicanje i organizaciju kulturno modnih i glazbenih manifestacija "TONI", Sv. Filipa i Jakova 17, 35000 Donja Vrba</derivirana_varijabla>
  </DomainObject.Predmet.ProtustrankaFormatedWithAdress>
  <DomainObject.Predmet.ProtustrankaFormatedWithAdressOIB>
    <izvorni_sadrzaj> Udruga za promicanje i organizaciju kulturno modnih i glazbenih manifestacija "TONI", OIB 22926364793, Sv. Filipa i Jakova 17, 35000 Donja Vrba</izvorni_sadrzaj>
    <derivirana_varijabla naziv="DomainObject.Predmet.ProtustrankaFormatedWithAdressOIB_1"> Udruga za promicanje i organizaciju kulturno modnih i glazbenih manifestacija "TONI", OIB 22926364793, Sv. Filipa i Jakova 17, 35000 Donja Vrba</derivirana_varijabla>
  </DomainObject.Predmet.ProtustrankaFormatedWithAdressOIB>
  <DomainObject.Predmet.ProtustrankaWithAdress>
    <izvorni_sadrzaj>Udruga za promicanje i organizaciju kulturno modnih i glazbenih manifestacija "TONI" Sv. Filipa i Jakova 17, 35000 Donja Vrba</izvorni_sadrzaj>
    <derivirana_varijabla naziv="DomainObject.Predmet.ProtustrankaWithAdress_1">Udruga za promicanje i organizaciju kulturno modnih i glazbenih manifestacija "TONI" Sv. Filipa i Jakova 17, 35000 Donja Vrba</derivirana_varijabla>
  </DomainObject.Predmet.ProtustrankaWithAdress>
  <DomainObject.Predmet.ProtustrankaWithAdressOIB>
    <izvorni_sadrzaj>Udruga za promicanje i organizaciju kulturno modnih i glazbenih manifestacija "TONI", OIB 22926364793, Sv. Filipa i Jakova 17, 35000 Donja Vrba</izvorni_sadrzaj>
    <derivirana_varijabla naziv="DomainObject.Predmet.ProtustrankaWithAdressOIB_1">Udruga za promicanje i organizaciju kulturno modnih i glazbenih manifestacija "TONI", OIB 22926364793, Sv. Filipa i Jakova 17, 35000 Donja Vrba</derivirana_varijabla>
  </DomainObject.Predmet.ProtustrankaWithAdressOIB>
  <DomainObject.Predmet.ProtustrankaNazivFormated>
    <izvorni_sadrzaj>Udruga za promicanje i organizaciju kulturno modnih i glazbenih manifestacija "TONI"</izvorni_sadrzaj>
    <derivirana_varijabla naziv="DomainObject.Predmet.ProtustrankaNazivFormated_1">Udruga za promicanje i organizaciju kulturno modnih i glazbenih manifestacija "TONI"</derivirana_varijabla>
  </DomainObject.Predmet.ProtustrankaNazivFormated>
  <DomainObject.Predmet.ProtustrankaNazivFormatedOIB>
    <izvorni_sadrzaj>Udruga za promicanje i organizaciju kulturno modnih i glazbenih manifestacija "TONI", OIB 22926364793</izvorni_sadrzaj>
    <derivirana_varijabla naziv="DomainObject.Predmet.ProtustrankaNazivFormatedOIB_1">Udruga za promicanje i organizaciju kulturno modnih i glazbenih manifestacija "TONI", OIB 22926364793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OSIJEK</izvorni_sadrzaj>
    <derivirana_varijabla naziv="DomainObject.Predmet.StrankaFormated_1">  FINANCIJSKA AGENCIJA RC OSIJEK</derivirana_varijabla>
  </DomainObject.Predmet.StrankaFormated>
  <DomainObject.Predmet.StrankaFormatedOIB>
    <izvorni_sadrzaj>  FINANCIJSKA AGENCIJA RC OSIJEK, OIB 85821130368</izvorni_sadrzaj>
    <derivirana_varijabla naziv="DomainObject.Predmet.StrankaFormatedOIB_1">  FINANCIJSKA AGENCIJA RC OSIJEK, OIB 85821130368</derivirana_varijabla>
  </DomainObject.Predmet.StrankaFormatedOIB>
  <DomainObject.Predmet.StrankaFormatedWithAdress>
    <izvorni_sadrzaj> FINANCIJSKA AGENCIJA RC OSIJEK, P.Krešimira IV 20, 35000 Slavonski Brod</izvorni_sadrzaj>
    <derivirana_varijabla naziv="DomainObject.Predmet.StrankaFormatedWithAdress_1"> FINANCIJSKA AGENCIJA RC OSIJEK, P.Krešimira IV 20, 35000 Slavonski Brod</derivirana_varijabla>
  </DomainObject.Predmet.StrankaFormatedWithAdress>
  <DomainObject.Predmet.StrankaFormatedWithAdressOIB>
    <izvorni_sadrzaj> FINANCIJSKA AGENCIJA RC OSIJEK, OIB 85821130368, P.Krešimira IV 20, 35000 Slavonski Brod</izvorni_sadrzaj>
    <derivirana_varijabla naziv="DomainObject.Predmet.StrankaFormatedWithAdressOIB_1"> FINANCIJSKA AGENCIJA RC OSIJEK, OIB 85821130368, P.Krešimira IV 20, 35000 Slavonski Brod</derivirana_varijabla>
  </DomainObject.Predmet.StrankaFormatedWithAdressOIB>
  <DomainObject.Predmet.StrankaWithAdress>
    <izvorni_sadrzaj>FINANCIJSKA AGENCIJA RC OSIJEK P.Krešimira IV 20,35000 Slavonski Brod</izvorni_sadrzaj>
    <derivirana_varijabla naziv="DomainObject.Predmet.StrankaWithAdress_1">FINANCIJSKA AGENCIJA RC OSIJEK P.Krešimira IV 20,35000 Slavonski Brod</derivirana_varijabla>
  </DomainObject.Predmet.StrankaWithAdress>
  <DomainObject.Predmet.StrankaWithAdressOIB>
    <izvorni_sadrzaj>FINANCIJSKA AGENCIJA RC OSIJEK, OIB 85821130368, P.Krešimira IV 20,35000 Slavonski Brod</izvorni_sadrzaj>
    <derivirana_varijabla naziv="DomainObject.Predmet.StrankaWithAdressOIB_1">FINANCIJSKA AGENCIJA RC OSIJEK, OIB 85821130368, P.Krešimira IV 20,35000 Slavonski Brod</derivirana_varijabla>
  </DomainObject.Predmet.StrankaWithAdressOIB>
  <DomainObject.Predmet.StrankaNazivFormated>
    <izvorni_sadrzaj>FINANCIJSKA AGENCIJA RC OSIJEK</izvorni_sadrzaj>
    <derivirana_varijabla naziv="DomainObject.Predmet.StrankaNazivFormated_1">FINANCIJSKA AGENCIJA RC OSIJEK</derivirana_varijabla>
  </DomainObject.Predmet.StrankaNazivFormated>
  <DomainObject.Predmet.StrankaNazivFormatedOIB>
    <izvorni_sadrzaj>FINANCIJSKA AGENCIJA RC OSIJEK, OIB 85821130368</izvorni_sadrzaj>
    <derivirana_varijabla naziv="DomainObject.Predmet.StrankaNazivFormatedOIB_1">FINANCIJSKA AGENCIJA RC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Blaženka Čonka</izvorni_sadrzaj>
    <derivirana_varijabla naziv="DomainObject.Predmet.Zapisnicar_1">Blaženka Čonka</derivirana_varijabla>
  </DomainObject.Predmet.Zapisnicar>
  <DomainObject.Predmet.StrankaListFormated>
    <izvorni_sadrzaj>
      <item>FINANCIJSKA AGENCIJA RC OSIJEK</item>
    </izvorni_sadrzaj>
    <derivirana_varijabla naziv="DomainObject.Predmet.StrankaListFormated_1">
      <item>FINANCIJSKA AGENCIJA RC OSIJEK</item>
    </derivirana_varijabla>
  </DomainObject.Predmet.StrankaListFormated>
  <DomainObject.Predmet.StrankaListFormatedOIB>
    <izvorni_sadrzaj>
      <item>FINANCIJSKA AGENCIJA RC OSIJEK, OIB 85821130368</item>
    </izvorni_sadrzaj>
    <derivirana_varijabla naziv="DomainObject.Predmet.StrankaListFormatedOIB_1">
      <item>FINANCIJSKA AGENCIJA RC OSIJEK, OIB 85821130368</item>
    </derivirana_varijabla>
  </DomainObject.Predmet.StrankaListFormatedOIB>
  <DomainObject.Predmet.StrankaListFormatedWithAdress>
    <izvorni_sadrzaj>
      <item>FINANCIJSKA AGENCIJA RC OSIJEK, P.Krešimira IV 20, 35000 Slavonski Brod</item>
    </izvorni_sadrzaj>
    <derivirana_varijabla naziv="DomainObject.Predmet.StrankaListFormatedWithAdress_1">
      <item>FINANCIJSKA AGENCIJA RC OSIJEK, P.Krešimira IV 20, 35000 Slavonski Brod</item>
    </derivirana_varijabla>
  </DomainObject.Predmet.StrankaListFormatedWithAdress>
  <DomainObject.Predmet.StrankaListFormatedWithAdressOIB>
    <izvorni_sadrzaj>
      <item>FINANCIJSKA AGENCIJA RC OSIJEK, OIB 85821130368, P.Krešimira IV 20, 35000 Slavonski Brod</item>
    </izvorni_sadrzaj>
    <derivirana_varijabla naziv="DomainObject.Predmet.StrankaListFormatedWithAdressOIB_1">
      <item>FINANCIJSKA AGENCIJA RC OSIJEK, OIB 85821130368, P.Krešimira IV 20, 35000 Slavonski Brod</item>
    </derivirana_varijabla>
  </DomainObject.Predmet.StrankaListFormatedWithAdressOIB>
  <DomainObject.Predmet.StrankaListNazivFormated>
    <izvorni_sadrzaj>
      <item>FINANCIJSKA AGENCIJA RC OSIJEK</item>
    </izvorni_sadrzaj>
    <derivirana_varijabla naziv="DomainObject.Predmet.StrankaListNazivFormated_1">
      <item>FINANCIJSKA AGENCIJA RC OSIJEK</item>
    </derivirana_varijabla>
  </DomainObject.Predmet.StrankaListNazivFormated>
  <DomainObject.Predmet.StrankaListNazivFormatedOIB>
    <izvorni_sadrzaj>
      <item>FINANCIJSKA AGENCIJA RC OSIJEK, OIB 85821130368</item>
    </izvorni_sadrzaj>
    <derivirana_varijabla naziv="DomainObject.Predmet.StrankaListNazivFormatedOIB_1">
      <item>FINANCIJSKA AGENCIJA RC OSIJEK, OIB 85821130368</item>
    </derivirana_varijabla>
  </DomainObject.Predmet.StrankaListNazivFormatedOIB>
  <DomainObject.Predmet.ProtuStrankaListFormated>
    <izvorni_sadrzaj>
      <item>Udruga za promicanje i organizaciju kulturno modnih i glazbenih manifestacija "TONI"</item>
    </izvorni_sadrzaj>
    <derivirana_varijabla naziv="DomainObject.Predmet.ProtuStrankaListFormated_1">
      <item>Udruga za promicanje i organizaciju kulturno modnih i glazbenih manifestacija "TONI"</item>
    </derivirana_varijabla>
  </DomainObject.Predmet.ProtuStrankaListFormated>
  <DomainObject.Predmet.ProtuStrankaListFormatedOIB>
    <izvorni_sadrzaj>
      <item>Udruga za promicanje i organizaciju kulturno modnih i glazbenih manifestacija "TONI", OIB 22926364793</item>
    </izvorni_sadrzaj>
    <derivirana_varijabla naziv="DomainObject.Predmet.ProtuStrankaListFormatedOIB_1">
      <item>Udruga za promicanje i organizaciju kulturno modnih i glazbenih manifestacija "TONI", OIB 22926364793</item>
    </derivirana_varijabla>
  </DomainObject.Predmet.ProtuStrankaListFormatedOIB>
  <DomainObject.Predmet.ProtuStrankaListFormatedWithAdress>
    <izvorni_sadrzaj>
      <item>Udruga za promicanje i organizaciju kulturno modnih i glazbenih manifestacija "TONI", Sv. Filipa i Jakova 17, 35000 Donja Vrba</item>
    </izvorni_sadrzaj>
    <derivirana_varijabla naziv="DomainObject.Predmet.ProtuStrankaListFormatedWithAdress_1">
      <item>Udruga za promicanje i organizaciju kulturno modnih i glazbenih manifestacija "TONI", Sv. Filipa i Jakova 17, 35000 Donja Vrba</item>
    </derivirana_varijabla>
  </DomainObject.Predmet.ProtuStrankaListFormatedWithAdress>
  <DomainObject.Predmet.ProtuStrankaListFormatedWithAdressOIB>
    <izvorni_sadrzaj>
      <item>Udruga za promicanje i organizaciju kulturno modnih i glazbenih manifestacija "TONI", OIB 22926364793, Sv. Filipa i Jakova 17, 35000 Donja Vrba</item>
    </izvorni_sadrzaj>
    <derivirana_varijabla naziv="DomainObject.Predmet.ProtuStrankaListFormatedWithAdressOIB_1">
      <item>Udruga za promicanje i organizaciju kulturno modnih i glazbenih manifestacija "TONI", OIB 22926364793, Sv. Filipa i Jakova 17, 35000 Donja Vrba</item>
    </derivirana_varijabla>
  </DomainObject.Predmet.ProtuStrankaListFormatedWithAdressOIB>
  <DomainObject.Predmet.ProtuStrankaListNazivFormated>
    <izvorni_sadrzaj>
      <item>Udruga za promicanje i organizaciju kulturno modnih i glazbenih manifestacija "TONI"</item>
    </izvorni_sadrzaj>
    <derivirana_varijabla naziv="DomainObject.Predmet.ProtuStrankaListNazivFormated_1">
      <item>Udruga za promicanje i organizaciju kulturno modnih i glazbenih manifestacija "TONI"</item>
    </derivirana_varijabla>
  </DomainObject.Predmet.ProtuStrankaListNazivFormated>
  <DomainObject.Predmet.ProtuStrankaListNazivFormatedOIB>
    <izvorni_sadrzaj>
      <item>Udruga za promicanje i organizaciju kulturno modnih i glazbenih manifestacija "TONI", OIB 22926364793</item>
    </izvorni_sadrzaj>
    <derivirana_varijabla naziv="DomainObject.Predmet.ProtuStrankaListNazivFormatedOIB_1">
      <item>Udruga za promicanje i organizaciju kulturno modnih i glazbenih manifestacija "TONI", OIB 22926364793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2016.</izvorni_sadrzaj>
    <derivirana_varijabla naziv="DomainObject.Datum_1">6.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OSIJEK</izvorni_sadrzaj>
    <derivirana_varijabla naziv="DomainObject.Predmet.StrankaIDrugi_1">FINANCIJSKA AGENCIJA RC OSIJEK</derivirana_varijabla>
  </DomainObject.Predmet.StrankaIDrugi>
  <DomainObject.Predmet.ProtustrankaIDrugi>
    <izvorni_sadrzaj>Udruga za promicanje i organizaciju kulturno modnih i glazbenih manifestacija "TONI"</izvorni_sadrzaj>
    <derivirana_varijabla naziv="DomainObject.Predmet.ProtustrankaIDrugi_1">Udruga za promicanje i organizaciju kulturno modnih i glazbenih manifestacija "TONI"</derivirana_varijabla>
  </DomainObject.Predmet.ProtustrankaIDrugi>
  <DomainObject.Predmet.StrankaIDrugiAdressOIB>
    <izvorni_sadrzaj>FINANCIJSKA AGENCIJA RC OSIJEK, OIB 85821130368, P.Krešimira IV 20, 35000 Slavonski Brod</izvorni_sadrzaj>
    <derivirana_varijabla naziv="DomainObject.Predmet.StrankaIDrugiAdressOIB_1">FINANCIJSKA AGENCIJA RC OSIJEK, OIB 85821130368, P.Krešimira IV 20, 35000 Slavonski Brod</derivirana_varijabla>
  </DomainObject.Predmet.StrankaIDrugiAdressOIB>
  <DomainObject.Predmet.ProtustrankaIDrugiAdressOIB>
    <izvorni_sadrzaj>Udruga za promicanje i organizaciju kulturno modnih i glazbenih manifestacija "TONI", OIB 22926364793, Sv. Filipa i Jakova 17, 35000 Donja Vrba</izvorni_sadrzaj>
    <derivirana_varijabla naziv="DomainObject.Predmet.ProtustrankaIDrugiAdressOIB_1">Udruga za promicanje i organizaciju kulturno modnih i glazbenih manifestacija "TONI", OIB 22926364793, Sv. Filipa i Jakova 17, 35000 Donja Vrba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10. svibnja 2016.</izvorni_sadrzaj>
    <derivirana_varijabla naziv="DomainObject.Predmet.OdlukaRjesenje.DatumDonosenjaOdluke_1">10. svibnja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St-68/2016-3</izvorni_sadrzaj>
    <derivirana_varijabla naziv="DomainObject.Predmet.OdlukaRjesenje.Oznaka_1">St-68/2016-3</derivirana_varijabla>
  </DomainObject.Predmet.OdlukaRjesenje.Oznaka>
  <DomainObject.Predmet.SudioniciListNaziv>
    <izvorni_sadrzaj>
      <item>FINANCIJSKA AGENCIJA RC OSIJEK</item>
      <item>Udruga za promicanje i organizaciju kulturno modnih i glazbenih manifestacija "TONI"</item>
    </izvorni_sadrzaj>
    <derivirana_varijabla naziv="DomainObject.Predmet.SudioniciListNaziv_1">
      <item>FINANCIJSKA AGENCIJA RC OSIJEK</item>
      <item>Udruga za promicanje i organizaciju kulturno modnih i glazbenih manifestacija "TONI"</item>
    </derivirana_varijabla>
  </DomainObject.Predmet.SudioniciListNaziv>
  <DomainObject.Predmet.SudioniciListAdressOIB>
    <izvorni_sadrzaj>
      <item>FINANCIJSKA AGENCIJA RC OSIJEK, OIB 85821130368, P.Krešimira IV 20,35000 Slavonski Brod</item>
      <item>Udruga za promicanje i organizaciju kulturno modnih i glazbenih manifestacija "TONI", OIB 22926364793, Sv. Filipa i Jakova 17,35000 Donja Vrba</item>
    </izvorni_sadrzaj>
    <derivirana_varijabla naziv="DomainObject.Predmet.SudioniciListAdressOIB_1">
      <item>FINANCIJSKA AGENCIJA RC OSIJEK, OIB 85821130368, P.Krešimira IV 20,35000 Slavonski Brod</item>
      <item>Udruga za promicanje i organizaciju kulturno modnih i glazbenih manifestacija "TONI", OIB 22926364793, Sv. Filipa i Jakova 17,35000 Donja Vrba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22926364793</item>
    </izvorni_sadrzaj>
    <derivirana_varijabla naziv="DomainObject.Predmet.SudioniciListNazivOIB_1">
      <item>, OIB 85821130368</item>
      <item>, OIB 22926364793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Margareta Bondža, OIB 43842887527, Lapovačka 30 Vinkovci</item>
    </izvorni_sadrzaj>
    <derivirana_varijabla naziv="DomainObject.Predmet.StecajniUpraviteljiListAddressOIB_1">
      <item>Margareta Bondža, OIB 43842887527, Lapovačka 30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318</properties:Words>
  <properties:Characters>1533</properties:Characters>
  <properties:Lines>63</properties:Lines>
  <properties:Paragraphs>30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2016-06-06T07:28:00Z</dcterms:created>
  <dc:creator>bconka</dc:creator>
  <cp:lastModifiedBy>wsadmin</cp:lastModifiedBy>
  <cp:lastPrinted>2016-06-06T07:25:00Z</cp:lastPrinted>
  <dcterms:modified xmlns:xsi="http://www.w3.org/2001/XMLSchema-instance" xsi:type="dcterms:W3CDTF">2016-06-06T07:43:00Z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