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8524" w14:paraId="c538524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227BE6" w:rsidRPr="00227BE6">
        <w:rPr>
          <w:b/>
        </w:rPr>
        <w:t>St-</w:t>
      </w:r>
      <w:r w:rsidR="007D2FD9">
        <w:rPr>
          <w:b/>
        </w:rPr>
        <w:t>1093</w:t>
      </w:r>
      <w:r w:rsidR="00227BE6" w:rsidRPr="00227BE6">
        <w:rPr>
          <w:b/>
        </w:rPr>
        <w:t>/201</w:t>
      </w:r>
      <w:r w:rsidR="006D3748">
        <w:rPr>
          <w:b/>
        </w:rPr>
        <w:t>7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B7E00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5C74D3" w:rsidP="00227BE6" w:rsidR="005C74D3">
      <w:pPr>
        <w:rPr>
          <w:b/>
        </w:rPr>
      </w:pPr>
    </w:p>
    <w:p w:rsidRDefault="00AD6F15" w:rsidP="00227BE6" w:rsidR="00AD6F15">
      <w:pPr>
        <w:rPr>
          <w:b/>
        </w:rPr>
      </w:pPr>
    </w:p>
    <w:p w:rsidRDefault="00227BE6" w:rsidP="00227BE6" w:rsidR="00227BE6" w:rsidRPr="008F7C03">
      <w:pPr>
        <w:rPr>
          <w:b/>
        </w:rPr>
      </w:pPr>
    </w:p>
    <w:p w:rsidRDefault="009F642A" w:rsidP="009F642A" w:rsidR="00451E27" w:rsidRPr="008F7C03">
      <w:pPr>
        <w:tabs>
          <w:tab w:pos="2590" w:val="left"/>
        </w:tabs>
        <w:jc w:val="both"/>
      </w:pPr>
      <w:r>
        <w:tab/>
      </w: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227BE6" w:rsidP="00451E27" w:rsidR="00227BE6" w:rsidRPr="008F7C03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firstLine="708"/>
        <w:jc w:val="both"/>
      </w:pPr>
      <w:r w:rsidRPr="008F7C03">
        <w:t xml:space="preserve">Trgovački sud u Splitu, po stečajnom sucu Katarini Franković u prethodnom postupku radi utvrđivanja pretpostavki za otvaranje stečajnog postupka nad dužnikom </w:t>
      </w:r>
      <w:r w:rsidR="007D2FD9" w:rsidRPr="007D2FD9">
        <w:t>EKATERINA PLATONOVA d.o.o. za trgovinu i usluge,  Sutivan, Sutivan bb, MBS, 080562091, OIB: 95301968034</w:t>
      </w:r>
      <w:r w:rsidRPr="008F7C03">
        <w:t xml:space="preserve">, dana </w:t>
      </w:r>
      <w:r w:rsidR="00BB5D1E">
        <w:t>1</w:t>
      </w:r>
      <w:r w:rsidR="007D2FD9">
        <w:t>6</w:t>
      </w:r>
      <w:r w:rsidRPr="008F7C03">
        <w:t xml:space="preserve">. </w:t>
      </w:r>
      <w:r w:rsidR="00EF7ED9">
        <w:t>listopad</w:t>
      </w:r>
      <w:r w:rsidR="00A77C83">
        <w:t>a</w:t>
      </w:r>
      <w:r w:rsidR="00EF0A13">
        <w:t xml:space="preserve"> 2018</w:t>
      </w:r>
      <w:r w:rsidRPr="008F7C03">
        <w:t xml:space="preserve">.g.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>
      <w:pPr>
        <w:jc w:val="both"/>
      </w:pPr>
    </w:p>
    <w:p w:rsidRDefault="0065787D" w:rsidP="00451E27" w:rsidR="0065787D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7D2FD9" w:rsidRPr="007D2FD9">
        <w:t>EKATERINA PLATONOVA d.o.o. za trgovinu i usluge,  Sutivan, Sutivan bb, MBS, 080562091, OIB: 95301968034</w:t>
      </w:r>
      <w:r w:rsidR="00EF7ED9">
        <w:t xml:space="preserve"> </w:t>
      </w:r>
      <w:r w:rsidRPr="007A2618">
        <w:t>da</w:t>
      </w:r>
      <w:r w:rsidRPr="008F7C03">
        <w:t xml:space="preserve"> u roku od 15 dana solidarno uplate na sudski depozit ovog suda br. HR1623900011300000664, otvoren kod Hrvatske poštanske banke d.d. Zagreb, pozivom na broj 10-</w:t>
      </w:r>
      <w:r w:rsidR="007D2FD9">
        <w:t>1093</w:t>
      </w:r>
      <w:r w:rsidR="005A5C16">
        <w:t>201</w:t>
      </w:r>
      <w:r w:rsidR="006D3748">
        <w:t>7</w:t>
      </w:r>
      <w:r w:rsidRPr="008F7C03">
        <w:t xml:space="preserve">, model 02,  iznos od </w:t>
      </w:r>
      <w:r w:rsidR="005A5C16">
        <w:t>20</w:t>
      </w:r>
      <w:r w:rsidRPr="008F7C03">
        <w:t>.000,00 kuna na ime predujma za pokriće troškova kako prethodnog tako i otvorenog stečajnog postupka, te da u istom roku potvrdu o uplati dostavi u sudski spis</w:t>
      </w:r>
      <w:r w:rsidR="00C566E0">
        <w:t xml:space="preserve"> sa pozivom na broj St-</w:t>
      </w:r>
      <w:r w:rsidR="007D2FD9">
        <w:t>1093</w:t>
      </w:r>
      <w:r w:rsidR="005A5C16">
        <w:t>/</w:t>
      </w:r>
      <w:r w:rsidR="005577B3">
        <w:t>20</w:t>
      </w:r>
      <w:r w:rsidR="005A5C16">
        <w:t>1</w:t>
      </w:r>
      <w:r w:rsidR="006D3748">
        <w:t>7</w:t>
      </w:r>
      <w:r w:rsidRPr="008F7C03">
        <w:t xml:space="preserve">. 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  <w:r w:rsidRPr="008F7C03">
        <w:t xml:space="preserve">2. </w:t>
      </w:r>
      <w:r w:rsidRPr="008F7C03">
        <w:tab/>
        <w:t xml:space="preserve">Rješenje će se objavit na e-oglasnoj ploči suda.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3. </w:t>
      </w:r>
      <w:r w:rsidRPr="008F7C03">
        <w:tab/>
        <w:t xml:space="preserve">Ukoliko vjerovnici dužnika ne postupe u skladu s točkom 1. ovog rješenja, stečajni sudac će donijeti odluku o otvaranju  i zaključenju stečajnog postupka.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4. </w:t>
      </w:r>
      <w:r w:rsidRPr="008F7C03">
        <w:tab/>
        <w:t xml:space="preserve">U tom se slučaju stečajni postupak neće provesti i na odgovarajući će se način primijeniti odredbe čl.286 – čl. 292. Stečajnog zakona. 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5. </w:t>
      </w:r>
      <w:r w:rsidRPr="008F7C03">
        <w:tab/>
        <w:t>Ukoliko se stečajni postupak zaključi u skladu s odr</w:t>
      </w:r>
      <w:r w:rsidR="00987769">
        <w:t xml:space="preserve">edbom čl.132. </w:t>
      </w:r>
      <w:r w:rsidRPr="008F7C03">
        <w:t>Stečajnog zakona a dužnik nema sredstava za pokriće  najnužnijih troškova, sredstva će se isplatiti iz Fonda za namirenje troškova stečajnog postupka.</w:t>
      </w:r>
    </w:p>
    <w:p w:rsidRDefault="00451E27" w:rsidP="00451E27" w:rsidR="00451E27">
      <w:pPr>
        <w:jc w:val="both"/>
      </w:pPr>
    </w:p>
    <w:p w:rsidRDefault="008F7C03" w:rsidP="00451E27" w:rsidR="008F7C03">
      <w:pPr>
        <w:jc w:val="both"/>
      </w:pPr>
    </w:p>
    <w:p w:rsidRDefault="008F7C03" w:rsidP="00451E27" w:rsidR="008F7C03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t>O b r a z l o ž e n j e</w:t>
      </w:r>
    </w:p>
    <w:p w:rsidRDefault="009F3EF5" w:rsidP="00451E27" w:rsidR="009F3EF5">
      <w:pPr>
        <w:jc w:val="center"/>
        <w:rPr>
          <w:b/>
        </w:rPr>
      </w:pPr>
    </w:p>
    <w:p w:rsidRDefault="007D2FD9" w:rsidP="007D2FD9" w:rsidR="007D2FD9">
      <w:pPr>
        <w:ind w:firstLine="708"/>
        <w:jc w:val="both"/>
      </w:pPr>
      <w:r>
        <w:t>Financijska agencija RC Split, je podnijela ovom sudu 13. srpnja 2017. godine prijedlog za provedbu skraćenog stečajnog postupka nad dužnikom. U prijedlogu se u bitnome navodi da na dan 11.07.2017. godine dužnik u Očevidniku redoslijeda osnova za plaćanje ima evidentirane neizvršene osnove za plaćanje u neprekinutom razdoblju od 120 dana u ukupnom iznosu od 5.461,65 kuna, da nema zaposlenih, da ima otvoren račune kod Privredna banka d.d. i da nema zaplijenjenih sredstava na ime predujma za namirenje troškova stečajnog postupka.</w:t>
      </w:r>
    </w:p>
    <w:p w:rsidRDefault="007D2FD9" w:rsidP="007D2FD9" w:rsidR="007D2FD9">
      <w:pPr>
        <w:ind w:firstLine="708"/>
        <w:jc w:val="both"/>
      </w:pPr>
    </w:p>
    <w:p w:rsidRDefault="007D2FD9" w:rsidP="007D2FD9" w:rsidR="00BB5D1E">
      <w:pPr>
        <w:ind w:firstLine="708"/>
        <w:jc w:val="both"/>
      </w:pPr>
      <w:r>
        <w:t>Dana 05. listopada  2017.g. naslovni sud je rješenjem pod podl.br. St-740/2017 obustavio skraćeni stečajni postupak nad dužnikom.</w:t>
      </w:r>
    </w:p>
    <w:p w:rsidRDefault="007D2FD9" w:rsidP="007D2FD9" w:rsidR="007D2FD9" w:rsidRPr="009F3EF5">
      <w:pPr>
        <w:ind w:firstLine="708"/>
        <w:jc w:val="both"/>
      </w:pPr>
    </w:p>
    <w:p w:rsidRDefault="007D2FD9" w:rsidP="007D2FD9" w:rsidR="007D2FD9">
      <w:pPr>
        <w:ind w:firstLine="708"/>
        <w:jc w:val="both"/>
      </w:pPr>
      <w:r>
        <w:t>Dana 07. rujn</w:t>
      </w:r>
      <w:r w:rsidR="009F3EF5">
        <w:t>a  2018</w:t>
      </w:r>
      <w:r w:rsidR="006D3748">
        <w:t>.g. naslovni sud je rješenjem pod podl.br. St-</w:t>
      </w:r>
      <w:r>
        <w:t>1093</w:t>
      </w:r>
      <w:r w:rsidR="00C07FFC">
        <w:t>/2017</w:t>
      </w:r>
      <w:r w:rsidR="006D3748">
        <w:t xml:space="preserve"> </w:t>
      </w:r>
      <w:r w:rsidR="00C07FFC">
        <w:t>pokrenuo</w:t>
      </w:r>
      <w:r w:rsidR="00C07FFC" w:rsidRPr="00C07FFC">
        <w:t xml:space="preserve"> </w:t>
      </w:r>
      <w:r w:rsidR="00C07FFC">
        <w:t xml:space="preserve">postupak radi utvrđivanja pretpostavki za otvaranje stečajnog postupka (prethodni postupak) nad  </w:t>
      </w:r>
      <w:r w:rsidR="00EF15D3">
        <w:t>dužnikom</w:t>
      </w:r>
      <w:r w:rsidR="00C07FFC">
        <w:t>, te odredio ročište radi očitovanja o prijedlogu za otvaranje stečajnog postupka</w:t>
      </w:r>
      <w:r w:rsidR="006D3748">
        <w:t>.</w:t>
      </w:r>
    </w:p>
    <w:p w:rsidRDefault="006D3748" w:rsidP="006D3748" w:rsidR="006D3748">
      <w:pPr>
        <w:ind w:firstLine="708"/>
        <w:jc w:val="both"/>
      </w:pPr>
    </w:p>
    <w:p w:rsidRDefault="004419B9" w:rsidP="00153A35" w:rsidR="008D6856">
      <w:pPr>
        <w:jc w:val="both"/>
      </w:pPr>
      <w:r>
        <w:tab/>
      </w:r>
      <w:r w:rsidR="008D6856">
        <w:t xml:space="preserve">Iz </w:t>
      </w:r>
      <w:r w:rsidR="00EF15D3">
        <w:t>potvrde</w:t>
      </w:r>
      <w:r w:rsidR="008D6856">
        <w:t xml:space="preserve"> FIN</w:t>
      </w:r>
      <w:r w:rsidR="009D2ECC">
        <w:t xml:space="preserve">A od </w:t>
      </w:r>
      <w:r w:rsidR="007D2FD9">
        <w:t>27</w:t>
      </w:r>
      <w:r w:rsidR="009D2ECC">
        <w:t>.</w:t>
      </w:r>
      <w:r w:rsidR="007D2FD9">
        <w:t>09</w:t>
      </w:r>
      <w:r w:rsidR="00EF0A13">
        <w:t>.2018</w:t>
      </w:r>
      <w:r w:rsidR="007A2618">
        <w:t>.g.</w:t>
      </w:r>
      <w:r w:rsidR="008D6856">
        <w:t xml:space="preserve"> je vidljivo da u Očevidniku redoslijeda osnova za plaćanje dužnik</w:t>
      </w:r>
      <w:r w:rsidR="006D7C66">
        <w:t xml:space="preserve"> </w:t>
      </w:r>
      <w:r w:rsidR="00EF15D3">
        <w:t xml:space="preserve">na dan izdavanja potvrde </w:t>
      </w:r>
      <w:r w:rsidR="008D6856">
        <w:t>ima evidentirane ne izvršene osnove za plaćanj</w:t>
      </w:r>
      <w:r w:rsidR="006D7C66">
        <w:t xml:space="preserve">e u neprekidnom razdoblju </w:t>
      </w:r>
      <w:r w:rsidR="00153A35">
        <w:t xml:space="preserve">od </w:t>
      </w:r>
      <w:r w:rsidR="007D2FD9">
        <w:t>562</w:t>
      </w:r>
      <w:r w:rsidR="00EF15D3">
        <w:t xml:space="preserve"> dana</w:t>
      </w:r>
      <w:r w:rsidR="008D6856">
        <w:t>. Kod stečajnog dužnika je stoga ispunjen stečajni razlog nesposobnosti za plaćanje.</w:t>
      </w:r>
    </w:p>
    <w:p w:rsidRDefault="007D2FD9" w:rsidP="00153A35" w:rsidR="007D2FD9">
      <w:pPr>
        <w:jc w:val="both"/>
      </w:pPr>
    </w:p>
    <w:p w:rsidRDefault="007D2FD9" w:rsidP="00153A35" w:rsidR="007D2FD9">
      <w:pPr>
        <w:jc w:val="both"/>
      </w:pPr>
      <w:r>
        <w:tab/>
        <w:t xml:space="preserve">Sud je službenim putem zatražio podatke od </w:t>
      </w:r>
      <w:r w:rsidRPr="007D2FD9">
        <w:t xml:space="preserve">Općinskog suda u </w:t>
      </w:r>
      <w:r>
        <w:t>Split</w:t>
      </w:r>
      <w:r w:rsidRPr="007D2FD9">
        <w:t>u</w:t>
      </w:r>
      <w:r>
        <w:t>, ZK odjel Supetar</w:t>
      </w:r>
      <w:r w:rsidRPr="007D2FD9">
        <w:t xml:space="preserve"> i od Centra za vozila Hrvatske d.d. zatražio podatke o imovini dužnika. Iz potvrde Općinskog suda u Splitu, ZK odjel Supetar je vidljivo da dužnik nije upisan kao vlasnik nekretnina na području tog ZK odjela, a iz uvjerenja Centra za vozila Hrvatske d.d. je vidljivo da dužnik nije evidentiran kao vlasnik vozila.</w:t>
      </w:r>
    </w:p>
    <w:p w:rsidRDefault="007D2FD9" w:rsidP="00153A35" w:rsidR="007D2FD9">
      <w:pPr>
        <w:jc w:val="both"/>
      </w:pPr>
    </w:p>
    <w:p w:rsidRDefault="007D2FD9" w:rsidP="00153A35" w:rsidR="007D2FD9">
      <w:pPr>
        <w:jc w:val="both"/>
      </w:pPr>
      <w:r>
        <w:tab/>
        <w:t xml:space="preserve">Dužnik je tijekom postupka navodio da dužnik nije u blokadi te dostavlja dokaze u uplatama duga pojedinim dužnikovim vjerovnicima, ali iz potvrde FINA </w:t>
      </w:r>
      <w:r w:rsidRPr="007D2FD9">
        <w:t xml:space="preserve">od 27.09.2018.g. </w:t>
      </w:r>
      <w:r>
        <w:t>proizlazi drugačije.</w:t>
      </w:r>
    </w:p>
    <w:p w:rsidRDefault="00C34A5E" w:rsidP="009D2ECC" w:rsidR="00C34A5E" w:rsidRPr="008F7C03">
      <w:pPr>
        <w:jc w:val="both"/>
      </w:pPr>
    </w:p>
    <w:p w:rsidRDefault="00847EE5" w:rsidP="00005071" w:rsidR="00005071">
      <w:pPr>
        <w:ind w:firstLine="708"/>
        <w:jc w:val="both"/>
      </w:pPr>
      <w:r>
        <w:t>I</w:t>
      </w:r>
      <w:r w:rsidR="00005071">
        <w:t>z podataka u spisu proizlazi da društvo nema imovine koja bi činila dostatnu stečajnu masu, odnosno kojom bi se podmirili troškovi stečajnog postupka i eventualno namirili vjerovnici. Stoga se pozivaju vjerovnici na uplatu iznosa od 20.000,00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</w:t>
      </w:r>
      <w:r>
        <w:lastRenderedPageBreak/>
        <w:t>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05071" w:rsidP="00005071" w:rsidR="00005071">
      <w:pPr>
        <w:ind w:firstLine="708"/>
        <w:jc w:val="both"/>
      </w:pPr>
    </w:p>
    <w:p w:rsidRDefault="00005071" w:rsidP="00005071" w:rsidR="0000507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05071" w:rsidP="00153A35" w:rsidR="00005071">
      <w:pPr>
        <w:jc w:val="both"/>
      </w:pPr>
    </w:p>
    <w:p w:rsidRDefault="00DB7E00" w:rsidP="00005071" w:rsidR="00005071" w:rsidRPr="00005071">
      <w:pPr>
        <w:ind w:firstLine="708" w:left="1416"/>
        <w:jc w:val="both"/>
        <w:rPr>
          <w:b/>
        </w:rPr>
      </w:pPr>
      <w:r>
        <w:rPr>
          <w:b/>
        </w:rPr>
        <w:t>U Split</w:t>
      </w:r>
      <w:r w:rsidR="00005071" w:rsidRPr="00005071">
        <w:rPr>
          <w:b/>
        </w:rPr>
        <w:t xml:space="preserve">u, </w:t>
      </w:r>
      <w:r w:rsidR="007D2FD9">
        <w:rPr>
          <w:b/>
        </w:rPr>
        <w:t>16</w:t>
      </w:r>
      <w:r w:rsidR="00005071" w:rsidRPr="00005071">
        <w:rPr>
          <w:b/>
        </w:rPr>
        <w:t xml:space="preserve">. </w:t>
      </w:r>
      <w:r w:rsidR="006D7C66">
        <w:rPr>
          <w:b/>
        </w:rPr>
        <w:t>listopad</w:t>
      </w:r>
      <w:r w:rsidR="00EF0A13">
        <w:rPr>
          <w:b/>
        </w:rPr>
        <w:t>a 2018</w:t>
      </w:r>
      <w:r w:rsidR="00005071" w:rsidRPr="00005071">
        <w:rPr>
          <w:b/>
        </w:rPr>
        <w:t>. godine</w:t>
      </w:r>
    </w:p>
    <w:p w:rsidRDefault="00005071" w:rsidP="00153A35" w:rsidR="00005071" w:rsidRPr="00005071">
      <w:pPr>
        <w:jc w:val="both"/>
        <w:rPr>
          <w:b/>
        </w:rPr>
      </w:pPr>
    </w:p>
    <w:p w:rsidRDefault="00005071" w:rsidP="00005071" w:rsidR="00005071" w:rsidRPr="00005071">
      <w:pPr>
        <w:ind w:firstLine="708" w:left="4956"/>
        <w:jc w:val="both"/>
        <w:rPr>
          <w:b/>
        </w:rPr>
      </w:pPr>
      <w:r w:rsidRPr="00005071">
        <w:rPr>
          <w:b/>
        </w:rPr>
        <w:t>Sudac:</w:t>
      </w:r>
    </w:p>
    <w:p w:rsidRDefault="00005071" w:rsidP="00005071" w:rsidR="00005071" w:rsidRPr="00005071">
      <w:pPr>
        <w:ind w:firstLine="708"/>
        <w:jc w:val="both"/>
        <w:rPr>
          <w:b/>
        </w:rPr>
      </w:pPr>
    </w:p>
    <w:p w:rsidRDefault="00005071" w:rsidP="00005071" w:rsidR="00005071" w:rsidRPr="00005071">
      <w:pPr>
        <w:ind w:left="5664"/>
        <w:jc w:val="both"/>
        <w:rPr>
          <w:b/>
        </w:rPr>
      </w:pPr>
      <w:r w:rsidRPr="00005071">
        <w:rPr>
          <w:b/>
        </w:rPr>
        <w:t>Katarina Franković</w:t>
      </w:r>
    </w:p>
    <w:p w:rsidRDefault="00005071" w:rsidP="00153A35" w:rsidR="00005071">
      <w:pPr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POUKA O PRAVNOM LIJEKU:</w:t>
      </w:r>
    </w:p>
    <w:p w:rsidRDefault="00005071" w:rsidP="009D2ECC" w:rsidR="0000507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05071" w:rsidP="00005071" w:rsidR="00005071">
      <w:pPr>
        <w:ind w:firstLine="708"/>
        <w:jc w:val="both"/>
      </w:pPr>
    </w:p>
    <w:p w:rsidRDefault="00005071" w:rsidP="009D2ECC" w:rsidR="00005071" w:rsidRPr="00005071">
      <w:pPr>
        <w:jc w:val="both"/>
        <w:rPr>
          <w:b/>
        </w:rPr>
      </w:pPr>
      <w:r w:rsidRPr="00005071">
        <w:rPr>
          <w:b/>
        </w:rPr>
        <w:t>DN-a:</w:t>
      </w:r>
    </w:p>
    <w:p w:rsidRDefault="00005071" w:rsidP="009D2ECC" w:rsidR="00005071">
      <w:pPr>
        <w:jc w:val="both"/>
      </w:pPr>
      <w:r>
        <w:t>-</w:t>
      </w:r>
      <w:r>
        <w:tab/>
        <w:t>mrežna stranica e-oglasna ploča suda</w:t>
      </w:r>
    </w:p>
    <w:p w:rsidRDefault="00005071" w:rsidP="00005071" w:rsidR="00005071">
      <w:pPr>
        <w:ind w:firstLine="708"/>
        <w:jc w:val="both"/>
      </w:pPr>
    </w:p>
    <w:sectPr w:rsidSect="00CE7A86" w:rsidR="00005071">
      <w:headerReference w:type="even" r:id="rId11"/>
      <w:headerReference w:type="default" r:id="rId12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3E0" w:rsidR="00CB63E0">
      <w:r>
        <w:separator/>
      </w:r>
    </w:p>
  </w:endnote>
  <w:endnote w:id="0" w:type="continuationSeparator">
    <w:p w:rsidRDefault="00CB63E0" w:rsidR="00CB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3E0" w:rsidR="00CB63E0">
      <w:r>
        <w:separator/>
      </w:r>
    </w:p>
  </w:footnote>
  <w:footnote w:id="0" w:type="continuationSeparator">
    <w:p w:rsidRDefault="00CB63E0" w:rsidR="00CB63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657B30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7D2FD9">
      <w:rPr>
        <w:rFonts w:hAnsi="Book Antiqua" w:ascii="Book Antiqua"/>
        <w:b/>
        <w:sz w:val="20"/>
        <w:szCs w:val="20"/>
      </w:rPr>
      <w:t>1093</w:t>
    </w:r>
    <w:r w:rsidR="005A5C16">
      <w:rPr>
        <w:rFonts w:hAnsi="Book Antiqua" w:ascii="Book Antiqua"/>
        <w:b/>
        <w:sz w:val="20"/>
        <w:szCs w:val="20"/>
      </w:rPr>
      <w:t>/201</w:t>
    </w:r>
    <w:r w:rsidR="006D3748">
      <w:rPr>
        <w:rFonts w:hAnsi="Book Antiqua" w:ascii="Book Antiqua"/>
        <w:b/>
        <w:sz w:val="20"/>
        <w:szCs w:val="20"/>
      </w:rPr>
      <w:t>7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071"/>
    <w:rsid w:val="00005E24"/>
    <w:rsid w:val="000234E0"/>
    <w:rsid w:val="00023585"/>
    <w:rsid w:val="000258DB"/>
    <w:rsid w:val="00040488"/>
    <w:rsid w:val="000437A1"/>
    <w:rsid w:val="00043FE9"/>
    <w:rsid w:val="00064E57"/>
    <w:rsid w:val="000656F3"/>
    <w:rsid w:val="00074FFE"/>
    <w:rsid w:val="0008016A"/>
    <w:rsid w:val="00095006"/>
    <w:rsid w:val="000A56F4"/>
    <w:rsid w:val="000B3478"/>
    <w:rsid w:val="000B4CD9"/>
    <w:rsid w:val="000C0526"/>
    <w:rsid w:val="000C55CA"/>
    <w:rsid w:val="000C6180"/>
    <w:rsid w:val="000D0564"/>
    <w:rsid w:val="000D3499"/>
    <w:rsid w:val="000D3FF2"/>
    <w:rsid w:val="000E0CD5"/>
    <w:rsid w:val="000E3B7A"/>
    <w:rsid w:val="000E56A5"/>
    <w:rsid w:val="000F1CB0"/>
    <w:rsid w:val="000F336A"/>
    <w:rsid w:val="00105FEC"/>
    <w:rsid w:val="00113E9B"/>
    <w:rsid w:val="0013183F"/>
    <w:rsid w:val="00153A35"/>
    <w:rsid w:val="001634EF"/>
    <w:rsid w:val="001669F9"/>
    <w:rsid w:val="001701A6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1D7AF5"/>
    <w:rsid w:val="00202679"/>
    <w:rsid w:val="00202E9C"/>
    <w:rsid w:val="00215C9F"/>
    <w:rsid w:val="002258D7"/>
    <w:rsid w:val="00227BE6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E78F0"/>
    <w:rsid w:val="002F3D4F"/>
    <w:rsid w:val="003010FC"/>
    <w:rsid w:val="003048E3"/>
    <w:rsid w:val="00315781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3648"/>
    <w:rsid w:val="003C3871"/>
    <w:rsid w:val="003D7561"/>
    <w:rsid w:val="003F2396"/>
    <w:rsid w:val="003F3F4B"/>
    <w:rsid w:val="003F773B"/>
    <w:rsid w:val="004017B4"/>
    <w:rsid w:val="0040699F"/>
    <w:rsid w:val="00406DCB"/>
    <w:rsid w:val="00410DE6"/>
    <w:rsid w:val="004129EC"/>
    <w:rsid w:val="00423866"/>
    <w:rsid w:val="004375FB"/>
    <w:rsid w:val="00437DC8"/>
    <w:rsid w:val="004419B9"/>
    <w:rsid w:val="0044258E"/>
    <w:rsid w:val="00445ABB"/>
    <w:rsid w:val="00447FF5"/>
    <w:rsid w:val="004504DB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188B"/>
    <w:rsid w:val="004B25C3"/>
    <w:rsid w:val="004D1B5C"/>
    <w:rsid w:val="004D5263"/>
    <w:rsid w:val="004D559C"/>
    <w:rsid w:val="004E792B"/>
    <w:rsid w:val="004F2D4C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7B3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A5C16"/>
    <w:rsid w:val="005B19FA"/>
    <w:rsid w:val="005C0DA1"/>
    <w:rsid w:val="005C327C"/>
    <w:rsid w:val="005C74D3"/>
    <w:rsid w:val="005E63D7"/>
    <w:rsid w:val="005E6841"/>
    <w:rsid w:val="006005CB"/>
    <w:rsid w:val="00606481"/>
    <w:rsid w:val="0063094D"/>
    <w:rsid w:val="00652DB1"/>
    <w:rsid w:val="0065787D"/>
    <w:rsid w:val="00657B30"/>
    <w:rsid w:val="00667561"/>
    <w:rsid w:val="006704E3"/>
    <w:rsid w:val="006A6514"/>
    <w:rsid w:val="006A7112"/>
    <w:rsid w:val="006C6DD3"/>
    <w:rsid w:val="006D27E3"/>
    <w:rsid w:val="006D281F"/>
    <w:rsid w:val="006D3748"/>
    <w:rsid w:val="006D5CE5"/>
    <w:rsid w:val="006D7C66"/>
    <w:rsid w:val="006E40C5"/>
    <w:rsid w:val="006F2A7B"/>
    <w:rsid w:val="0070376D"/>
    <w:rsid w:val="00717971"/>
    <w:rsid w:val="0072407F"/>
    <w:rsid w:val="00740FF0"/>
    <w:rsid w:val="007A2618"/>
    <w:rsid w:val="007A456E"/>
    <w:rsid w:val="007A5515"/>
    <w:rsid w:val="007B6140"/>
    <w:rsid w:val="007D2A10"/>
    <w:rsid w:val="007D2FD9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25399"/>
    <w:rsid w:val="0083441E"/>
    <w:rsid w:val="008430E7"/>
    <w:rsid w:val="0084417E"/>
    <w:rsid w:val="008478EE"/>
    <w:rsid w:val="00847EE5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6856"/>
    <w:rsid w:val="008E58B6"/>
    <w:rsid w:val="008E724D"/>
    <w:rsid w:val="008F60DB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D2ECC"/>
    <w:rsid w:val="009E56B0"/>
    <w:rsid w:val="009F3EF5"/>
    <w:rsid w:val="009F642A"/>
    <w:rsid w:val="00A02C5F"/>
    <w:rsid w:val="00A306AC"/>
    <w:rsid w:val="00A3143C"/>
    <w:rsid w:val="00A31CE3"/>
    <w:rsid w:val="00A32676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77C83"/>
    <w:rsid w:val="00A82D64"/>
    <w:rsid w:val="00A86BF8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D6F15"/>
    <w:rsid w:val="00AE0E32"/>
    <w:rsid w:val="00AE378E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772BF"/>
    <w:rsid w:val="00BB5D1E"/>
    <w:rsid w:val="00BC0AF6"/>
    <w:rsid w:val="00BC6E76"/>
    <w:rsid w:val="00BD50F0"/>
    <w:rsid w:val="00BD6E28"/>
    <w:rsid w:val="00BE1B95"/>
    <w:rsid w:val="00BE74AD"/>
    <w:rsid w:val="00C07FFC"/>
    <w:rsid w:val="00C150DF"/>
    <w:rsid w:val="00C16366"/>
    <w:rsid w:val="00C201B2"/>
    <w:rsid w:val="00C25346"/>
    <w:rsid w:val="00C3316C"/>
    <w:rsid w:val="00C34A5E"/>
    <w:rsid w:val="00C4286F"/>
    <w:rsid w:val="00C466B5"/>
    <w:rsid w:val="00C566E0"/>
    <w:rsid w:val="00C67015"/>
    <w:rsid w:val="00C87C9C"/>
    <w:rsid w:val="00C90333"/>
    <w:rsid w:val="00CA590F"/>
    <w:rsid w:val="00CB0080"/>
    <w:rsid w:val="00CB3633"/>
    <w:rsid w:val="00CB571F"/>
    <w:rsid w:val="00CB63E0"/>
    <w:rsid w:val="00CC0705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043A"/>
    <w:rsid w:val="00CF20E6"/>
    <w:rsid w:val="00CF4226"/>
    <w:rsid w:val="00D03D5A"/>
    <w:rsid w:val="00D176CC"/>
    <w:rsid w:val="00D207E4"/>
    <w:rsid w:val="00D32EBB"/>
    <w:rsid w:val="00D341B5"/>
    <w:rsid w:val="00D35DDF"/>
    <w:rsid w:val="00D461D4"/>
    <w:rsid w:val="00D46C9C"/>
    <w:rsid w:val="00D66230"/>
    <w:rsid w:val="00D67F68"/>
    <w:rsid w:val="00D717C6"/>
    <w:rsid w:val="00D75984"/>
    <w:rsid w:val="00D82A84"/>
    <w:rsid w:val="00D84955"/>
    <w:rsid w:val="00D8697D"/>
    <w:rsid w:val="00DA0DD7"/>
    <w:rsid w:val="00DB7E00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4756F"/>
    <w:rsid w:val="00E56924"/>
    <w:rsid w:val="00E64020"/>
    <w:rsid w:val="00E678F8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C265B"/>
    <w:rsid w:val="00ED37EB"/>
    <w:rsid w:val="00ED6391"/>
    <w:rsid w:val="00EE0BCF"/>
    <w:rsid w:val="00EE2BBC"/>
    <w:rsid w:val="00EE431A"/>
    <w:rsid w:val="00EE439C"/>
    <w:rsid w:val="00EF0A13"/>
    <w:rsid w:val="00EF1407"/>
    <w:rsid w:val="00EF15D3"/>
    <w:rsid w:val="00EF1F7C"/>
    <w:rsid w:val="00EF661F"/>
    <w:rsid w:val="00EF6A61"/>
    <w:rsid w:val="00EF7ED9"/>
    <w:rsid w:val="00F04DAD"/>
    <w:rsid w:val="00F1646D"/>
    <w:rsid w:val="00F3403B"/>
    <w:rsid w:val="00F35C09"/>
    <w:rsid w:val="00F44759"/>
    <w:rsid w:val="00F45BFF"/>
    <w:rsid w:val="00F548DE"/>
    <w:rsid w:val="00F642FC"/>
    <w:rsid w:val="00F76331"/>
    <w:rsid w:val="00F84B8D"/>
    <w:rsid w:val="00F85BDE"/>
    <w:rsid w:val="00F9404F"/>
    <w:rsid w:val="00FC4013"/>
    <w:rsid w:val="00FD39BC"/>
    <w:rsid w:val="00FF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7B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B3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B3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B3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B3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7B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B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B3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B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B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2017.</izvorni_sadrzaj>
    <derivirana_varijabla naziv="DomainObject.Predmet.DatumOsnivanja_1">4.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St-1093/2017</izvorni_sadrzaj>
    <derivirana_varijabla naziv="DomainObject.Predmet.OznakaBroj_1">St-1093/2017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EKATERINA PLATONOVA d.o.o. za trgovinu i usluge</izvorni_sadrzaj>
    <derivirana_varijabla naziv="DomainObject.Predmet.ProtustrankaFormated_1">  EKATERINA PLATONOVA d.o.o. za trgovinu i usluge</derivirana_varijabla>
  </DomainObject.Predmet.ProtustrankaFormated>
  <DomainObject.Predmet.ProtustrankaFormatedOIB>
    <izvorni_sadrzaj>  EKATERINA PLATONOVA d.o.o. za trgovinu i usluge, OIB 95301968034</izvorni_sadrzaj>
    <derivirana_varijabla naziv="DomainObject.Predmet.ProtustrankaFormatedOIB_1">  EKATERINA PLATONOVA d.o.o. za trgovinu i usluge, OIB 95301968034</derivirana_varijabla>
  </DomainObject.Predmet.ProtustrankaFormatedOIB>
  <DomainObject.Predmet.ProtustrankaFormatedWithAdress>
    <izvorni_sadrzaj> EKATERINA PLATONOVA d.o.o. za trgovinu i usluge, Sutivan/bb, 21400 Sutivan</izvorni_sadrzaj>
    <derivirana_varijabla naziv="DomainObject.Predmet.ProtustrankaFormatedWithAdress_1"> EKATERINA PLATONOVA d.o.o. za trgovinu i usluge, Sutivan/bb, 21400 Sutivan</derivirana_varijabla>
  </DomainObject.Predmet.ProtustrankaFormatedWithAdress>
  <DomainObject.Predmet.ProtustrankaFormatedWithAdressOIB>
    <izvorni_sadrzaj> EKATERINA PLATONOVA d.o.o. za trgovinu i usluge, OIB 95301968034, Sutivan/bb, 21400 Sutivan</izvorni_sadrzaj>
    <derivirana_varijabla naziv="DomainObject.Predmet.ProtustrankaFormatedWithAdressOIB_1"> EKATERINA PLATONOVA d.o.o. za trgovinu i usluge, OIB 95301968034, Sutivan/bb, 21400 Sutivan</derivirana_varijabla>
  </DomainObject.Predmet.ProtustrankaFormatedWithAdressOIB>
  <DomainObject.Predmet.ProtustrankaWithAdress>
    <izvorni_sadrzaj>EKATERINA PLATONOVA d.o.o. za trgovinu i usluge Sutivan/bb, 21400 Sutivan</izvorni_sadrzaj>
    <derivirana_varijabla naziv="DomainObject.Predmet.ProtustrankaWithAdress_1">EKATERINA PLATONOVA d.o.o. za trgovinu i usluge Sutivan/bb, 21400 Sutivan</derivirana_varijabla>
  </DomainObject.Predmet.ProtustrankaWithAdress>
  <DomainObject.Predmet.ProtustrankaWithAdressOIB>
    <izvorni_sadrzaj>EKATERINA PLATONOVA d.o.o. za trgovinu i usluge, OIB 95301968034, Sutivan/bb, 21400 Sutivan</izvorni_sadrzaj>
    <derivirana_varijabla naziv="DomainObject.Predmet.ProtustrankaWithAdressOIB_1">EKATERINA PLATONOVA d.o.o. za trgovinu i usluge, OIB 95301968034, Sutivan/bb, 21400 Sutivan</derivirana_varijabla>
  </DomainObject.Predmet.ProtustrankaWithAdressOIB>
  <DomainObject.Predmet.ProtustrankaNazivFormated>
    <izvorni_sadrzaj>EKATERINA PLATONOVA d.o.o. za trgovinu i usluge</izvorni_sadrzaj>
    <derivirana_varijabla naziv="DomainObject.Predmet.ProtustrankaNazivFormated_1">EKATERINA PLATONOVA d.o.o. za trgovinu i usluge</derivirana_varijabla>
  </DomainObject.Predmet.ProtustrankaNazivFormated>
  <DomainObject.Predmet.ProtustrankaNazivFormatedOIB>
    <izvorni_sadrzaj>EKATERINA PLATONOVA d.o.o. za trgovinu i usluge, OIB 95301968034</izvorni_sadrzaj>
    <derivirana_varijabla naziv="DomainObject.Predmet.ProtustrankaNazivFormatedOIB_1">EKATERINA PLATONOVA d.o.o. za trgovinu i usluge, OIB 95301968034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EKATERINA PLATONOVA d.o.o. za trgovinu i usluge</item>
    </izvorni_sadrzaj>
    <derivirana_varijabla naziv="DomainObject.Predmet.ProtuStrankaListFormated_1">
      <item>EKATERINA PLATONOVA d.o.o. za trgovinu i usluge</item>
    </derivirana_varijabla>
  </DomainObject.Predmet.ProtuStrankaListFormated>
  <DomainObject.Predmet.ProtuStrankaListFormatedOIB>
    <izvorni_sadrzaj>
      <item>EKATERINA PLATONOVA d.o.o. za trgovinu i usluge, OIB 95301968034</item>
    </izvorni_sadrzaj>
    <derivirana_varijabla naziv="DomainObject.Predmet.ProtuStrankaListFormatedOIB_1">
      <item>EKATERINA PLATONOVA d.o.o. za trgovinu i usluge, OIB 95301968034</item>
    </derivirana_varijabla>
  </DomainObject.Predmet.ProtuStrankaListFormatedOIB>
  <DomainObject.Predmet.ProtuStrankaListFormatedWithAdress>
    <izvorni_sadrzaj>
      <item>EKATERINA PLATONOVA d.o.o. za trgovinu i usluge, Sutivan/bb, 21400 Sutivan</item>
    </izvorni_sadrzaj>
    <derivirana_varijabla naziv="DomainObject.Predmet.ProtuStrankaListFormatedWithAdress_1">
      <item>EKATERINA PLATONOVA d.o.o. za trgovinu i usluge, Sutivan/bb, 21400 Sutivan</item>
    </derivirana_varijabla>
  </DomainObject.Predmet.ProtuStrankaListFormatedWithAdress>
  <DomainObject.Predmet.ProtuStrankaListFormatedWithAdressOIB>
    <izvorni_sadrzaj>
      <item>EKATERINA PLATONOVA d.o.o. za trgovinu i usluge, OIB 95301968034, Sutivan/bb, 21400 Sutivan</item>
    </izvorni_sadrzaj>
    <derivirana_varijabla naziv="DomainObject.Predmet.ProtuStrankaListFormatedWithAdressOIB_1">
      <item>EKATERINA PLATONOVA d.o.o. za trgovinu i usluge, OIB 95301968034, Sutivan/bb, 21400 Sutivan</item>
    </derivirana_varijabla>
  </DomainObject.Predmet.ProtuStrankaListFormatedWithAdressOIB>
  <DomainObject.Predmet.ProtuStrankaListNazivFormated>
    <izvorni_sadrzaj>
      <item>EKATERINA PLATONOVA d.o.o. za trgovinu i usluge</item>
    </izvorni_sadrzaj>
    <derivirana_varijabla naziv="DomainObject.Predmet.ProtuStrankaListNazivFormated_1">
      <item>EKATERINA PLATONOVA d.o.o. za trgovinu i usluge</item>
    </derivirana_varijabla>
  </DomainObject.Predmet.ProtuStrankaListNazivFormated>
  <DomainObject.Predmet.ProtuStrankaListNazivFormatedOIB>
    <izvorni_sadrzaj>
      <item>EKATERINA PLATONOVA d.o.o. za trgovinu i usluge, OIB 95301968034</item>
    </izvorni_sadrzaj>
    <derivirana_varijabla naziv="DomainObject.Predmet.ProtuStrankaListNazivFormatedOIB_1">
      <item>EKATERINA PLATONOVA d.o.o. za trgovinu i usluge, OIB 95301968034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EKATERINA PLATONOVA d.o.o. za trgovinu i usluge</izvorni_sadrzaj>
    <derivirana_varijabla naziv="DomainObject.Predmet.ProtustrankaIDrugi_1">EKATERINA PLATONOVA d.o.o. za trgovinu i usluge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EKATERINA PLATONOVA d.o.o. za trgovinu i usluge, OIB 95301968034, Sutivan/bb, 21400 Sutivan</izvorni_sadrzaj>
    <derivirana_varijabla naziv="DomainObject.Predmet.ProtustrankaIDrugiAdressOIB_1">EKATERINA PLATONOVA d.o.o. za trgovinu i usluge, OIB 95301968034, Sutivan/bb, 21400 Sutivan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EKATERINA PLATONOVA d.o.o. za trgovinu i usluge</item>
      <item>RH, Ministarstvo financija</item>
      <item>Županijsko državno odvjetništvo</item>
    </izvorni_sadrzaj>
    <derivirana_varijabla naziv="DomainObject.Predmet.SudioniciListNaziv_1">
      <item>EKATERINA PLATONOVA d.o.o. za trgovinu i usluge</item>
      <item>RH, Ministarstvo financija</item>
      <item>Županijsko državno odvjetništvo</item>
    </derivirana_varijabla>
  </DomainObject.Predmet.SudioniciListNaziv>
  <DomainObject.Predmet.SudioniciListAdressOIB>
    <izvorni_sadrzaj>
      <item>EKATERINA PLATONOVA d.o.o. za trgovinu i usluge, OIB 95301968034, Sutivan/bb,21400 Sutivan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EKATERINA PLATONOVA d.o.o. za trgovinu i usluge, OIB 95301968034, Sutivan/bb,21400 Sutivan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95301968034</item>
      <item>, OIB 18683136487</item>
      <item>, OIB 70793241859</item>
    </izvorni_sadrzaj>
    <derivirana_varijabla naziv="DomainObject.Predmet.SudioniciListNazivOIB_1">
      <item>, OIB 95301968034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St-1093/2017-15</izvorni_sadrzaj>
    <derivirana_varijabla naziv="DomainObject.PredzadnjaOdlukaIzPredmeta.Oznaka_1">St-1093/2017-15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380C6-5DEE-4D42-B028-C3C7F765CB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921</properties:Words>
  <properties:Characters>5199</properties:Characters>
  <properties:Lines>130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2018-10-16T07:10:00Z</dcterms:created>
  <dc:creator>Katarina Franković</dc:creator>
  <cp:lastModifiedBy>Katarina Franković</cp:lastModifiedBy>
  <cp:lastPrinted>2018-09-06T07:07:00Z</cp:lastPrinted>
  <dcterms:modified xmlns:xsi="http://www.w3.org/2001/XMLSchema-instance" xsi:type="dcterms:W3CDTF">2018-10-16T07:11:00Z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(1093  -17  poziv vjerovnicima čl. 132 Split.docx)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