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ba20" w14:paraId="58eba20" w:rsidRDefault="00B62A7F" w:rsidP="001940FB" w:rsidR="00B62A7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99514B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62A7F" w:rsidP="00AA6BCF" w:rsidR="00B62A7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B62A7F" w:rsidR="00B62A7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B62A7F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B62A7F" w:rsidP="00B62A7F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62A7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B62A7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905BD">
        <w:rPr>
          <w:rFonts w:cs="Calibri" w:eastAsia="Arial Unicode MS" w:hAnsi="Calibri" w:ascii="Calibri"/>
          <w:kern w:val="1"/>
          <w:lang w:eastAsia="ar-SA" w:val="hr-HR"/>
        </w:rPr>
        <w:t>KATICA GANTAR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B62A7F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F905BD">
        <w:rPr>
          <w:rFonts w:cs="Calibri" w:eastAsia="Arial Unicode MS" w:hAnsi="Calibri" w:ascii="Calibri"/>
          <w:kern w:val="1"/>
          <w:lang w:eastAsia="ar-SA" w:val="hr-HR"/>
        </w:rPr>
        <w:t>745.823,11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905BD">
        <w:rPr>
          <w:rFonts w:cs="Calibri" w:eastAsia="Arial Unicode MS" w:hAnsi="Calibri" w:ascii="Calibri"/>
          <w:kern w:val="1"/>
          <w:lang w:eastAsia="ar-SA" w:val="hr-HR"/>
        </w:rPr>
        <w:t>686.323,11</w:t>
      </w:r>
      <w:r w:rsidR="001D182A" w:rsidRPr="001D182A">
        <w:rPr>
          <w:rFonts w:cs="Calibri" w:hAnsi="Calibri" w:ascii="Calibri"/>
        </w:rPr>
        <w:t xml:space="preserve"> kn</w:t>
      </w:r>
      <w:r w:rsidR="0099514B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F905BD">
        <w:rPr>
          <w:rFonts w:cs="Calibri" w:eastAsia="Arial Unicode MS" w:hAnsi="Calibri" w:ascii="Calibri"/>
          <w:kern w:val="1"/>
          <w:lang w:eastAsia="ar-SA" w:val="hr-HR"/>
        </w:rPr>
        <w:t>59</w:t>
      </w:r>
      <w:r w:rsidR="001D182A" w:rsidRPr="001D182A">
        <w:rPr>
          <w:rFonts w:cs="Calibri" w:hAnsi="Calibri" w:ascii="Calibri"/>
        </w:rPr>
        <w:t>.</w:t>
      </w:r>
      <w:r w:rsidR="00F905BD">
        <w:rPr>
          <w:rFonts w:cs="Calibri" w:hAnsi="Calibri" w:ascii="Calibri"/>
        </w:rPr>
        <w:t>5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731C7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731C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731C7" w:rsidRPr="001731C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1731C7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731C7" w:rsidP="001D182A" w:rsidR="001731C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731C7" w:rsidP="001D182A" w:rsidR="001731C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905BD" w:rsidP="00F905B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KATICA GANTAR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Omiška 24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04064899484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905BD" w:rsidP="00F905BD" w:rsidR="00F905BD" w:rsidRPr="00F905BD">
            <w:pPr>
              <w:rPr>
                <w:rFonts w:cs="Calibri" w:hAnsi="Calibri" w:ascii="Calibri"/>
              </w:rPr>
            </w:pPr>
            <w:r w:rsidRPr="00F905B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905B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745.823,11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905BD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686.323,11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905BD" w:rsidP="00F905B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59</w:t>
            </w:r>
            <w:r w:rsidR="001D182A" w:rsidRPr="001D182A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5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1731C7" w:rsidP="00BB396C" w:rsidR="001731C7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50250" w:rsidP="00C50250" w:rsidR="00C50250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92085" w:rsidP="00C50250" w:rsidR="00C5025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0250" w:rsidP="00C50250" w:rsidR="00C5025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50250" w:rsidP="00C50250" w:rsidR="00C5025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50250" w:rsidP="00C50250" w:rsidR="00C5025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50250" w:rsidP="00C50250" w:rsidR="00C50250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50250" w:rsidP="00C50250" w:rsidR="00C50250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CE1" w:rsidR="00C94CE1">
      <w:pPr>
        <w:spacing w:after="0"/>
      </w:pPr>
      <w:r>
        <w:separator/>
      </w:r>
    </w:p>
  </w:endnote>
  <w:endnote w:id="0" w:type="continuationSeparator">
    <w:p w:rsidRDefault="00C94CE1" w:rsidR="00C94CE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8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CE1" w:rsidR="00C94CE1">
      <w:pPr>
        <w:spacing w:after="0"/>
      </w:pPr>
      <w:r>
        <w:separator/>
      </w:r>
    </w:p>
  </w:footnote>
  <w:footnote w:id="0" w:type="continuationSeparator">
    <w:p w:rsidRDefault="00C94CE1" w:rsidR="00C94CE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8F9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31C7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2707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2085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2F5CE2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65D7D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3050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14B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78F9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2A7F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7FF7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250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4CE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26BF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05BD"/>
    <w:rsid w:val="00F934C5"/>
    <w:rsid w:val="00F94059"/>
    <w:rsid w:val="00FA41AA"/>
    <w:rsid w:val="00FA57A0"/>
    <w:rsid w:val="00FB1677"/>
    <w:rsid w:val="00FB28E4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F7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8F9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8F9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8F9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8F9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F7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8F9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8F9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8F9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8F9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05E89-B26E-4398-95B6-A8F70B07B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1440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2018-08-23T10:41:00Z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St-651/2017-199 / Podnesak - Podnesak (-199.docx)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