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2542b14" w14:paraId="2542b14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A20E0E" w:rsidR="00CF7B33" w:rsidRPr="00CF7B33">
            <w:pPr>
              <w:jc w:val="right"/>
            </w:pPr>
            <w:r w:rsidRPr="00CF7B33">
              <w:t>Poslovni broj: 5 St-</w:t>
            </w:r>
            <w:r w:rsidR="00A20E0E">
              <w:t>181</w:t>
            </w:r>
            <w:r w:rsidR="007805ED">
              <w:t>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A20E0E">
        <w:t xml:space="preserve"> KOZJAK j.d.o.o., Savska Ves, Radnička 39, Čakovec, OIB: 52552717027</w:t>
      </w:r>
      <w:r w:rsidR="008D31B2">
        <w:t xml:space="preserve">, </w:t>
      </w:r>
      <w:r w:rsidR="00A20E0E">
        <w:t>24</w:t>
      </w:r>
      <w:r w:rsidR="007805ED">
        <w:t>. svibnja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CF0C67">
        <w:t xml:space="preserve"> KOZJAK j.d.o.o., Savska Ves, Radnička 39, Čakovec, OIB: 52552717027</w:t>
      </w:r>
      <w:r w:rsidR="00740000">
        <w:t xml:space="preserve">, </w:t>
      </w:r>
      <w:r w:rsidR="00CB6C18">
        <w:t xml:space="preserve">iznosi </w:t>
      </w:r>
      <w:r w:rsidR="00CF0C67">
        <w:t>24.530,90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FE715E">
        <w:t xml:space="preserve"> dužnika</w:t>
      </w:r>
      <w:r w:rsidR="00CF0C67">
        <w:t xml:space="preserve"> Dragan Kozjak, Savska Ves, Radnička 39, OIB: 88491160851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A20E0E">
        <w:t>24</w:t>
      </w:r>
      <w:r w:rsidR="007805ED">
        <w:t>. svibnja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505" w:rsidR="00785505">
      <w:r>
        <w:separator/>
      </w:r>
    </w:p>
  </w:endnote>
  <w:endnote w:id="0" w:type="continuationSeparator">
    <w:p w:rsidRDefault="00785505" w:rsidR="00785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505" w:rsidR="00785505">
      <w:r>
        <w:separator/>
      </w:r>
    </w:p>
  </w:footnote>
  <w:footnote w:id="0" w:type="continuationSeparator">
    <w:p w:rsidRDefault="00785505" w:rsidR="00785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315E"/>
    <w:rsid w:val="00014AF8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D0184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17E5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76F48"/>
    <w:rsid w:val="007805ED"/>
    <w:rsid w:val="00785505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0E0E"/>
    <w:rsid w:val="00A27869"/>
    <w:rsid w:val="00A632A3"/>
    <w:rsid w:val="00A71FB9"/>
    <w:rsid w:val="00A779EF"/>
    <w:rsid w:val="00A86085"/>
    <w:rsid w:val="00AB0D02"/>
    <w:rsid w:val="00AE10F4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0C67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75C4B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7E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17E5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17E5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17E5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7E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17E5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17E5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17E5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KOZJAK jednostavno društvo s ograničenom odgovornošću za usluge</izvorni_sadrzaj>
    <derivirana_varijabla naziv="DomainObject.Predmet.ProtustrankaFormated_1">  KOZJAK jednostavno društvo s ograničenom odgovornošću za usluge</derivirana_varijabla>
  </DomainObject.Predmet.ProtustrankaFormated>
  <DomainObject.Predmet.ProtustrankaFormatedOIB>
    <izvorni_sadrzaj>  KOZJAK jednostavno društvo s ograničenom odgovornošću za usluge, OIB 52552717027</izvorni_sadrzaj>
    <derivirana_varijabla naziv="DomainObject.Predmet.ProtustrankaFormatedOIB_1">  KOZJAK jednostavno društvo s ograničenom odgovornošću za usluge, OIB 52552717027</derivirana_varijabla>
  </DomainObject.Predmet.ProtustrankaFormatedOIB>
  <DomainObject.Predmet.ProtustrankaFormatedWithAdress>
    <izvorni_sadrzaj> KOZJAK jednostavno društvo s ograničenom odgovornošću za usluge, Radnička 39, 40000 Savska Ves</izvorni_sadrzaj>
    <derivirana_varijabla naziv="DomainObject.Predmet.ProtustrankaFormatedWithAdress_1"> KOZJAK jednostavno društvo s ograničenom odgovornošću za usluge, Radnička 39, 40000 Savska Ves</derivirana_varijabla>
  </DomainObject.Predmet.ProtustrankaFormatedWithAdress>
  <DomainObject.Predmet.ProtustrankaFormatedWithAdressOIB>
    <izvorni_sadrzaj> KOZJAK jednostavno društvo s ograničenom odgovornošću za usluge, OIB 52552717027, Radnička 39, 40000 Savska Ves</izvorni_sadrzaj>
    <derivirana_varijabla naziv="DomainObject.Predmet.ProtustrankaFormatedWithAdressOIB_1"> KOZJAK jednostavno društvo s ograničenom odgovornošću za usluge, OIB 52552717027, Radnička 39, 40000 Savska Ves</derivirana_varijabla>
  </DomainObject.Predmet.ProtustrankaFormatedWithAdressOIB>
  <DomainObject.Predmet.ProtustrankaWithAdress>
    <izvorni_sadrzaj>KOZJAK jednostavno društvo s ograničenom odgovornošću za usluge Radnička 39, 40000 Savska Ves</izvorni_sadrzaj>
    <derivirana_varijabla naziv="DomainObject.Predmet.ProtustrankaWithAdress_1">KOZJAK jednostavno društvo s ograničenom odgovornošću za usluge Radnička 39, 40000 Savska Ves</derivirana_varijabla>
  </DomainObject.Predmet.ProtustrankaWithAdress>
  <DomainObject.Predmet.ProtustrankaWithAdressOIB>
    <izvorni_sadrzaj>KOZJAK jednostavno društvo s ograničenom odgovornošću za usluge, OIB 52552717027, Radnička 39, 40000 Savska Ves</izvorni_sadrzaj>
    <derivirana_varijabla naziv="DomainObject.Predmet.ProtustrankaWithAdressOIB_1">KOZJAK jednostavno društvo s ograničenom odgovornošću za usluge, OIB 52552717027, Radnička 39, 40000 Savska Ves</derivirana_varijabla>
  </DomainObject.Predmet.ProtustrankaWithAdressOIB>
  <DomainObject.Predmet.ProtustrankaNazivFormated>
    <izvorni_sadrzaj>KOZJAK jednostavno društvo s ograničenom odgovornošću za usluge</izvorni_sadrzaj>
    <derivirana_varijabla naziv="DomainObject.Predmet.ProtustrankaNazivFormated_1">KOZJAK jednostavno društvo s ograničenom odgovornošću za usluge</derivirana_varijabla>
  </DomainObject.Predmet.ProtustrankaNazivFormated>
  <DomainObject.Predmet.ProtustrankaNazivFormatedOIB>
    <izvorni_sadrzaj>KOZJAK jednostavno društvo s ograničenom odgovornošću za usluge, OIB 52552717027</izvorni_sadrzaj>
    <derivirana_varijabla naziv="DomainObject.Predmet.ProtustrankaNazivFormatedOIB_1">KOZJAK jednostavno društvo s ograničenom odgovornošću za usluge, OIB 52552717027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24530.90</izvorni_sadrzaj>
    <derivirana_varijabla naziv="DomainObject.Predmet.TrenutnaVrijednost_1">24530.90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KOZJAK jednostavno društvo s ograničenom odgovornošću za usluge</item>
    </izvorni_sadrzaj>
    <derivirana_varijabla naziv="DomainObject.Predmet.ProtuStrankaListFormated_1">
      <item>KOZJAK jednostavno društvo s ograničenom odgovornošću za usluge</item>
    </derivirana_varijabla>
  </DomainObject.Predmet.ProtuStrankaListFormated>
  <DomainObject.Predmet.ProtuStrankaListFormatedOIB>
    <izvorni_sadrzaj>
      <item>KOZJAK jednostavno društvo s ograničenom odgovornošću za usluge, OIB 52552717027</item>
    </izvorni_sadrzaj>
    <derivirana_varijabla naziv="DomainObject.Predmet.ProtuStrankaListFormatedOIB_1">
      <item>KOZJAK jednostavno društvo s ograničenom odgovornošću za usluge, OIB 52552717027</item>
    </derivirana_varijabla>
  </DomainObject.Predmet.ProtuStrankaListFormatedOIB>
  <DomainObject.Predmet.ProtuStrankaListFormatedWithAdress>
    <izvorni_sadrzaj>
      <item>KOZJAK jednostavno društvo s ograničenom odgovornošću za usluge, Radnička 39, 40000 Savska Ves</item>
    </izvorni_sadrzaj>
    <derivirana_varijabla naziv="DomainObject.Predmet.ProtuStrankaListFormatedWithAdress_1">
      <item>KOZJAK jednostavno društvo s ograničenom odgovornošću za usluge, Radnička 39, 40000 Savska Ves</item>
    </derivirana_varijabla>
  </DomainObject.Predmet.ProtuStrankaListFormatedWithAdress>
  <DomainObject.Predmet.ProtuStrankaListFormatedWithAdressOIB>
    <izvorni_sadrzaj>
      <item>KOZJAK jednostavno društvo s ograničenom odgovornošću za usluge, OIB 52552717027, Radnička 39, 40000 Savska Ves</item>
    </izvorni_sadrzaj>
    <derivirana_varijabla naziv="DomainObject.Predmet.ProtuStrankaListFormatedWithAdressOIB_1">
      <item>KOZJAK jednostavno društvo s ograničenom odgovornošću za usluge, OIB 52552717027, Radnička 39, 40000 Savska Ves</item>
    </derivirana_varijabla>
  </DomainObject.Predmet.ProtuStrankaListFormatedWithAdressOIB>
  <DomainObject.Predmet.ProtuStrankaListNazivFormated>
    <izvorni_sadrzaj>
      <item>KOZJAK jednostavno društvo s ograničenom odgovornošću za usluge</item>
    </izvorni_sadrzaj>
    <derivirana_varijabla naziv="DomainObject.Predmet.ProtuStrankaListNazivFormated_1">
      <item>KOZJAK jednostavno društvo s ograničenom odgovornošću za usluge</item>
    </derivirana_varijabla>
  </DomainObject.Predmet.ProtuStrankaListNazivFormated>
  <DomainObject.Predmet.ProtuStrankaListNazivFormatedOIB>
    <izvorni_sadrzaj>
      <item>KOZJAK jednostavno društvo s ograničenom odgovornošću za usluge, OIB 52552717027</item>
    </izvorni_sadrzaj>
    <derivirana_varijabla naziv="DomainObject.Predmet.ProtuStrankaListNazivFormatedOIB_1">
      <item>KOZJAK jednostavno društvo s ograničenom odgovornošću za usluge, OIB 52552717027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KOZJAK jednostavno društvo s ograničenom odgovornošću za usluge</izvorni_sadrzaj>
    <derivirana_varijabla naziv="DomainObject.Predmet.ProtustrankaIDrugi_1">KOZJAK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KOZJAK jednostavno društvo s ograničenom odgovornošću za usluge, OIB 52552717027, Radnička 39, 40000 Savska Ves</izvorni_sadrzaj>
    <derivirana_varijabla naziv="DomainObject.Predmet.ProtustrankaIDrugiAdressOIB_1">KOZJAK jednostavno društvo s ograničenom odgovornošću za usluge, OIB 52552717027, Radnička 39,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KOZJAK jednostavno društvo s ograničenom odgovornošću za usluge</item>
      <item>Sudski registar</item>
    </izvorni_sadrzaj>
    <derivirana_varijabla naziv="DomainObject.Predmet.SudioniciListNaziv_1">
      <item>Financijska agencija</item>
      <item>KOZJAK jednostavno društvo s ograničenom odgovornošću za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KOZJAK jednostavno društvo s ograničenom odgovornošću za usluge, OIB 52552717027, Radnička 39,40000 Savska Ves</item>
      <item>Sudski registar</item>
    </izvorni_sadrzaj>
    <derivirana_varijabla naziv="DomainObject.Predmet.SudioniciListAdressOIB_1">
      <item>Financijska agencija, OIB 85821130368, A. Cesarca 2,42000 Varaždin</item>
      <item>KOZJAK jednostavno društvo s ograničenom odgovornošću za usluge, OIB 52552717027, Radnička 39,40000 Savska Ves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52552717027</item>
      <item>, OIB null</item>
    </izvorni_sadrzaj>
    <derivirana_varijabla naziv="DomainObject.Predmet.SudioniciListNazivOIB_1">
      <item>, OIB 85821130368</item>
      <item>, OIB 52552717027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4585B-5C48-4C87-8FC1-698DE8935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2147</properties:Characters>
  <properties:Lines>51</properties:Lines>
  <properties:Paragraphs>15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2018-05-15T10:32:00Z</cp:lastPrinted>
  <dcterms:modified xmlns:xsi="http://www.w3.org/2001/XMLSchema-instance" xsi:type="dcterms:W3CDTF">2018-05-24T11:03:00Z</dcterms:modified>
  <cp:revision>140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(St-181-18-3 Oglas- pokreće se skraćeni stečajni postupak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