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467a" w14:paraId="c3b467a" w:rsidRDefault="009A7E00" w:rsidP="009A7E00" w:rsidR="009A7E00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E00" w:rsidP="009A7E00" w:rsidR="009A7E00">
      <w:pPr>
        <w:tabs>
          <w:tab w:pos="709" w:val="left"/>
        </w:tabs>
        <w:jc w:val="both"/>
      </w:pPr>
      <w:r>
        <w:t xml:space="preserve">     REPUBLIKA HRVATSKA</w:t>
      </w:r>
    </w:p>
    <w:p w:rsidRDefault="009A7E00" w:rsidP="009A7E00" w:rsidR="009A7E00">
      <w:pPr>
        <w:tabs>
          <w:tab w:pos="709" w:val="left"/>
        </w:tabs>
        <w:jc w:val="both"/>
      </w:pPr>
      <w:r>
        <w:t xml:space="preserve">TRGOVAČKI SUD U Zagrebu </w:t>
      </w:r>
    </w:p>
    <w:p w:rsidRDefault="009A7E00" w:rsidP="009A7E00" w:rsidR="009A7E0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9A7E00" w:rsidP="009A7E00" w:rsidR="009A7E00">
      <w:pPr>
        <w:tabs>
          <w:tab w:pos="709" w:val="left"/>
        </w:tabs>
        <w:jc w:val="right"/>
      </w:pPr>
      <w:r>
        <w:t>42. St-2754/2017</w:t>
      </w:r>
    </w:p>
    <w:p w:rsidRDefault="009A7E00" w:rsidP="009A7E00" w:rsidR="009A7E00">
      <w:pPr>
        <w:tabs>
          <w:tab w:pos="709" w:val="left"/>
        </w:tabs>
        <w:jc w:val="right"/>
      </w:pPr>
    </w:p>
    <w:p w:rsidRDefault="009A7E00" w:rsidP="009A7E00" w:rsidR="009A7E00">
      <w:pPr>
        <w:tabs>
          <w:tab w:pos="709" w:val="left"/>
        </w:tabs>
        <w:jc w:val="center"/>
      </w:pPr>
      <w:r>
        <w:t>R E P U B L I K A   H R V A T S K A</w:t>
      </w:r>
    </w:p>
    <w:p w:rsidRDefault="009A7E00" w:rsidP="009A7E00" w:rsidR="009A7E00">
      <w:pPr>
        <w:tabs>
          <w:tab w:pos="709" w:val="left"/>
        </w:tabs>
        <w:jc w:val="center"/>
      </w:pPr>
    </w:p>
    <w:p w:rsidRDefault="009A7E00" w:rsidP="009A7E00" w:rsidR="009A7E00">
      <w:pPr>
        <w:tabs>
          <w:tab w:pos="709" w:val="left"/>
        </w:tabs>
        <w:jc w:val="center"/>
      </w:pPr>
      <w:r>
        <w:t>R J E Š E N J E</w:t>
      </w:r>
    </w:p>
    <w:p w:rsidRDefault="009A7E00" w:rsidP="009A7E00" w:rsidR="009A7E00">
      <w:pPr>
        <w:tabs>
          <w:tab w:pos="709" w:val="left"/>
        </w:tabs>
        <w:jc w:val="both"/>
      </w:pPr>
    </w:p>
    <w:p w:rsidRDefault="009A7E00" w:rsidP="009A7E00" w:rsidR="009A7E0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TILIA-SGA d.o.o. za proizvodnju i preradu drveta, Zagreb, I Ferenščica 29, OIB: 19754183320, dana 26. ožujka 2018.g. </w:t>
      </w:r>
    </w:p>
    <w:p w:rsidRDefault="009A7E00" w:rsidP="009A7E00" w:rsidR="009A7E0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A7E00" w:rsidP="009A7E00" w:rsidR="009A7E00">
      <w:pPr>
        <w:tabs>
          <w:tab w:pos="709" w:val="left"/>
        </w:tabs>
        <w:jc w:val="center"/>
      </w:pPr>
      <w:r>
        <w:t>r i j e š i o   j e</w:t>
      </w:r>
    </w:p>
    <w:p w:rsidRDefault="009A7E00" w:rsidP="009A7E00" w:rsidR="009A7E00">
      <w:pPr>
        <w:tabs>
          <w:tab w:pos="709" w:val="left"/>
        </w:tabs>
        <w:jc w:val="both"/>
      </w:pPr>
    </w:p>
    <w:p w:rsidRDefault="009A7E00" w:rsidP="009A7E00" w:rsidR="009A7E00">
      <w:pPr>
        <w:ind w:firstLine="708"/>
        <w:jc w:val="both"/>
      </w:pPr>
      <w:r>
        <w:t>I   Otvara se stečajni postupak nad dužnikom TILIA-SGA d.o.o. za proizvodnju i preradu drveta, Zagreb, I Ferenščica 29, OIB: 19754183320</w:t>
      </w:r>
    </w:p>
    <w:p w:rsidRDefault="009A7E00" w:rsidP="009A7E00" w:rsidR="009A7E00">
      <w:pPr>
        <w:ind w:firstLine="708"/>
        <w:jc w:val="both"/>
      </w:pPr>
      <w:r>
        <w:t>.</w:t>
      </w:r>
    </w:p>
    <w:p w:rsidRDefault="009A7E00" w:rsidP="009A7E00" w:rsidR="009A7E00">
      <w:pPr>
        <w:ind w:firstLine="708"/>
        <w:jc w:val="both"/>
      </w:pPr>
      <w:r>
        <w:t xml:space="preserve">Stečajni postupak otvoren je dana 26. ožujka 2018.g. u 15,00 sati, kada je ovo rješenje objavljeno na mrežnoj stanici e-oglasne ploče ovog suda.    </w:t>
      </w:r>
    </w:p>
    <w:p w:rsidRDefault="009A7E00" w:rsidP="009A7E00" w:rsidR="009A7E00">
      <w:pPr>
        <w:ind w:firstLine="708"/>
        <w:jc w:val="both"/>
      </w:pPr>
      <w:r>
        <w:t xml:space="preserve">  </w:t>
      </w:r>
    </w:p>
    <w:p w:rsidRDefault="009A7E00" w:rsidP="009A7E00" w:rsidR="009A7E0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Siniša Rajnović, Virovitica, Milanovac, Sv. Trojstva 87, OIB: 86217384445. </w:t>
      </w:r>
    </w:p>
    <w:p w:rsidRDefault="009A7E00" w:rsidP="009A7E00" w:rsidR="009A7E00">
      <w:pPr>
        <w:ind w:firstLine="708"/>
        <w:jc w:val="both"/>
      </w:pPr>
    </w:p>
    <w:p w:rsidRDefault="009A7E00" w:rsidP="009A7E00" w:rsidR="009A7E00">
      <w:pPr>
        <w:ind w:firstLine="708"/>
        <w:jc w:val="both"/>
      </w:pPr>
      <w:r>
        <w:t>III  Zaključuje se stečajni postupak nad dužnikom TILIA-SGA d.o.o. za proizvodnju i preradu drveta, Zagreb, I Ferenščica 29, OIB: 19754183320.</w:t>
      </w:r>
    </w:p>
    <w:p w:rsidRDefault="009A7E00" w:rsidP="009A7E00" w:rsidR="009A7E00">
      <w:pPr>
        <w:ind w:firstLine="708"/>
        <w:jc w:val="both"/>
      </w:pPr>
      <w:r>
        <w:tab/>
      </w:r>
    </w:p>
    <w:p w:rsidRDefault="009A7E00" w:rsidP="009A7E00" w:rsidR="009A7E00">
      <w:pPr>
        <w:ind w:firstLine="708"/>
        <w:jc w:val="both"/>
      </w:pPr>
      <w:r>
        <w:t xml:space="preserve">IV   Nakon pravomoćnosti ovog rješenja dužnik će biti brisan iz sudskog registra.  </w:t>
      </w:r>
    </w:p>
    <w:p w:rsidRDefault="009A7E00" w:rsidP="009A7E00" w:rsidR="009A7E00">
      <w:pPr>
        <w:ind w:firstLine="708"/>
        <w:jc w:val="both"/>
      </w:pPr>
    </w:p>
    <w:p w:rsidRDefault="009A7E00" w:rsidP="009A7E00" w:rsidR="009A7E00">
      <w:pPr>
        <w:jc w:val="both"/>
      </w:pPr>
    </w:p>
    <w:p w:rsidRDefault="009A7E00" w:rsidP="009A7E00" w:rsidR="009A7E00">
      <w:pPr>
        <w:jc w:val="center"/>
      </w:pPr>
      <w:r>
        <w:t>Obrazloženje</w:t>
      </w:r>
    </w:p>
    <w:p w:rsidRDefault="009A7E00" w:rsidP="009A7E00" w:rsidR="009A7E00">
      <w:pPr>
        <w:jc w:val="center"/>
      </w:pPr>
    </w:p>
    <w:p w:rsidRDefault="009A7E00" w:rsidP="009A7E00" w:rsidR="009A7E0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9A7E00" w:rsidP="009A7E00" w:rsidR="009A7E00">
      <w:pPr>
        <w:jc w:val="both"/>
      </w:pPr>
      <w:r>
        <w:tab/>
        <w:t>Zaključkom je pozvan Hrvatski zavod za mirovinsko osiguranje očitovati se ima li uvodno naznačeni dužnik zaposlenika sukladno odredbi čl. 11 st. 3 SZ.</w:t>
      </w:r>
    </w:p>
    <w:p w:rsidRDefault="009A7E00" w:rsidP="009A7E00" w:rsidR="009A7E0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117 SZ.</w:t>
      </w:r>
    </w:p>
    <w:p w:rsidRDefault="009A7E00" w:rsidP="009A7E00" w:rsidR="009A7E00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9A7E00" w:rsidP="009A7E00" w:rsidR="009A7E00">
      <w:pPr>
        <w:tabs>
          <w:tab w:pos="1080" w:val="left"/>
          <w:tab w:pos="5940" w:val="left"/>
        </w:tabs>
        <w:jc w:val="center"/>
      </w:pPr>
    </w:p>
    <w:p w:rsidRDefault="009A7E00" w:rsidP="009A7E00" w:rsidR="009A7E00">
      <w:pPr>
        <w:tabs>
          <w:tab w:pos="1080" w:val="left"/>
          <w:tab w:pos="5940" w:val="left"/>
        </w:tabs>
        <w:jc w:val="center"/>
      </w:pPr>
    </w:p>
    <w:p w:rsidRDefault="009A7E00" w:rsidP="009A7E00" w:rsidR="009A7E00">
      <w:pPr>
        <w:tabs>
          <w:tab w:pos="1080" w:val="left"/>
          <w:tab w:pos="5940" w:val="left"/>
        </w:tabs>
      </w:pPr>
    </w:p>
    <w:p w:rsidRDefault="009A7E00" w:rsidP="009A7E00" w:rsidR="009A7E00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:rsidRDefault="009A7E00" w:rsidP="009A7E00" w:rsidR="009A7E00">
      <w:pPr>
        <w:tabs>
          <w:tab w:pos="1080" w:val="left"/>
          <w:tab w:pos="5940" w:val="left"/>
        </w:tabs>
      </w:pPr>
    </w:p>
    <w:p w:rsidRDefault="009A7E00" w:rsidP="009A7E00" w:rsidR="009A7E00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9A7E00" w:rsidR="009A7E00">
        <w:tc>
          <w:tcPr>
            <w:tcW w:type="dxa" w:w="2346"/>
          </w:tcPr>
          <w:p w:rsidRDefault="009A7E00" w:rsidR="009A7E00">
            <w:pPr>
              <w:tabs>
                <w:tab w:pos="709" w:val="left"/>
              </w:tabs>
              <w:jc w:val="right"/>
            </w:pPr>
            <w:r>
              <w:t>42. St-2754/2017</w:t>
            </w:r>
          </w:p>
          <w:p w:rsidRDefault="009A7E00" w:rsidR="009A7E00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9A7E00" w:rsidP="009A7E00" w:rsidR="009A7E00">
      <w:pPr>
        <w:jc w:val="both"/>
      </w:pPr>
    </w:p>
    <w:p w:rsidRDefault="009A7E00" w:rsidP="009A7E00" w:rsidR="009A7E0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9A7E00" w:rsidP="009A7E00" w:rsidR="009A7E00">
      <w:pPr>
        <w:jc w:val="both"/>
      </w:pPr>
      <w:r>
        <w:tab/>
        <w:t>Hrvatski zavod za mirovinsko osiguranje obavijestio je sud da naznačeni dužnik nema prijavljenih radnika.</w:t>
      </w:r>
    </w:p>
    <w:p w:rsidRDefault="009A7E00" w:rsidP="009A7E00" w:rsidR="009A7E00">
      <w:pPr>
        <w:tabs>
          <w:tab w:pos="709" w:val="left"/>
          <w:tab w:pos="1080" w:val="left"/>
          <w:tab w:pos="5940" w:val="left"/>
        </w:tabs>
        <w:jc w:val="both"/>
      </w:pPr>
      <w:r>
        <w:tab/>
        <w:t>Zastupnik po zakonu dužnika nije postupio po zaključku suda i dostavio javnobilježnički ovjerovljeni popis imovine i obveza dužnika.</w:t>
      </w:r>
    </w:p>
    <w:p w:rsidRDefault="009A7E00" w:rsidP="009A7E00" w:rsidR="009A7E00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9A7E00" w:rsidP="009A7E00" w:rsidR="009A7E00">
      <w:pPr>
        <w:jc w:val="both"/>
      </w:pPr>
      <w:r>
        <w:tab/>
        <w:t>Stoga je odlučeno kao u izreci ovog rješenja sukladno odredbi čl. 431 SZ.</w:t>
      </w:r>
    </w:p>
    <w:p w:rsidRDefault="009A7E00" w:rsidP="009A7E00" w:rsidR="009A7E00">
      <w:pPr>
        <w:jc w:val="both"/>
      </w:pPr>
      <w:r>
        <w:tab/>
        <w:t>Izbor stečajnog upravitelja odabran je primjenom odredbe čl. 432 SZ.</w:t>
      </w:r>
    </w:p>
    <w:p w:rsidRDefault="009A7E00" w:rsidP="009A7E00" w:rsidR="009A7E00">
      <w:pPr>
        <w:jc w:val="both"/>
      </w:pPr>
      <w:r>
        <w:tab/>
      </w:r>
    </w:p>
    <w:p w:rsidRDefault="009A7E00" w:rsidP="009A7E00" w:rsidR="009A7E00">
      <w:pPr>
        <w:tabs>
          <w:tab w:pos="709" w:val="left"/>
        </w:tabs>
        <w:jc w:val="center"/>
      </w:pPr>
      <w:r>
        <w:t xml:space="preserve">U Zagrebu,  26. ožujka 2018.g. </w:t>
      </w:r>
    </w:p>
    <w:p w:rsidRDefault="009A7E00" w:rsidP="009A7E00" w:rsidR="009A7E00">
      <w:pPr>
        <w:tabs>
          <w:tab w:pos="709" w:val="left"/>
        </w:tabs>
        <w:jc w:val="center"/>
      </w:pP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tabs>
          <w:tab w:pos="720" w:val="left"/>
        </w:tabs>
        <w:ind w:right="-422"/>
      </w:pPr>
      <w:r>
        <w:t>UPUTA O PRAVNOM LIJEKU:</w:t>
      </w:r>
    </w:p>
    <w:p w:rsidRDefault="009A7E00" w:rsidP="009A7E00" w:rsidR="009A7E00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:rsidRDefault="009A7E00" w:rsidP="009A7E00" w:rsidR="009A7E00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:rsidRDefault="009A7E00" w:rsidP="009A7E00" w:rsidR="009A7E0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jc w:val="both"/>
        <w:rPr>
          <w:i/>
        </w:rPr>
      </w:pPr>
    </w:p>
    <w:p w:rsidRDefault="009A7E00" w:rsidP="009A7E00" w:rsidR="009A7E00">
      <w:pPr>
        <w:tabs>
          <w:tab w:pos="709" w:val="left"/>
        </w:tabs>
      </w:pPr>
    </w:p>
    <w:p w:rsidRDefault="009A7E00" w:rsidP="009A7E00" w:rsidR="009A7E00">
      <w:pPr>
        <w:tabs>
          <w:tab w:pos="709" w:val="left"/>
        </w:tabs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A7E00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E733B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7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7E0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A7E0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7E0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A7E0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7E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E0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7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7E0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A7E0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7E0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A7E0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7E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E0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351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St-2754/2017-9</izvorni_sadrzaj>
    <derivirana_varijabla naziv="DomainObject.Oznaka_1">St-2754/2017-9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St-2754/2017</izvorni_sadrzaj>
    <derivirana_varijabla naziv="DomainObject.Predmet.OznakaBroj_1">St-2754/2017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TILIA-SGA d.o.o.</izvorni_sadrzaj>
    <derivirana_varijabla naziv="DomainObject.Predmet.ProtustrankaFormated_1">  TILIA-SGA d.o.o.</derivirana_varijabla>
  </DomainObject.Predmet.ProtustrankaFormated>
  <DomainObject.Predmet.ProtustrankaFormatedOIB>
    <izvorni_sadrzaj>  TILIA-SGA d.o.o., OIB 19754183320</izvorni_sadrzaj>
    <derivirana_varijabla naziv="DomainObject.Predmet.ProtustrankaFormatedOIB_1">  TILIA-SGA d.o.o., OIB 19754183320</derivirana_varijabla>
  </DomainObject.Predmet.ProtustrankaFormatedOIB>
  <DomainObject.Predmet.ProtustrankaFormatedWithAdress>
    <izvorni_sadrzaj> TILIA-SGA d.o.o., 1. Ferenščica 29, 10000 Zagreb</izvorni_sadrzaj>
    <derivirana_varijabla naziv="DomainObject.Predmet.ProtustrankaFormatedWithAdress_1"> TILIA-SGA d.o.o., 1. Ferenščica 29, 10000 Zagreb</derivirana_varijabla>
  </DomainObject.Predmet.ProtustrankaFormatedWithAdress>
  <DomainObject.Predmet.ProtustrankaFormatedWithAdressOIB>
    <izvorni_sadrzaj> TILIA-SGA d.o.o., OIB 19754183320, 1. Ferenščica 29, 10000 Zagreb</izvorni_sadrzaj>
    <derivirana_varijabla naziv="DomainObject.Predmet.ProtustrankaFormatedWithAdressOIB_1"> TILIA-SGA d.o.o., OIB 19754183320, 1. Ferenščica 29, 10000 Zagreb</derivirana_varijabla>
  </DomainObject.Predmet.ProtustrankaFormatedWithAdressOIB>
  <DomainObject.Predmet.ProtustrankaWithAdress>
    <izvorni_sadrzaj>TILIA-SGA d.o.o. 1. Ferenščica 29, 10000 Zagreb</izvorni_sadrzaj>
    <derivirana_varijabla naziv="DomainObject.Predmet.ProtustrankaWithAdress_1">TILIA-SGA d.o.o. 1. Ferenščica 29, 10000 Zagreb</derivirana_varijabla>
  </DomainObject.Predmet.ProtustrankaWithAdress>
  <DomainObject.Predmet.ProtustrankaWithAdressOIB>
    <izvorni_sadrzaj>TILIA-SGA d.o.o., OIB 19754183320, 1. Ferenščica 29, 10000 Zagreb</izvorni_sadrzaj>
    <derivirana_varijabla naziv="DomainObject.Predmet.ProtustrankaWithAdressOIB_1">TILIA-SGA d.o.o., OIB 19754183320, 1. Ferenščica 29, 10000 Zagreb</derivirana_varijabla>
  </DomainObject.Predmet.ProtustrankaWithAdressOIB>
  <DomainObject.Predmet.ProtustrankaNazivFormated>
    <izvorni_sadrzaj>TILIA-SGA d.o.o.</izvorni_sadrzaj>
    <derivirana_varijabla naziv="DomainObject.Predmet.ProtustrankaNazivFormated_1">TILIA-SGA d.o.o.</derivirana_varijabla>
  </DomainObject.Predmet.ProtustrankaNazivFormated>
  <DomainObject.Predmet.ProtustrankaNazivFormatedOIB>
    <izvorni_sadrzaj>TILIA-SGA d.o.o., OIB 19754183320</izvorni_sadrzaj>
    <derivirana_varijabla naziv="DomainObject.Predmet.ProtustrankaNazivFormatedOIB_1">TILIA-SGA d.o.o., OIB 19754183320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TILIA-SGA d.o.o.</item>
    </izvorni_sadrzaj>
    <derivirana_varijabla naziv="DomainObject.Predmet.ProtuStrankaListFormated_1">
      <item>TILIA-SGA d.o.o.</item>
    </derivirana_varijabla>
  </DomainObject.Predmet.ProtuStrankaListFormated>
  <DomainObject.Predmet.ProtuStrankaListFormatedOIB>
    <izvorni_sadrzaj>
      <item>TILIA-SGA d.o.o., OIB 19754183320</item>
    </izvorni_sadrzaj>
    <derivirana_varijabla naziv="DomainObject.Predmet.ProtuStrankaListFormatedOIB_1">
      <item>TILIA-SGA d.o.o., OIB 19754183320</item>
    </derivirana_varijabla>
  </DomainObject.Predmet.ProtuStrankaListFormatedOIB>
  <DomainObject.Predmet.ProtuStrankaListFormatedWithAdress>
    <izvorni_sadrzaj>
      <item>TILIA-SGA d.o.o., 1. Ferenščica 29, 10000 Zagreb</item>
    </izvorni_sadrzaj>
    <derivirana_varijabla naziv="DomainObject.Predmet.ProtuStrankaListFormatedWithAdress_1">
      <item>TILIA-SGA d.o.o., 1. Ferenščica 29, 10000 Zagreb</item>
    </derivirana_varijabla>
  </DomainObject.Predmet.ProtuStrankaListFormatedWithAdress>
  <DomainObject.Predmet.ProtuStrankaListFormatedWithAdressOIB>
    <izvorni_sadrzaj>
      <item>TILIA-SGA d.o.o., OIB 19754183320, 1. Ferenščica 29, 10000 Zagreb</item>
    </izvorni_sadrzaj>
    <derivirana_varijabla naziv="DomainObject.Predmet.ProtuStrankaListFormatedWithAdressOIB_1">
      <item>TILIA-SGA d.o.o., OIB 19754183320, 1. Ferenščica 29, 10000 Zagreb</item>
    </derivirana_varijabla>
  </DomainObject.Predmet.ProtuStrankaListFormatedWithAdressOIB>
  <DomainObject.Predmet.ProtuStrankaListNazivFormated>
    <izvorni_sadrzaj>
      <item>TILIA-SGA d.o.o.</item>
    </izvorni_sadrzaj>
    <derivirana_varijabla naziv="DomainObject.Predmet.ProtuStrankaListNazivFormated_1">
      <item>TILIA-SGA d.o.o.</item>
    </derivirana_varijabla>
  </DomainObject.Predmet.ProtuStrankaListNazivFormated>
  <DomainObject.Predmet.ProtuStrankaListNazivFormatedOIB>
    <izvorni_sadrzaj>
      <item>TILIA-SGA d.o.o., OIB 19754183320</item>
    </izvorni_sadrzaj>
    <derivirana_varijabla naziv="DomainObject.Predmet.ProtuStrankaListNazivFormatedOIB_1">
      <item>TILIA-SGA d.o.o., OIB 19754183320</item>
    </derivirana_varijabla>
  </DomainObject.Predmet.ProtuStrankaListNazivFormatedOIB>
  <DomainObject.Predmet.OstaliListFormated>
    <izvorni_sadrzaj>
      <item>Dino Mate</item>
      <item>HRVATSKI ZAVOD ZA MIROVINSKO OSIGURANJE</item>
    </izvorni_sadrzaj>
    <derivirana_varijabla naziv="DomainObject.Predmet.OstaliListFormated_1">
      <item>Dino Mate</item>
      <item>HRVATSKI ZAVOD ZA MIROVINSKO OSIGURANJE</item>
    </derivirana_varijabla>
  </DomainObject.Predmet.OstaliListFormated>
  <DomainObject.Predmet.OstaliListFormatedOIB>
    <izvorni_sadrzaj>
      <item>Dino Mate, OIB 75509860584</item>
      <item>HRVATSKI ZAVOD ZA MIROVINSKO OSIGURANJE, OIB 84397956623</item>
    </izvorni_sadrzaj>
    <derivirana_varijabla naziv="DomainObject.Predmet.OstaliListFormatedOIB_1">
      <item>Dino Mate, OIB 75509860584</item>
      <item>HRVATSKI ZAVOD ZA MIROVINSKO OSIGURANJE, OIB 84397956623</item>
    </derivirana_varijabla>
  </DomainObject.Predmet.OstaliListFormatedOIB>
  <DomainObject.Predmet.OstaliListFormatedWithAdress>
    <izvorni_sadrzaj>
      <item>Dino Mate, Donje Podotočje 13, 10410 Donje Podotočje</item>
      <item>HRVATSKI ZAVOD ZA MIROVINSKO OSIGURANJE, Trpimirova 4, 10000 Zagreb</item>
    </izvorni_sadrzaj>
    <derivirana_varijabla naziv="DomainObject.Predmet.OstaliListFormatedWithAdress_1">
      <item>Dino Mate, Donje Podotočje 13, 10410 Donje Podotočje</item>
      <item>HRVATSKI ZAVOD ZA MIROVINSKO OSIGURANJE, Trpimirova 4, 10000 Zagreb</item>
    </derivirana_varijabla>
  </DomainObject.Predmet.OstaliListFormatedWithAdress>
  <DomainObject.Predmet.OstaliListFormatedWithAdressOIB>
    <izvorni_sadrzaj>
      <item>Dino Mate, OIB 75509860584, Donje Podotočje 13, 10410 Donje Podotočje</item>
      <item>HRVATSKI ZAVOD ZA MIROVINSKO OSIGURANJE, OIB 84397956623, Trpimirova 4, 10000 Zagreb</item>
    </izvorni_sadrzaj>
    <derivirana_varijabla naziv="DomainObject.Predmet.OstaliListFormatedWithAdressOIB_1">
      <item>Dino Mate, OIB 75509860584, Donje Podotočje 13, 10410 Donje Podotočje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Dino Mate</item>
      <item>HRVATSKI ZAVOD ZA MIROVINSKO OSIGURANJE</item>
    </izvorni_sadrzaj>
    <derivirana_varijabla naziv="DomainObject.Predmet.OstaliListNazivFormated_1">
      <item>Dino Mate</item>
      <item>HRVATSKI ZAVOD ZA MIROVINSKO OSIGURANJE</item>
    </derivirana_varijabla>
  </DomainObject.Predmet.OstaliListNazivFormated>
  <DomainObject.Predmet.OstaliListNazivFormatedOIB>
    <izvorni_sadrzaj>
      <item>Dino Mate, OIB 75509860584</item>
      <item>HRVATSKI ZAVOD ZA MIROVINSKO OSIGURANJE, OIB 84397956623</item>
    </izvorni_sadrzaj>
    <derivirana_varijabla naziv="DomainObject.Predmet.OstaliListNazivFormatedOIB_1">
      <item>Dino Mate, OIB 75509860584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St-2754/2017-9</izvorni_sadrzaj>
    <derivirana_varijabla naziv="DomainObject.PoslovniBrojDokumenta_1">St-2754/2017-9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TILIA-SGA d.o.o.</izvorni_sadrzaj>
    <derivirana_varijabla naziv="DomainObject.Predmet.ProtustrankaIDrugi_1">TILIA-SGA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TILIA-SGA d.o.o., OIB 19754183320, 1. Ferenščica 29, 10000 Zagreb</izvorni_sadrzaj>
    <derivirana_varijabla naziv="DomainObject.Predmet.ProtustrankaIDrugiAdressOIB_1">TILIA-SGA d.o.o., OIB 19754183320, 1. Ferenščica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TILIA-SGA d.o.o.</item>
      <item>Dino Mate</item>
      <item>HRVATSKI ZAVOD ZA MIROVINSKO OSIGURANJE</item>
    </izvorni_sadrzaj>
    <derivirana_varijabla naziv="DomainObject.Predmet.SudioniciListNaziv_1">
      <item>FINA Regionalni centar Zagreb</item>
      <item>TILIA-SGA d.o.o.</item>
      <item>Dino Mate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TILIA-SGA d.o.o., OIB 19754183320, 1. Ferenščica 29,10000 Zagreb</item>
      <item>Dino Mate, OIB 75509860584, Donje Podotočje 13,10410 Donje Podotočje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TILIA-SGA d.o.o., OIB 19754183320, 1. Ferenščica 29,10000 Zagreb</item>
      <item>Dino Mate, OIB 75509860584, Donje Podotočje 13,10410 Donje Podotočje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19754183320</item>
      <item>, OIB 75509860584</item>
      <item>, OIB 84397956623</item>
    </izvorni_sadrzaj>
    <derivirana_varijabla naziv="DomainObject.Predmet.SudioniciListNazivOIB_1">
      <item>, OIB 85821130368</item>
      <item>, OIB 19754183320</item>
      <item>, OIB 75509860584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2304</properties:Characters>
  <properties:Lines>83</properties:Lines>
  <properties:Paragraphs>35</properties:Paragraphs>
  <properties:TotalTime>1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2018-03-26T09:37:00Z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St-2754/2017-9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