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326a8" w14:paraId="fe326a8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A17D4C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396F43">
        <w:rPr>
          <w:rFonts w:cs="Times New Roman"/>
        </w:rPr>
        <w:t>TAMIRA d.o.o., OIB 43752691088, Jurovec 3 (Općina Sveti Martin Na Muri)</w:t>
      </w:r>
      <w:r w:rsidRPr="00BA3155">
        <w:rPr>
          <w:rFonts w:cs="Times New Roman"/>
        </w:rPr>
        <w:t xml:space="preserve">, dana </w:t>
      </w:r>
      <w:r w:rsidR="00396F43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 w:rsidR="00396F43">
        <w:rPr>
          <w:rFonts w:cs="Times New Roman"/>
        </w:rPr>
        <w:t>TAMIRA d.o.o., OIB 43752691088, Jurovec 3</w:t>
      </w:r>
      <w:r w:rsidRPr="00BA3155">
        <w:rPr>
          <w:rFonts w:cs="Times New Roman"/>
        </w:rPr>
        <w:t xml:space="preserve">, s danom </w:t>
      </w:r>
      <w:r>
        <w:rPr>
          <w:rFonts w:cs="Times New Roman"/>
        </w:rPr>
        <w:t xml:space="preserve"> </w:t>
      </w:r>
      <w:r w:rsidR="00396F43">
        <w:rPr>
          <w:rFonts w:cs="Times New Roman"/>
        </w:rPr>
        <w:t>7. ožujka 2016.</w:t>
      </w:r>
      <w:r>
        <w:rPr>
          <w:rFonts w:cs="Times New Roman"/>
        </w:rPr>
        <w:t xml:space="preserve"> u  </w:t>
      </w:r>
      <w:r w:rsidR="00396F43">
        <w:rPr>
          <w:rFonts w:cs="Times New Roman"/>
        </w:rPr>
        <w:t>14,00</w:t>
      </w:r>
      <w:r w:rsidRPr="00BA3155">
        <w:rPr>
          <w:rFonts w:cs="Times New Roman"/>
        </w:rPr>
        <w:t xml:space="preserve"> sati.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 w:rsidR="00396F43">
        <w:rPr>
          <w:rFonts w:cs="Times New Roman"/>
        </w:rPr>
        <w:t>TAMIRA d.o.o., OIB 43752691088, Jurovec 3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396F43">
        <w:rPr>
          <w:rFonts w:cs="Times New Roman"/>
        </w:rPr>
        <w:t>Marijan Drljanovčan, OIB 49708160625, iz Miholjanca, Antuna Mihanovića 131</w:t>
      </w:r>
      <w:r w:rsidRPr="00BA3155">
        <w:rPr>
          <w:rFonts w:cs="Times New Roman"/>
        </w:rPr>
        <w:t xml:space="preserve">. 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BA3155" w:rsidP="00BA3155" w:rsidR="00BA3155" w:rsidRPr="00396F43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396F43">
        <w:rPr>
          <w:rFonts w:cs="Times New Roman"/>
        </w:rPr>
        <w:t>TAMIRA d.o.o., OIB 43752691088, Jurovec 3</w:t>
      </w:r>
      <w:r w:rsidRPr="00BA3155">
        <w:rPr>
          <w:rFonts w:cs="Times New Roman"/>
        </w:rPr>
        <w:t xml:space="preserve">, bit će brisan </w:t>
      </w:r>
      <w:r w:rsidRPr="00396F43">
        <w:rPr>
          <w:rFonts w:cs="Times New Roman"/>
        </w:rPr>
        <w:t>iz sudskog registra.</w:t>
      </w:r>
    </w:p>
    <w:p w:rsidRDefault="00BA3155" w:rsidP="00BA3155" w:rsidR="00BA3155" w:rsidRPr="00396F43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396F43">
        <w:rPr>
          <w:rFonts w:cs="Times New Roman"/>
        </w:rPr>
        <w:t>26. studenoga 2015.</w:t>
      </w:r>
      <w:r w:rsidRPr="00BA3155">
        <w:rPr>
          <w:rFonts w:cs="Times New Roman"/>
        </w:rP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</w:t>
      </w:r>
      <w:r w:rsidRPr="00396F43">
        <w:rPr>
          <w:rFonts w:cs="Times New Roman"/>
        </w:rPr>
        <w:t>dana nije podnijela javnobilježnički ovjerovljeni prokazni popis imovine i obveza dužnika te kako</w:t>
      </w:r>
      <w:r w:rsidRPr="00BA3155">
        <w:rPr>
          <w:rFonts w:cs="Times New Roman"/>
        </w:rPr>
        <w:t xml:space="preserve">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</w:t>
      </w:r>
      <w:r w:rsidR="00396F43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E15EC3">
        <w:rPr>
          <w:rFonts w:cs="Times New Roman"/>
        </w:rPr>
        <w:t xml:space="preserve">, v. r. </w:t>
      </w: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lastRenderedPageBreak/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396F43">
        <w:rPr>
          <w:rFonts w:cs="Times New Roman"/>
        </w:rPr>
        <w:t xml:space="preserve">TAMIRA d.o.o., Jurovec 3 </w:t>
      </w:r>
    </w:p>
    <w:p w:rsidRDefault="00BA3155" w:rsidP="00BA3155" w:rsidR="00BA3155" w:rsidRPr="00396F43">
      <w:pPr>
        <w:numPr>
          <w:ilvl w:val="0"/>
          <w:numId w:val="2"/>
        </w:numPr>
        <w:spacing w:after="0"/>
        <w:rPr>
          <w:rFonts w:cs="Times New Roman"/>
        </w:rPr>
      </w:pPr>
      <w:r w:rsidRPr="00396F43">
        <w:rPr>
          <w:rFonts w:cs="Times New Roman"/>
        </w:rPr>
        <w:t xml:space="preserve">Direktor dužnika, </w:t>
      </w:r>
      <w:r w:rsidR="00396F43" w:rsidRPr="00396F43">
        <w:rPr>
          <w:rFonts w:cs="Times New Roman"/>
        </w:rPr>
        <w:t>Ivan Goričanec, Jurovec 3</w:t>
      </w:r>
    </w:p>
    <w:p w:rsidRDefault="00BA3155" w:rsidP="00BA3155" w:rsidR="00BA3155" w:rsidRPr="00396F43">
      <w:pPr>
        <w:numPr>
          <w:ilvl w:val="0"/>
          <w:numId w:val="2"/>
        </w:numPr>
        <w:spacing w:after="0"/>
        <w:rPr>
          <w:rFonts w:cs="Times New Roman"/>
        </w:rPr>
      </w:pPr>
      <w:r w:rsidRPr="00396F43">
        <w:rPr>
          <w:rFonts w:cs="Times New Roman"/>
        </w:rPr>
        <w:t>Sudski registar ovog suda radi zabilježbe (odmah i nakon pravomoćnosti)</w:t>
      </w:r>
      <w:r w:rsidRPr="00396F43">
        <w:rPr>
          <w:rFonts w:cs="Times New Roman" w:eastAsia="Calibri"/>
        </w:rPr>
        <w:t xml:space="preserve"> 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396F43">
        <w:rPr>
          <w:rFonts w:cs="Times New Roman"/>
        </w:rPr>
        <w:t xml:space="preserve">Ministarstvo financija, </w:t>
      </w:r>
      <w:r w:rsidRPr="00BA3155">
        <w:rPr>
          <w:rFonts w:cs="Times New Roman"/>
        </w:rPr>
        <w:t xml:space="preserve">Porezna uprava, Područni ured Sjeverna Hrvatska, Ispostava </w:t>
      </w:r>
      <w:r w:rsidR="00E15EC3">
        <w:rPr>
          <w:rFonts w:cs="Times New Roman"/>
        </w:rPr>
        <w:t>Čakovec, Otokara Keršovanija 11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 </w:t>
      </w:r>
      <w:r w:rsidR="00396F43">
        <w:rPr>
          <w:rFonts w:cs="Times New Roman"/>
        </w:rPr>
        <w:t>Marijan Drljanovčan, Miholjanec, Antuna Mihanovića 131</w:t>
      </w:r>
    </w:p>
    <w:p w:rsidRDefault="00DF5515" w:rsidP="00BA3155" w:rsidR="00845967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p w:rsidRDefault="00E15EC3" w:rsidP="00E15EC3" w:rsidR="00E15EC3">
      <w:pPr>
        <w:spacing w:after="0"/>
        <w:ind w:left="360"/>
        <w:rPr>
          <w:rFonts w:cs="Times New Roman"/>
        </w:rPr>
      </w:pPr>
    </w:p>
    <w:p w:rsidRDefault="00E15EC3" w:rsidP="00E15EC3" w:rsidR="00E15EC3">
      <w:pPr>
        <w:spacing w:after="0"/>
        <w:ind w:left="360"/>
        <w:rPr>
          <w:rFonts w:cs="Times New Roman"/>
        </w:rPr>
      </w:pPr>
    </w:p>
    <w:p w:rsidRDefault="00E15EC3" w:rsidP="00E15EC3" w:rsidR="00E15EC3">
      <w:pPr>
        <w:spacing w:after="0"/>
        <w:ind w:left="360"/>
        <w:rPr>
          <w:rFonts w:cs="Times New Roman"/>
        </w:rPr>
      </w:pPr>
    </w:p>
    <w:sectPr w:rsidSect="00E15EC3" w:rsidR="00E15EC3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43D5" w:rsidP="00BA3155" w:rsidR="000643D5">
      <w:pPr>
        <w:spacing w:after="0"/>
      </w:pPr>
      <w:r>
        <w:separator/>
      </w:r>
    </w:p>
  </w:endnote>
  <w:endnote w:id="0" w:type="continuationSeparator">
    <w:p w:rsidRDefault="000643D5" w:rsidP="00BA3155" w:rsidR="000643D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7D4C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43D5" w:rsidP="00BA3155" w:rsidR="000643D5">
      <w:pPr>
        <w:spacing w:after="0"/>
      </w:pPr>
      <w:r>
        <w:separator/>
      </w:r>
    </w:p>
  </w:footnote>
  <w:footnote w:id="0" w:type="continuationSeparator">
    <w:p w:rsidRDefault="000643D5" w:rsidP="00BA3155" w:rsidR="000643D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396F43">
      <w:t>925/15-6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7D392C">
      <w:t>ST-</w:t>
    </w:r>
    <w:r w:rsidR="00396F43">
      <w:t>925/15-6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1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0643D5"/>
    <w:rsid w:val="001042E8"/>
    <w:rsid w:val="0015324E"/>
    <w:rsid w:val="00280824"/>
    <w:rsid w:val="00396F43"/>
    <w:rsid w:val="00443F39"/>
    <w:rsid w:val="00521255"/>
    <w:rsid w:val="00535974"/>
    <w:rsid w:val="0057362D"/>
    <w:rsid w:val="007D392C"/>
    <w:rsid w:val="00A17D4C"/>
    <w:rsid w:val="00B70746"/>
    <w:rsid w:val="00B72CD2"/>
    <w:rsid w:val="00BA3155"/>
    <w:rsid w:val="00D12B3F"/>
    <w:rsid w:val="00D463E2"/>
    <w:rsid w:val="00DF5515"/>
    <w:rsid w:val="00E15EC3"/>
    <w:rsid w:val="00E31D2D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A17D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D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D4C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D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A17D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D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D4C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D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St-925/2015</izvorni_sadrzaj>
    <derivirana_varijabla naziv="DomainObject.Predmet.OznakaBroj_1">St-925/2015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TAMIRA društvo s ograničenom odgovornošću za proizvodnju i uzgoj uzgojno valjanih životinja</izvorni_sadrzaj>
    <derivirana_varijabla naziv="DomainObject.Predmet.ProtustrankaFormated_1">  TAMIRA društvo s ograničenom odgovornošću za proizvodnju i uzgoj uzgojno valjanih životinja</derivirana_varijabla>
  </DomainObject.Predmet.ProtustrankaFormated>
  <DomainObject.Predmet.ProtustrankaFormatedOIB>
    <izvorni_sadrzaj>  TAMIRA društvo s ograničenom odgovornošću za proizvodnju i uzgoj uzgojno valjanih životinja, OIB 43752691088</izvorni_sadrzaj>
    <derivirana_varijabla naziv="DomainObject.Predmet.ProtustrankaFormatedOIB_1">  TAMIRA društvo s ograničenom odgovornošću za proizvodnju i uzgoj uzgojno valjanih životinja, OIB 43752691088</derivirana_varijabla>
  </DomainObject.Predmet.ProtustrankaFormatedOIB>
  <DomainObject.Predmet.ProtustrankaFormatedWithAdress>
    <izvorni_sadrzaj> TAMIRA društvo s ograničenom odgovornošću za proizvodnju i uzgoj uzgojno valjanih životinja, Jurovec 3, 40313 Jurovec</izvorni_sadrzaj>
    <derivirana_varijabla naziv="DomainObject.Predmet.ProtustrankaFormatedWithAdress_1"> TAMIRA društvo s ograničenom odgovornošću za proizvodnju i uzgoj uzgojno valjanih životinja, Jurovec 3, 40313 Jurovec</derivirana_varijabla>
  </DomainObject.Predmet.ProtustrankaFormatedWithAdress>
  <DomainObject.Predmet.ProtustrankaFormatedWithAdressOIB>
    <izvorni_sadrzaj> TAMIRA društvo s ograničenom odgovornošću za proizvodnju i uzgoj uzgojno valjanih životinja, OIB 43752691088, Jurovec 3, 40313 Jurovec</izvorni_sadrzaj>
    <derivirana_varijabla naziv="DomainObject.Predmet.ProtustrankaFormatedWithAdressOIB_1"> TAMIRA društvo s ograničenom odgovornošću za proizvodnju i uzgoj uzgojno valjanih životinja, OIB 43752691088, Jurovec 3, 40313 Jurovec</derivirana_varijabla>
  </DomainObject.Predmet.ProtustrankaFormatedWithAdressOIB>
  <DomainObject.Predmet.ProtustrankaWithAdress>
    <izvorni_sadrzaj>TAMIRA društvo s ograničenom odgovornošću za proizvodnju i uzgoj uzgojno valjanih životinja Jurovec 3, 40313 Jurovec</izvorni_sadrzaj>
    <derivirana_varijabla naziv="DomainObject.Predmet.ProtustrankaWithAdress_1">TAMIRA društvo s ograničenom odgovornošću za proizvodnju i uzgoj uzgojno valjanih životinja Jurovec 3, 40313 Jurovec</derivirana_varijabla>
  </DomainObject.Predmet.ProtustrankaWithAdress>
  <DomainObject.Predmet.ProtustrankaWithAdressOIB>
    <izvorni_sadrzaj>TAMIRA društvo s ograničenom odgovornošću za proizvodnju i uzgoj uzgojno valjanih životinja, OIB 43752691088, Jurovec 3, 40313 Jurovec</izvorni_sadrzaj>
    <derivirana_varijabla naziv="DomainObject.Predmet.ProtustrankaWithAdressOIB_1">TAMIRA društvo s ograničenom odgovornošću za proizvodnju i uzgoj uzgojno valjanih životinja, OIB 43752691088, Jurovec 3, 40313 Jurovec</derivirana_varijabla>
  </DomainObject.Predmet.ProtustrankaWithAdressOIB>
  <DomainObject.Predmet.ProtustrankaNazivFormated>
    <izvorni_sadrzaj>TAMIRA društvo s ograničenom odgovornošću za proizvodnju i uzgoj uzgojno valjanih životinja</izvorni_sadrzaj>
    <derivirana_varijabla naziv="DomainObject.Predmet.ProtustrankaNazivFormated_1">TAMIRA društvo s ograničenom odgovornošću za proizvodnju i uzgoj uzgojno valjanih životinja</derivirana_varijabla>
  </DomainObject.Predmet.ProtustrankaNazivFormated>
  <DomainObject.Predmet.ProtustrankaNazivFormatedOIB>
    <izvorni_sadrzaj>TAMIRA društvo s ograničenom odgovornošću za proizvodnju i uzgoj uzgojno valjanih životinja, OIB 43752691088</izvorni_sadrzaj>
    <derivirana_varijabla naziv="DomainObject.Predmet.ProtustrankaNazivFormatedOIB_1">TAMIRA društvo s ograničenom odgovornošću za proizvodnju i uzgoj uzgojno valjanih životinja, OIB 43752691088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70641.41</izvorni_sadrzaj>
    <derivirana_varijabla naziv="DomainObject.Predmet.TrenutnaVrijednost_1">70641.41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TAMIRA društvo s ograničenom odgovornošću za proizvodnju i uzgoj uzgojno valjanih životinja</item>
    </izvorni_sadrzaj>
    <derivirana_varijabla naziv="DomainObject.Predmet.ProtuStrankaListFormated_1">
      <item>TAMIRA društvo s ograničenom odgovornošću za proizvodnju i uzgoj uzgojno valjanih životinja</item>
    </derivirana_varijabla>
  </DomainObject.Predmet.ProtuStrankaListFormated>
  <DomainObject.Predmet.ProtuStrankaListFormatedOIB>
    <izvorni_sadrzaj>
      <item>TAMIRA društvo s ograničenom odgovornošću za proizvodnju i uzgoj uzgojno valjanih životinja, OIB 43752691088</item>
    </izvorni_sadrzaj>
    <derivirana_varijabla naziv="DomainObject.Predmet.ProtuStrankaListFormatedOIB_1">
      <item>TAMIRA društvo s ograničenom odgovornošću za proizvodnju i uzgoj uzgojno valjanih životinja, OIB 43752691088</item>
    </derivirana_varijabla>
  </DomainObject.Predmet.ProtuStrankaListFormatedOIB>
  <DomainObject.Predmet.ProtuStrankaListFormatedWithAdress>
    <izvorni_sadrzaj>
      <item>TAMIRA društvo s ograničenom odgovornošću za proizvodnju i uzgoj uzgojno valjanih životinja, Jurovec 3, 40313 Jurovec</item>
    </izvorni_sadrzaj>
    <derivirana_varijabla naziv="DomainObject.Predmet.ProtuStrankaListFormatedWithAdress_1">
      <item>TAMIRA društvo s ograničenom odgovornošću za proizvodnju i uzgoj uzgojno valjanih životinja, Jurovec 3, 40313 Jurovec</item>
    </derivirana_varijabla>
  </DomainObject.Predmet.ProtuStrankaListFormatedWithAdress>
  <DomainObject.Predmet.ProtuStrankaListFormatedWithAdressOIB>
    <izvorni_sadrzaj>
      <item>TAMIRA društvo s ograničenom odgovornošću za proizvodnju i uzgoj uzgojno valjanih životinja, OIB 43752691088, Jurovec 3, 40313 Jurovec</item>
    </izvorni_sadrzaj>
    <derivirana_varijabla naziv="DomainObject.Predmet.ProtuStrankaListFormatedWithAdressOIB_1">
      <item>TAMIRA društvo s ograničenom odgovornošću za proizvodnju i uzgoj uzgojno valjanih životinja, OIB 43752691088, Jurovec 3, 40313 Jurovec</item>
    </derivirana_varijabla>
  </DomainObject.Predmet.ProtuStrankaListFormatedWithAdressOIB>
  <DomainObject.Predmet.ProtuStrankaListNazivFormated>
    <izvorni_sadrzaj>
      <item>TAMIRA društvo s ograničenom odgovornošću za proizvodnju i uzgoj uzgojno valjanih životinja</item>
    </izvorni_sadrzaj>
    <derivirana_varijabla naziv="DomainObject.Predmet.ProtuStrankaListNazivFormated_1">
      <item>TAMIRA društvo s ograničenom odgovornošću za proizvodnju i uzgoj uzgojno valjanih životinja</item>
    </derivirana_varijabla>
  </DomainObject.Predmet.ProtuStrankaListNazivFormated>
  <DomainObject.Predmet.ProtuStrankaListNazivFormatedOIB>
    <izvorni_sadrzaj>
      <item>TAMIRA društvo s ograničenom odgovornošću za proizvodnju i uzgoj uzgojno valjanih životinja, OIB 43752691088</item>
    </izvorni_sadrzaj>
    <derivirana_varijabla naziv="DomainObject.Predmet.ProtuStrankaListNazivFormatedOIB_1">
      <item>TAMIRA društvo s ograničenom odgovornošću za proizvodnju i uzgoj uzgojno valjanih životinja, OIB 43752691088</item>
    </derivirana_varijabla>
  </DomainObject.Predmet.ProtuStrankaListNazivFormatedOIB>
  <DomainObject.Predmet.OstaliListFormated>
    <izvorni_sadrzaj>
      <item>E-oglasna ploča</item>
      <item>Sudski registar, Trgovački sud u Varaždinu</item>
      <item>Predrag Goričanec</item>
      <item>Ivan Ivković</item>
    </izvorni_sadrzaj>
    <derivirana_varijabla naziv="DomainObject.Predmet.OstaliListFormated_1">
      <item>E-oglasna ploča</item>
      <item>Sudski registar, Trgovački sud u Varaždinu</item>
      <item>Predrag Goričanec</item>
      <item>Ivan Ivković</item>
    </derivirana_varijabla>
  </DomainObject.Predmet.OstaliListFormated>
  <DomainObject.Predmet.OstaliListFormatedOIB>
    <izvorni_sadrzaj>
      <item>E-oglasna ploča</item>
      <item>Sudski registar, Trgovački sud u Varaždinu</item>
      <item>Predrag Goričanec, OIB 02595409252</item>
      <item>Ivan Ivković</item>
    </izvorni_sadrzaj>
    <derivirana_varijabla naziv="DomainObject.Predmet.OstaliListFormatedOIB_1">
      <item>E-oglasna ploča</item>
      <item>Sudski registar, Trgovački sud u Varaždinu</item>
      <item>Predrag Goričanec, OIB 02595409252</item>
      <item>Ivan Ivković</item>
    </derivirana_varijabla>
  </DomainObject.Predmet.OstaliListFormatedOIB>
  <DomainObject.Predmet.OstaliListFormatedWithAdress>
    <izvorni_sadrzaj>
      <item>E-oglasna ploča</item>
      <item>Sudski registar, Trgovački sud u Varaždinu</item>
      <item>Predrag Goričanec, Gradiščak 78, 40313 Gradiščak</item>
      <item>Ivan Ivković, Kralja Tomislava 14/III, 40000 Čakovec</item>
    </izvorni_sadrzaj>
    <derivirana_varijabla naziv="DomainObject.Predmet.OstaliListFormatedWithAdress_1">
      <item>E-oglasna ploča</item>
      <item>Sudski registar, Trgovački sud u Varaždinu</item>
      <item>Predrag Goričanec, Gradiščak 78, 40313 Gradiščak</item>
      <item>Ivan Ivković, Kralja Tomislava 14/III, 40000 Čakovec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Predrag Goričanec, OIB 02595409252, Gradiščak 78, 40313 Gradiščak</item>
      <item>Ivan Ivković, Kralja Tomislava 14/III, 40000 Čakovec</item>
    </izvorni_sadrzaj>
    <derivirana_varijabla naziv="DomainObject.Predmet.OstaliListFormatedWithAdressOIB_1">
      <item>E-oglasna ploča</item>
      <item>Sudski registar, Trgovački sud u Varaždinu</item>
      <item>Predrag Goričanec, OIB 02595409252, Gradiščak 78, 40313 Gradiščak</item>
      <item>Ivan Ivković, Kralja Tomislava 14/III, 40000 Čakovec</item>
    </derivirana_varijabla>
  </DomainObject.Predmet.OstaliListFormatedWithAdressOIB>
  <DomainObject.Predmet.OstaliListNazivFormated>
    <izvorni_sadrzaj>
      <item>E-oglasna ploča</item>
      <item>Sudski registar, Trgovački sud u Varaždinu</item>
      <item>Predrag Goričanec</item>
      <item>Ivan Ivković</item>
    </izvorni_sadrzaj>
    <derivirana_varijabla naziv="DomainObject.Predmet.OstaliListNazivFormated_1">
      <item>E-oglasna ploča</item>
      <item>Sudski registar, Trgovački sud u Varaždinu</item>
      <item>Predrag Goričanec</item>
      <item>Ivan Ivković</item>
    </derivirana_varijabla>
  </DomainObject.Predmet.OstaliListNazivFormated>
  <DomainObject.Predmet.OstaliListNazivFormatedOIB>
    <izvorni_sadrzaj>
      <item>E-oglasna ploča</item>
      <item>Sudski registar, Trgovački sud u Varaždinu</item>
      <item>Predrag Goričanec, OIB 02595409252</item>
      <item>Ivan Ivković</item>
    </izvorni_sadrzaj>
    <derivirana_varijabla naziv="DomainObject.Predmet.OstaliListNazivFormatedOIB_1">
      <item>E-oglasna ploča</item>
      <item>Sudski registar, Trgovački sud u Varaždinu</item>
      <item>Predrag Goričanec, OIB 02595409252</item>
      <item>Ivan Ivković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TAMIRA društvo s ograničenom odgovornošću za proizvodnju i uzgoj uzgojno valjanih životinja</izvorni_sadrzaj>
    <derivirana_varijabla naziv="DomainObject.Predmet.ProtustrankaIDrugi_1">TAMIRA društvo s ograničenom odgovornošću za proizvodnju i uzgoj uzgojno valjanih životinja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TAMIRA društvo s ograničenom odgovornošću za proizvodnju i uzgoj uzgojno valjanih životinja, OIB 43752691088, Jurovec 3, 40313 Jurovec</izvorni_sadrzaj>
    <derivirana_varijabla naziv="DomainObject.Predmet.ProtustrankaIDrugiAdressOIB_1">TAMIRA društvo s ograničenom odgovornošću za proizvodnju i uzgoj uzgojno valjanih životinja, OIB 43752691088, Jurovec 3, 40313 Jurovec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TAMIRA društvo s ograničenom odgovornošću za proizvodnju i uzgoj uzgojno valjanih životinja</item>
      <item>E-oglasna ploča</item>
      <item>Sudski registar, Trgovački sud u Varaždinu</item>
      <item>Predrag Goričanec</item>
      <item>Ivan Ivković</item>
    </izvorni_sadrzaj>
    <derivirana_varijabla naziv="DomainObject.Predmet.SudioniciListNaziv_1">
      <item>Financijska agencija</item>
      <item>TAMIRA društvo s ograničenom odgovornošću za proizvodnju i uzgoj uzgojno valjanih životinja</item>
      <item>E-oglasna ploča</item>
      <item>Sudski registar, Trgovački sud u Varaždinu</item>
      <item>Predrag Goričanec</item>
      <item>Ivan Ivković</item>
    </derivirana_varijabla>
  </DomainObject.Predmet.SudioniciListNaziv>
  <DomainObject.Predmet.SudioniciListAdressOIB>
    <izvorni_sadrzaj>
      <item>Financijska agencija, OIB 85821130368, A. Cesarca 2,42000 Varaždin</item>
      <item>TAMIRA društvo s ograničenom odgovornošću za proizvodnju i uzgoj uzgojno valjanih životinja, OIB 43752691088, Jurovec 3,40313 Jurovec</item>
      <item>E-oglasna ploča</item>
      <item>Sudski registar, Trgovački sud u Varaždinu</item>
      <item>Predrag Goričanec, OIB 02595409252, Gradiščak 78,40313 Gradiščak</item>
      <item>Ivan Ivković, Kralja Tomislava 14/III,40000 Čakovec</item>
    </izvorni_sadrzaj>
    <derivirana_varijabla naziv="DomainObject.Predmet.SudioniciListAdressOIB_1">
      <item>Financijska agencija, OIB 85821130368, A. Cesarca 2,42000 Varaždin</item>
      <item>TAMIRA društvo s ograničenom odgovornošću za proizvodnju i uzgoj uzgojno valjanih životinja, OIB 43752691088, Jurovec 3,40313 Jurovec</item>
      <item>E-oglasna ploča</item>
      <item>Sudski registar, Trgovački sud u Varaždinu</item>
      <item>Predrag Goričanec, OIB 02595409252, Gradiščak 78,40313 Gradiščak</item>
      <item>Ivan Ivković, Kralja Tomislava 14/III,40000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43752691088</item>
      <item>, OIB null</item>
      <item>, OIB null</item>
      <item>, OIB 02595409252</item>
      <item>, OIB null</item>
    </izvorni_sadrzaj>
    <derivirana_varijabla naziv="DomainObject.Predmet.SudioniciListNazivOIB_1">
      <item>, OIB 85821130368</item>
      <item>, OIB 43752691088</item>
      <item>, OIB null</item>
      <item>, OIB null</item>
      <item>, OIB 02595409252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2646</properties:Characters>
  <properties:Lines>70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2016-03-04T13:45:00Z</dcterms:created>
  <dc:creator>Ljubica Makovec</dc:creator>
  <cp:lastModifiedBy>Ljubica Makovec</cp:lastModifiedBy>
  <cp:lastPrinted>2016-03-07T12:14:00Z</cp:lastPrinted>
  <dcterms:modified xmlns:xsi="http://www.w3.org/2001/XMLSchema-instance" xsi:type="dcterms:W3CDTF">2016-03-07T12:15:00Z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