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fcf0" w14:paraId="2c2fcf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85C52">
        <w:t>174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885C52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85C52" w:rsidRPr="00A56DCC">
        <w:t>FATURETA j.d.o.o. za graditeljstvo i usluge, Zadar, Poljana Pape Aleksandra III 7, OIB: 32239350075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17DA6">
        <w:t>11</w:t>
      </w:r>
      <w:r w:rsidR="00076762">
        <w:t>,</w:t>
      </w:r>
      <w:r w:rsidR="00917DA6">
        <w:t>07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885C52">
        <w:t>Sergej</w:t>
      </w:r>
      <w:r w:rsidR="00885C52" w:rsidRPr="00A56DCC">
        <w:t xml:space="preserve"> Begonj</w:t>
      </w:r>
      <w:r w:rsidR="00885C52">
        <w:t>a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85C52" w:rsidRPr="00A56DCC">
        <w:t>FATURETA j.d.o.o. za graditeljstvo i usluge, Zadar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917DA6">
        <w:t>PBZ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17DA6">
        <w:t>soboslikarski radovi.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>Dužnik navodi da</w:t>
      </w:r>
      <w:r w:rsidR="00917DA6">
        <w:t xml:space="preserve"> ne</w:t>
      </w:r>
      <w:r>
        <w:t xml:space="preserve"> posluje i da </w:t>
      </w:r>
      <w:r w:rsidR="00917DA6">
        <w:t>nema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</w:t>
      </w:r>
      <w:r w:rsidR="00917DA6">
        <w:t>avodi da od imovine nema ništa, da je radio sa opremom koja je relativno jeftina, a druge imovine nema.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 xml:space="preserve">Zna da je žiro račun u blokadi za oko </w:t>
      </w:r>
      <w:r w:rsidR="00917DA6">
        <w:t>16.000,00</w:t>
      </w:r>
      <w:r>
        <w:t xml:space="preserve"> kuna</w:t>
      </w:r>
      <w:r w:rsidR="003A1240">
        <w:t>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FB4106" w:rsidP="00BF0D3C" w:rsidR="00FB4106">
      <w:pPr>
        <w:jc w:val="both"/>
      </w:pPr>
    </w:p>
    <w:p w:rsidRDefault="00885C52" w:rsidP="00BF0D3C" w:rsidR="00FF1EAF">
      <w:pPr>
        <w:jc w:val="both"/>
      </w:pPr>
      <w:r>
        <w:lastRenderedPageBreak/>
        <w:t>Sergej</w:t>
      </w:r>
      <w:r w:rsidRPr="00A56DCC">
        <w:t xml:space="preserve"> Begonj</w:t>
      </w:r>
      <w:r>
        <w:t>a</w:t>
      </w:r>
      <w:r w:rsidR="00A9280C">
        <w:t xml:space="preserve"> </w:t>
      </w:r>
      <w:r w:rsidR="00FF1EAF">
        <w:t>navodi da je nje</w:t>
      </w:r>
      <w:r w:rsidR="00917DA6">
        <w:t>gov</w:t>
      </w:r>
      <w:r w:rsidR="00FF1EAF">
        <w:t xml:space="preserve"> broj mobitela:</w:t>
      </w:r>
      <w:r w:rsidR="00917DA6">
        <w:t xml:space="preserve"> 095/751-0153</w:t>
      </w:r>
    </w:p>
    <w:p w:rsidRDefault="003329A2" w:rsidP="003A1240" w:rsidR="003329A2" w:rsidRPr="002C241F">
      <w:pPr>
        <w:jc w:val="both"/>
      </w:pPr>
    </w:p>
    <w:p w:rsidRDefault="003A1240" w:rsidP="003A1240" w:rsidR="00917DA6">
      <w:pPr>
        <w:jc w:val="both"/>
      </w:pPr>
      <w:r>
        <w:t>Knjigovodstvo je vođeno u servisu</w:t>
      </w:r>
      <w:r w:rsidR="00917DA6">
        <w:t xml:space="preserve"> kod Jadranke</w:t>
      </w:r>
      <w:r>
        <w:t xml:space="preserve">, a dokumentacija se nalazi </w:t>
      </w:r>
      <w:r w:rsidR="00917DA6">
        <w:t>kod njega.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917DA6">
        <w:t>11,10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E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85C52">
      <w:t>174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85C52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57E8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C1A3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01D3"/>
    <w:rsid w:val="002A19F0"/>
    <w:rsid w:val="002A3B6E"/>
    <w:rsid w:val="002A5A4E"/>
    <w:rsid w:val="002B4C20"/>
    <w:rsid w:val="002B6099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76A55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85C52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17DA6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0C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27879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7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7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11:07</izvorni_sadrzaj>
    <derivirana_varijabla naziv="DomainObject.StvarniPocetakVrijeme_1">11:07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St-174/2018-7</izvorni_sadrzaj>
    <derivirana_varijabla naziv="DomainObject.Zapisnik.Oznaka_1">St-174/2018-7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FATURETA j.d.o.o. za graditeljstvo i usluge</izvorni_sadrzaj>
    <derivirana_varijabla naziv="DomainObject.Predmet.ProtustrankaFormated_1">  FATURETA j.d.o.o. za graditeljstvo i usluge</derivirana_varijabla>
  </DomainObject.Predmet.ProtustrankaFormated>
  <DomainObject.Predmet.ProtustrankaFormatedOIB>
    <izvorni_sadrzaj>  FATURETA j.d.o.o. za graditeljstvo i usluge, OIB 32239350075</izvorni_sadrzaj>
    <derivirana_varijabla naziv="DomainObject.Predmet.ProtustrankaFormatedOIB_1">  FATURETA j.d.o.o. za graditeljstvo i usluge, OIB 32239350075</derivirana_varijabla>
  </DomainObject.Predmet.ProtustrankaFormatedOIB>
  <DomainObject.Predmet.ProtustrankaFormatedWithAdress>
    <izvorni_sadrzaj> FATURETA j.d.o.o. za graditeljstvo i usluge, Poljana Pape Aleksandra III 7, 23000 Zadar</izvorni_sadrzaj>
    <derivirana_varijabla naziv="DomainObject.Predmet.ProtustrankaFormatedWithAdress_1"> FATURETA j.d.o.o. za graditeljstvo i usluge, Poljana Pape Aleksandra III 7, 23000 Zadar</derivirana_varijabla>
  </DomainObject.Predmet.ProtustrankaFormatedWithAdress>
  <DomainObject.Predmet.ProtustrankaFormatedWithAdressOIB>
    <izvorni_sadrzaj> FATURETA j.d.o.o. za graditeljstvo i usluge, OIB 32239350075, Poljana Pape Aleksandra III 7, 23000 Zadar</izvorni_sadrzaj>
    <derivirana_varijabla naziv="DomainObject.Predmet.ProtustrankaFormatedWithAdressOIB_1"> FATURETA j.d.o.o. za graditeljstvo i usluge, OIB 32239350075, Poljana Pape Aleksandra III 7, 23000 Zadar</derivirana_varijabla>
  </DomainObject.Predmet.ProtustrankaFormatedWithAdressOIB>
  <DomainObject.Predmet.ProtustrankaWithAdress>
    <izvorni_sadrzaj>FATURETA j.d.o.o. za graditeljstvo i usluge Poljana Pape Aleksandra III 7, 23000 Zadar</izvorni_sadrzaj>
    <derivirana_varijabla naziv="DomainObject.Predmet.ProtustrankaWithAdress_1">FATURETA j.d.o.o. za graditeljstvo i usluge Poljana Pape Aleksandra III 7, 23000 Zadar</derivirana_varijabla>
  </DomainObject.Predmet.ProtustrankaWithAdress>
  <DomainObject.Predmet.ProtustrankaWithAdressOIB>
    <izvorni_sadrzaj>FATURETA j.d.o.o. za graditeljstvo i usluge, OIB 32239350075, Poljana Pape Aleksandra III 7, 23000 Zadar</izvorni_sadrzaj>
    <derivirana_varijabla naziv="DomainObject.Predmet.ProtustrankaWithAdressOIB_1">FATURETA j.d.o.o. za graditeljstvo i usluge, OIB 32239350075, Poljana Pape Aleksandra III 7, 23000 Zadar</derivirana_varijabla>
  </DomainObject.Predmet.ProtustrankaWithAdressOIB>
  <DomainObject.Predmet.ProtustrankaNazivFormated>
    <izvorni_sadrzaj>FATURETA j.d.o.o. za graditeljstvo i usluge</izvorni_sadrzaj>
    <derivirana_varijabla naziv="DomainObject.Predmet.ProtustrankaNazivFormated_1">FATURETA j.d.o.o. za graditeljstvo i usluge</derivirana_varijabla>
  </DomainObject.Predmet.ProtustrankaNazivFormated>
  <DomainObject.Predmet.ProtustrankaNazivFormatedOIB>
    <izvorni_sadrzaj>FATURETA j.d.o.o. za graditeljstvo i usluge, OIB 32239350075</izvorni_sadrzaj>
    <derivirana_varijabla naziv="DomainObject.Predmet.ProtustrankaNazivFormatedOIB_1">FATURETA j.d.o.o. za graditeljstvo i usluge, OIB 32239350075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FATURETA j.d.o.o. za graditeljstvo i usluge</item>
    </izvorni_sadrzaj>
    <derivirana_varijabla naziv="DomainObject.Predmet.ProtuStrankaListFormated_1">
      <item>FATURETA j.d.o.o. za graditeljstvo i usluge</item>
    </derivirana_varijabla>
  </DomainObject.Predmet.ProtuStrankaListFormated>
  <DomainObject.Predmet.ProtuStrankaListFormatedOIB>
    <izvorni_sadrzaj>
      <item>FATURETA j.d.o.o. za graditeljstvo i usluge, OIB 32239350075</item>
    </izvorni_sadrzaj>
    <derivirana_varijabla naziv="DomainObject.Predmet.ProtuStrankaListFormatedOIB_1">
      <item>FATURETA j.d.o.o. za graditeljstvo i usluge, OIB 32239350075</item>
    </derivirana_varijabla>
  </DomainObject.Predmet.ProtuStrankaListFormatedOIB>
  <DomainObject.Predmet.ProtuStrankaListFormatedWithAdress>
    <izvorni_sadrzaj>
      <item>FATURETA j.d.o.o. za graditeljstvo i usluge, Poljana Pape Aleksandra III 7, 23000 Zadar</item>
    </izvorni_sadrzaj>
    <derivirana_varijabla naziv="DomainObject.Predmet.ProtuStrankaListFormatedWithAdress_1">
      <item>FATURETA j.d.o.o. za graditeljstvo i usluge, Poljana Pape Aleksandra III 7, 23000 Zadar</item>
    </derivirana_varijabla>
  </DomainObject.Predmet.ProtuStrankaListFormatedWithAdress>
  <DomainObject.Predmet.ProtuStrankaListFormatedWithAdressOIB>
    <izvorni_sadrzaj>
      <item>FATURETA j.d.o.o. za graditeljstvo i usluge, OIB 32239350075, Poljana Pape Aleksandra III 7, 23000 Zadar</item>
    </izvorni_sadrzaj>
    <derivirana_varijabla naziv="DomainObject.Predmet.ProtuStrankaListFormatedWithAdressOIB_1">
      <item>FATURETA j.d.o.o. za graditeljstvo i usluge, OIB 32239350075, Poljana Pape Aleksandra III 7, 23000 Zadar</item>
    </derivirana_varijabla>
  </DomainObject.Predmet.ProtuStrankaListFormatedWithAdressOIB>
  <DomainObject.Predmet.ProtuStrankaListNazivFormated>
    <izvorni_sadrzaj>
      <item>FATURETA j.d.o.o. za graditeljstvo i usluge</item>
    </izvorni_sadrzaj>
    <derivirana_varijabla naziv="DomainObject.Predmet.ProtuStrankaListNazivFormated_1">
      <item>FATURETA j.d.o.o. za graditeljstvo i usluge</item>
    </derivirana_varijabla>
  </DomainObject.Predmet.ProtuStrankaListNazivFormated>
  <DomainObject.Predmet.ProtuStrankaListNazivFormatedOIB>
    <izvorni_sadrzaj>
      <item>FATURETA j.d.o.o. za graditeljstvo i usluge, OIB 32239350075</item>
    </izvorni_sadrzaj>
    <derivirana_varijabla naziv="DomainObject.Predmet.ProtuStrankaListNazivFormatedOIB_1">
      <item>FATURETA j.d.o.o. za graditeljstvo i usluge, OIB 32239350075</item>
    </derivirana_varijabla>
  </DomainObject.Predmet.ProtuStrankaListNazivFormatedOIB>
  <DomainObject.Predmet.OstaliListFormated>
    <izvorni_sadrzaj>
      <item>Sergej Begonja</item>
    </izvorni_sadrzaj>
    <derivirana_varijabla naziv="DomainObject.Predmet.OstaliListFormated_1">
      <item>Sergej Begonja</item>
    </derivirana_varijabla>
  </DomainObject.Predmet.OstaliListFormated>
  <DomainObject.Predmet.OstaliListFormatedOIB>
    <izvorni_sadrzaj>
      <item>Sergej Begonja, OIB 16334571951</item>
    </izvorni_sadrzaj>
    <derivirana_varijabla naziv="DomainObject.Predmet.OstaliListFormatedOIB_1">
      <item>Sergej Begonja, OIB 16334571951</item>
    </derivirana_varijabla>
  </DomainObject.Predmet.OstaliListFormatedOIB>
  <DomainObject.Predmet.OstaliListFormatedWithAdress>
    <izvorni_sadrzaj>
      <item>Sergej Begonja, Poljana Pape Aleksandra Iii 7, 23000 Zadar</item>
    </izvorni_sadrzaj>
    <derivirana_varijabla naziv="DomainObject.Predmet.OstaliListFormatedWithAdress_1">
      <item>Sergej Begonja, Poljana Pape Aleksandra Iii 7, 23000 Zadar</item>
    </derivirana_varijabla>
  </DomainObject.Predmet.OstaliListFormatedWithAdress>
  <DomainObject.Predmet.OstaliListFormatedWithAdressOIB>
    <izvorni_sadrzaj>
      <item>Sergej Begonja, OIB 16334571951, Poljana Pape Aleksandra Iii 7, 23000 Zadar</item>
    </izvorni_sadrzaj>
    <derivirana_varijabla naziv="DomainObject.Predmet.OstaliListFormatedWithAdressOIB_1">
      <item>Sergej Begonja, OIB 16334571951, Poljana Pape Aleksandra Iii 7, 23000 Zadar</item>
    </derivirana_varijabla>
  </DomainObject.Predmet.OstaliListFormatedWithAdressOIB>
  <DomainObject.Predmet.OstaliListNazivFormated>
    <izvorni_sadrzaj>
      <item>Sergej Begonja</item>
    </izvorni_sadrzaj>
    <derivirana_varijabla naziv="DomainObject.Predmet.OstaliListNazivFormated_1">
      <item>Sergej Begonja</item>
    </derivirana_varijabla>
  </DomainObject.Predmet.OstaliListNazivFormated>
  <DomainObject.Predmet.OstaliListNazivFormatedOIB>
    <izvorni_sadrzaj>
      <item>Sergej Begonja, OIB 16334571951</item>
    </izvorni_sadrzaj>
    <derivirana_varijabla naziv="DomainObject.Predmet.OstaliListNazivFormatedOIB_1">
      <item>Sergej Begonja, OIB 16334571951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St-174/2018-7</izvorni_sadrzaj>
    <derivirana_varijabla naziv="DomainObject.PoslovniBrojDokumenta_1">St-174/2018-7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FATURETA j.d.o.o. za graditeljstvo i usluge</izvorni_sadrzaj>
    <derivirana_varijabla naziv="DomainObject.Predmet.ProtustrankaIDrugi_1">FATURETA j.d.o.o. za graditeljstvo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FATURETA j.d.o.o. za graditeljstvo i usluge, OIB 32239350075, Poljana Pape Aleksandra III 7, 23000 Zadar</izvorni_sadrzaj>
    <derivirana_varijabla naziv="DomainObject.Predmet.ProtustrankaIDrugiAdressOIB_1">FATURETA j.d.o.o. za graditeljstvo i usluge, OIB 32239350075, Poljana Pape Aleksandra III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FATURETA j.d.o.o. za graditeljstvo i usluge</item>
      <item>Sergej Begonja</item>
    </izvorni_sadrzaj>
    <derivirana_varijabla naziv="DomainObject.Predmet.SudioniciListNaziv_1">
      <item>FINA</item>
      <item>FATURETA j.d.o.o. za graditeljstvo i usluge</item>
      <item>Sergej Begonja</item>
    </derivirana_varijabla>
  </DomainObject.Predmet.SudioniciListNaziv>
  <DomainObject.Predmet.SudioniciListAdressOIB>
    <izvorni_sadrzaj>
      <item>FINA, OIB 85821130368, Ivana Danila 4,23000 Zadar</item>
      <item>FATURETA j.d.o.o. za graditeljstvo i usluge, OIB 32239350075, Poljana Pape Aleksandra III 7,23000 Zadar</item>
      <item>Sergej Begonja, OIB 16334571951, Poljana Pape Aleksandra Iii 7,23000 Zadar</item>
    </izvorni_sadrzaj>
    <derivirana_varijabla naziv="DomainObject.Predmet.SudioniciListAdressOIB_1">
      <item>FINA, OIB 85821130368, Ivana Danila 4,23000 Zadar</item>
      <item>FATURETA j.d.o.o. za graditeljstvo i usluge, OIB 32239350075, Poljana Pape Aleksandra III 7,23000 Zadar</item>
      <item>Sergej Begonja, OIB 16334571951, Poljana Pape Aleksandra Iii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32239350075</item>
      <item>, OIB 16334571951</item>
    </izvorni_sadrzaj>
    <derivirana_varijabla naziv="DomainObject.Predmet.SudioniciListNazivOIB_1">
      <item>, OIB 85821130368</item>
      <item>, OIB 32239350075</item>
      <item>, OIB 16334571951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1761</properties:Characters>
  <properties:Lines>77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2018-07-03T05:44:00Z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2018-07-04T05:50:00Z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St-174/2018-7 / Zapisnik - Ročište radi izjašnjenja o prijedlogu za otvaranje steč.post (1 St-174-2018-povodom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