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a2ec" w14:paraId="f38a2e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E6E7E">
        <w:t>5313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E6E7E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E6E7E">
        <w:t xml:space="preserve">UDRUGA ZA SPORTSKI, KULTURNI I KREATIVNI RAZVOJ LAVIĆI KARLOVAC, Karlovac, Ljudevita Jonkea 7 </w:t>
      </w:r>
      <w:r w:rsidR="00AC4528">
        <w:t>(OIB</w:t>
      </w:r>
      <w:r w:rsidR="00CB0338">
        <w:t>:</w:t>
      </w:r>
      <w:r w:rsidR="00EE6E7E">
        <w:t xml:space="preserve"> 23635141172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E6E7E">
        <w:t xml:space="preserve">3.134,95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E6E7E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17DD6"/>
    <w:rsid w:val="008613BD"/>
    <w:rsid w:val="00863025"/>
    <w:rsid w:val="00871F01"/>
    <w:rsid w:val="00910A89"/>
    <w:rsid w:val="00920CA0"/>
    <w:rsid w:val="009218D2"/>
    <w:rsid w:val="009419D8"/>
    <w:rsid w:val="00946FC6"/>
    <w:rsid w:val="00A6786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EE6E7E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5313</izvorni_sadrzaj>
    <derivirana_varijabla naziv="DomainObject.Predmet.Broj_1">5313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St-5313/2015</izvorni_sadrzaj>
    <derivirana_varijabla naziv="DomainObject.Predmet.OznakaBroj_1">St-5313/2015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sportski, kulturni i kreativni razvoj Lavići Karlovac zastupanog po punomoćniku Zlata Golubić</izvorni_sadrzaj>
    <derivirana_varijabla naziv="DomainObject.Predmet.ProtustrankaFormated_1">  Udruga za sportski, kulturni i kreativni razvoj Lavići Karlovac zastupanog po punomoćniku Zlata Golubić</derivirana_varijabla>
  </DomainObject.Predmet.ProtustrankaFormated>
  <DomainObject.Predmet.ProtustrankaFormatedOIB>
    <izvorni_sadrzaj>  Udruga za sportski, kulturni i kreativni razvoj Lavići Karlovac, OIB 23635141172 zastupanog po punomoćniku Zlata Golubić</izvorni_sadrzaj>
    <derivirana_varijabla naziv="DomainObject.Predmet.ProtustrankaFormatedOIB_1">  Udruga za sportski, kulturni i kreativni razvoj Lavići Karlovac, OIB 23635141172 zastupanog po punomoćniku Zlata Golubić</derivirana_varijabla>
  </DomainObject.Predmet.ProtustrankaFormatedOIB>
  <DomainObject.Predmet.ProtustrankaFormatedWithAdress>
    <izvorni_sadrzaj> Udruga za sportski, kulturni i kreativni razvoj Lavići Karlovac, Ljudevita Jonkea 7, 47000 Karlovac zastupanog po punomoćniku Zlata Golubić</izvorni_sadrzaj>
    <derivirana_varijabla naziv="DomainObject.Predmet.ProtustrankaFormatedWithAdress_1"> Udruga za sportski, kulturni i kreativni razvoj Lavići Karlovac, Ljudevita Jonkea 7, 47000 Karlovac zastupanog po punomoćniku Zlata Golubić</derivirana_varijabla>
  </DomainObject.Predmet.ProtustrankaFormatedWithAdress>
  <DomainObject.Predmet.ProtustrankaFormatedWithAdressOIB>
    <izvorni_sadrzaj> Udruga za sportski, kulturni i kreativni razvoj Lavići Karlovac, OIB 23635141172, Ljudevita Jonkea 7, 47000 Karlovac zastupanog po punomoćniku Zlata Golubić</izvorni_sadrzaj>
    <derivirana_varijabla naziv="DomainObject.Predmet.ProtustrankaFormatedWithAdressOIB_1"> Udruga za sportski, kulturni i kreativni razvoj Lavići Karlovac, OIB 23635141172, Ljudevita Jonkea 7, 47000 Karlovac zastupanog po punomoćniku Zlata Golubić</derivirana_varijabla>
  </DomainObject.Predmet.ProtustrankaFormatedWithAdressOIB>
  <DomainObject.Predmet.ProtustrankaWithAdress>
    <izvorni_sadrzaj>Udruga za sportski, kulturni i kreativni razvoj Lavići Karlovac Ljudevita Jonkea 7, 47000 Karlovac</izvorni_sadrzaj>
    <derivirana_varijabla naziv="DomainObject.Predmet.ProtustrankaWithAdress_1">Udruga za sportski, kulturni i kreativni razvoj Lavići Karlovac Ljudevita Jonkea 7, 47000 Karlovac</derivirana_varijabla>
  </DomainObject.Predmet.ProtustrankaWithAdress>
  <DomainObject.Predmet.ProtustrankaWithAdressOIB>
    <izvorni_sadrzaj>Udruga za sportski, kulturni i kreativni razvoj Lavići Karlovac, OIB 23635141172, Ljudevita Jonkea 7, 47000 Karlovac</izvorni_sadrzaj>
    <derivirana_varijabla naziv="DomainObject.Predmet.ProtustrankaWithAdressOIB_1">Udruga za sportski, kulturni i kreativni razvoj Lavići Karlovac, OIB 23635141172, Ljudevita Jonkea 7, 47000 Karlovac</derivirana_varijabla>
  </DomainObject.Predmet.ProtustrankaWithAdressOIB>
  <DomainObject.Predmet.ProtustrankaNazivFormated>
    <izvorni_sadrzaj>Udruga za sportski, kulturni i kreativni razvoj Lavići Karlovac</izvorni_sadrzaj>
    <derivirana_varijabla naziv="DomainObject.Predmet.ProtustrankaNazivFormated_1">Udruga za sportski, kulturni i kreativni razvoj Lavići Karlovac</derivirana_varijabla>
  </DomainObject.Predmet.ProtustrankaNazivFormated>
  <DomainObject.Predmet.ProtustrankaNazivFormatedOIB>
    <izvorni_sadrzaj>Udruga za sportski, kulturni i kreativni razvoj Lavići Karlovac, OIB 23635141172</izvorni_sadrzaj>
    <derivirana_varijabla naziv="DomainObject.Predmet.ProtustrankaNazivFormatedOIB_1">Udruga za sportski, kulturni i kreativni razvoj Lavići Karlovac, OIB 23635141172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Udruga za sportski, kulturni i kreativni razvoj Lavići Karlovac zastupanog po punomoćniku Zlata Golubić</item>
    </izvorni_sadrzaj>
    <derivirana_varijabla naziv="DomainObject.Predmet.ProtuStrankaListFormated_1">
      <item>Udruga za sportski, kulturni i kreativni razvoj Lavići Karlovac zastupanog po punomoćniku Zlata Golubić</item>
    </derivirana_varijabla>
  </DomainObject.Predmet.ProtuStrankaListFormated>
  <DomainObject.Predmet.ProtuStrankaListFormatedOIB>
    <izvorni_sadrzaj>
      <item>Udruga za sportski, kulturni i kreativni razvoj Lavići Karlovac, OIB 23635141172 zastupanog po punomoćniku Zlata Golubić</item>
    </izvorni_sadrzaj>
    <derivirana_varijabla naziv="DomainObject.Predmet.ProtuStrankaListFormatedOIB_1">
      <item>Udruga za sportski, kulturni i kreativni razvoj Lavići Karlovac, OIB 23635141172 zastupanog po punomoćniku Zlata Golubić</item>
    </derivirana_varijabla>
  </DomainObject.Predmet.ProtuStrankaListFormatedOIB>
  <DomainObject.Predmet.ProtuStrankaListFormatedWithAdress>
    <izvorni_sadrzaj>
      <item>Udruga za sportski, kulturni i kreativni razvoj Lavići Karlovac, Ljudevita Jonkea 7, 47000 Karlovac zastupanog po punomoćniku Zlata Golubić</item>
    </izvorni_sadrzaj>
    <derivirana_varijabla naziv="DomainObject.Predmet.ProtuStrankaListFormatedWithAdress_1">
      <item>Udruga za sportski, kulturni i kreativni razvoj Lavići Karlovac, Ljudevita Jonkea 7, 47000 Karlovac zastupanog po punomoćniku Zlata Golubić</item>
    </derivirana_varijabla>
  </DomainObject.Predmet.ProtuStrankaListFormatedWithAdress>
  <DomainObject.Predmet.ProtuStrankaListFormatedWithAdressOIB>
    <izvorni_sadrzaj>
      <item>Udruga za sportski, kulturni i kreativni razvoj Lavići Karlovac, OIB 23635141172, Ljudevita Jonkea 7, 47000 Karlovac zastupanog po punomoćniku Zlata Golubić</item>
    </izvorni_sadrzaj>
    <derivirana_varijabla naziv="DomainObject.Predmet.ProtuStrankaListFormatedWithAdressOIB_1">
      <item>Udruga za sportski, kulturni i kreativni razvoj Lavići Karlovac, OIB 23635141172, Ljudevita Jonkea 7, 47000 Karlovac zastupanog po punomoćniku Zlata Golubić</item>
    </derivirana_varijabla>
  </DomainObject.Predmet.ProtuStrankaListFormatedWithAdressOIB>
  <DomainObject.Predmet.ProtuStrankaListNazivFormated>
    <izvorni_sadrzaj>
      <item>Udruga za sportski, kulturni i kreativni razvoj Lavići Karlovac</item>
    </izvorni_sadrzaj>
    <derivirana_varijabla naziv="DomainObject.Predmet.ProtuStrankaListNazivFormated_1">
      <item>Udruga za sportski, kulturni i kreativni razvoj Lavići Karlovac</item>
    </derivirana_varijabla>
  </DomainObject.Predmet.ProtuStrankaListNazivFormated>
  <DomainObject.Predmet.ProtuStrankaListNazivFormatedOIB>
    <izvorni_sadrzaj>
      <item>Udruga za sportski, kulturni i kreativni razvoj Lavići Karlovac, OIB 23635141172</item>
    </izvorni_sadrzaj>
    <derivirana_varijabla naziv="DomainObject.Predmet.ProtuStrankaListNazivFormatedOIB_1">
      <item>Udruga za sportski, kulturni i kreativni razvoj Lavići Karlovac, OIB 23635141172</item>
    </derivirana_varijabla>
  </DomainObject.Predmet.ProtuStrankaListNazivFormatedOIB>
  <DomainObject.Predmet.OstaliListFormated>
    <izvorni_sadrzaj>
      <item>Zlata Golubić punomoćnik sudionika u postupku Udruga za sportski, kulturni i kreativni razvoj Lavići Karlovac</item>
    </izvorni_sadrzaj>
    <derivirana_varijabla naziv="DomainObject.Predmet.OstaliListFormated_1">
      <item>Zlata Golubić punomoćnik sudionika u postupku Udruga za sportski, kulturni i kreativni razvoj Lavići Karlovac</item>
    </derivirana_varijabla>
  </DomainObject.Predmet.OstaliListFormated>
  <DomainObject.Predmet.OstaliListFormatedOIB>
    <izvorni_sadrzaj>
      <item>Zlata Golubić, OIB 01018615254 punomoćnik sudionika u postupku Udruga za sportski, kulturni i kreativni razvoj Lavići Karlovac</item>
    </izvorni_sadrzaj>
    <derivirana_varijabla naziv="DomainObject.Predmet.OstaliListFormatedOIB_1">
      <item>Zlata Golubić, OIB 01018615254 punomoćnik sudionika u postupku Udruga za sportski, kulturni i kreativni razvoj Lavići Karlovac</item>
    </derivirana_varijabla>
  </DomainObject.Predmet.OstaliListFormatedOIB>
  <DomainObject.Predmet.OstaliListFormatedWithAdress>
    <izvorni_sadrzaj>
      <item>Zlata Golubić, Ljudevita Jonkea 7, 47000 Karlovac punomoćnik sudionika u postupku Udruga za sportski, kulturni i kreativni razvoj Lavići Karlovac</item>
    </izvorni_sadrzaj>
    <derivirana_varijabla naziv="DomainObject.Predmet.OstaliListFormatedWithAdress_1">
      <item>Zlata Golubić, Ljudevita Jonkea 7, 47000 Karlovac punomoćnik sudionika u postupku Udruga za sportski, kulturni i kreativni razvoj Lavići Karlovac</item>
    </derivirana_varijabla>
  </DomainObject.Predmet.OstaliListFormatedWithAdress>
  <DomainObject.Predmet.OstaliListFormatedWithAdressOIB>
    <izvorni_sadrzaj>
      <item>Zlata Golubić, OIB 01018615254, Ljudevita Jonkea 7, 47000 Karlovac punomoćnik sudionika u postupku Udruga za sportski, kulturni i kreativni razvoj Lavići Karlovac</item>
    </izvorni_sadrzaj>
    <derivirana_varijabla naziv="DomainObject.Predmet.OstaliListFormatedWithAdressOIB_1">
      <item>Zlata Golubić, OIB 01018615254, Ljudevita Jonkea 7, 47000 Karlovac punomoćnik sudionika u postupku Udruga za sportski, kulturni i kreativni razvoj Lavići Karlovac</item>
    </derivirana_varijabla>
  </DomainObject.Predmet.OstaliListFormatedWithAdressOIB>
  <DomainObject.Predmet.OstaliListNazivFormated>
    <izvorni_sadrzaj>
      <item>Zlata Golubić</item>
    </izvorni_sadrzaj>
    <derivirana_varijabla naziv="DomainObject.Predmet.OstaliListNazivFormated_1">
      <item>Zlata Golubić</item>
    </derivirana_varijabla>
  </DomainObject.Predmet.OstaliListNazivFormated>
  <DomainObject.Predmet.OstaliListNazivFormatedOIB>
    <izvorni_sadrzaj>
      <item>Zlata Golubić, OIB 01018615254</item>
    </izvorni_sadrzaj>
    <derivirana_varijabla naziv="DomainObject.Predmet.OstaliListNazivFormatedOIB_1">
      <item>Zlata Golubić, OIB 01018615254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Udruga za sportski, kulturni i kreativni razvoj Lavići Karlovac</izvorni_sadrzaj>
    <derivirana_varijabla naziv="DomainObject.Predmet.ProtustrankaIDrugi_1">Udruga za sportski, kulturni i kreativni razvoj Lavići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Udruga za sportski, kulturni i kreativni razvoj Lavići Karlovac, OIB 23635141172, Ljudevita Jonkea 7, 47000 Karlovac</izvorni_sadrzaj>
    <derivirana_varijabla naziv="DomainObject.Predmet.ProtustrankaIDrugiAdressOIB_1">Udruga za sportski, kulturni i kreativni razvoj Lavići Karlovac, OIB 23635141172, Ljudevita Jonkea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Udruga za sportski, kulturni i kreativni razvoj Lavići Karlovac</item>
      <item>Zlata Golubić</item>
    </izvorni_sadrzaj>
    <derivirana_varijabla naziv="DomainObject.Predmet.SudioniciListNaziv_1">
      <item>Fina, regionalni centar Zagreb, podružnica Karlovac</item>
      <item>Udruga za sportski, kulturni i kreativni razvoj Lavići Karlovac</item>
      <item>Zlata Golubić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Udruga za sportski, kulturni i kreativni razvoj Lavići Karlovac, OIB 23635141172, Ljudevita Jonkea 7,47000 Karlovac</item>
      <item>Zlata Golubić, OIB 01018615254, Ljudevita Jonkea 7,47000 Karlovac</item>
    </izvorni_sadrzaj>
    <derivirana_varijabla naziv="DomainObject.Predmet.SudioniciListAdressOIB_1">
      <item>Fina, regionalni centar Zagreb, podružnica Karlovac, OIB 85821130368, Vitezovićeva 1,47000 Karlovac</item>
      <item>Udruga za sportski, kulturni i kreativni razvoj Lavići Karlovac, OIB 23635141172, Ljudevita Jonkea 7,47000 Karlovac</item>
      <item>Zlata Golubić, OIB 01018615254, Ljudevita Jonkea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23635141172</item>
      <item>, OIB 01018615254</item>
    </izvorni_sadrzaj>
    <derivirana_varijabla naziv="DomainObject.Predmet.SudioniciListNazivOIB_1">
      <item>, OIB 85821130368</item>
      <item>, OIB 23635141172</item>
      <item>, OIB 01018615254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2015-12-30T12:04:00Z</dcterms:created>
  <dc:creator>ilukac</dc:creator>
  <cp:lastModifiedBy>Anita Ban</cp:lastModifiedBy>
  <cp:lastPrinted>2015-11-18T13:13:00Z</cp:lastPrinted>
  <dcterms:modified xmlns:xsi="http://www.w3.org/2001/XMLSchema-instance" xsi:type="dcterms:W3CDTF">2015-12-30T12:11:00Z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