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3e98" w14:paraId="4963e98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A52AA">
        <w:t>782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3069">
        <w:t>15. svibnja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F64B88">
        <w:t xml:space="preserve"> </w:t>
      </w:r>
      <w:r w:rsidR="00CA52AA">
        <w:t xml:space="preserve">MP-PAVKOVIĆ j.d.o.o. za frizerske i kozmetičke usluge, Poljanica </w:t>
      </w:r>
      <w:proofErr w:type="spellStart"/>
      <w:r w:rsidR="00CA52AA">
        <w:t>Bistranska</w:t>
      </w:r>
      <w:proofErr w:type="spellEnd"/>
      <w:r w:rsidR="00CA52AA">
        <w:t xml:space="preserve">, </w:t>
      </w:r>
      <w:proofErr w:type="spellStart"/>
      <w:r w:rsidR="00CA52AA">
        <w:t>Bistranska</w:t>
      </w:r>
      <w:proofErr w:type="spellEnd"/>
      <w:r w:rsidR="00CA52AA">
        <w:t xml:space="preserve"> 23 A (OIB: 21941748405)</w:t>
      </w:r>
      <w:r w:rsidR="008F602B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A52AA">
        <w:t>6.387,76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3069">
        <w:t>15. svibnja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C0476"/>
    <w:rsid w:val="000C21CC"/>
    <w:rsid w:val="000E2341"/>
    <w:rsid w:val="001043B2"/>
    <w:rsid w:val="001078A9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54A20"/>
    <w:rsid w:val="003637C4"/>
    <w:rsid w:val="00367DBF"/>
    <w:rsid w:val="00381046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3DEC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27F6A"/>
    <w:rsid w:val="00657B8E"/>
    <w:rsid w:val="0068565F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6EAA"/>
    <w:rsid w:val="008D7BAD"/>
    <w:rsid w:val="008E12DC"/>
    <w:rsid w:val="008E24E1"/>
    <w:rsid w:val="008F602B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50A50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86A99"/>
    <w:rsid w:val="00C958E9"/>
    <w:rsid w:val="00CA52AA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E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E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E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E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E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E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E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E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St-782/2018</izvorni_sadrzaj>
    <derivirana_varijabla naziv="DomainObject.Predmet.OznakaBroj_1">St-782/2018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MP-PAVKOVIĆ j.d.o.o. za frizerske i kozmetičke usluge</izvorni_sadrzaj>
    <derivirana_varijabla naziv="DomainObject.Predmet.ProtustrankaFormated_1">  MP-PAVKOVIĆ j.d.o.o. za frizerske i kozmetičke usluge</derivirana_varijabla>
  </DomainObject.Predmet.ProtustrankaFormated>
  <DomainObject.Predmet.ProtustrankaFormatedOIB>
    <izvorni_sadrzaj>  MP-PAVKOVIĆ j.d.o.o. za frizerske i kozmetičke usluge, OIB 21941748405</izvorni_sadrzaj>
    <derivirana_varijabla naziv="DomainObject.Predmet.ProtustrankaFormatedOIB_1">  MP-PAVKOVIĆ j.d.o.o. za frizerske i kozmetičke usluge, OIB 21941748405</derivirana_varijabla>
  </DomainObject.Predmet.ProtustrankaFormatedOIB>
  <DomainObject.Predmet.ProtustrankaFormatedWithAdress>
    <izvorni_sadrzaj> MP-PAVKOVIĆ j.d.o.o. za frizerske i kozmetičke usluge, Bistranska 23 A, 10298 Poljanica Bistranska</izvorni_sadrzaj>
    <derivirana_varijabla naziv="DomainObject.Predmet.ProtustrankaFormatedWithAdress_1"> MP-PAVKOVIĆ j.d.o.o. za frizerske i kozmetičke usluge, Bistranska 23 A, 10298 Poljanica Bistranska</derivirana_varijabla>
  </DomainObject.Predmet.ProtustrankaFormatedWithAdress>
  <DomainObject.Predmet.ProtustrankaFormatedWithAdressOIB>
    <izvorni_sadrzaj> MP-PAVKOVIĆ j.d.o.o. za frizerske i kozmetičke usluge, OIB 21941748405, Bistranska 23 A, 10298 Poljanica Bistranska</izvorni_sadrzaj>
    <derivirana_varijabla naziv="DomainObject.Predmet.ProtustrankaFormatedWithAdressOIB_1"> MP-PAVKOVIĆ j.d.o.o. za frizerske i kozmetičke usluge, OIB 21941748405, Bistranska 23 A, 10298 Poljanica Bistranska</derivirana_varijabla>
  </DomainObject.Predmet.ProtustrankaFormatedWithAdressOIB>
  <DomainObject.Predmet.ProtustrankaWithAdress>
    <izvorni_sadrzaj>MP-PAVKOVIĆ j.d.o.o. za frizerske i kozmetičke usluge Bistranska 23 A, 10298 Poljanica Bistranska</izvorni_sadrzaj>
    <derivirana_varijabla naziv="DomainObject.Predmet.ProtustrankaWithAdress_1">MP-PAVKOVIĆ j.d.o.o. za frizerske i kozmetičke usluge Bistranska 23 A, 10298 Poljanica Bistranska</derivirana_varijabla>
  </DomainObject.Predmet.ProtustrankaWithAdress>
  <DomainObject.Predmet.ProtustrankaWithAdressOIB>
    <izvorni_sadrzaj>MP-PAVKOVIĆ j.d.o.o. za frizerske i kozmetičke usluge, OIB 21941748405, Bistranska 23 A, 10298 Poljanica Bistranska</izvorni_sadrzaj>
    <derivirana_varijabla naziv="DomainObject.Predmet.ProtustrankaWithAdressOIB_1">MP-PAVKOVIĆ j.d.o.o. za frizerske i kozmetičke usluge, OIB 21941748405, Bistranska 23 A, 10298 Poljanica Bistranska</derivirana_varijabla>
  </DomainObject.Predmet.ProtustrankaWithAdressOIB>
  <DomainObject.Predmet.ProtustrankaNazivFormated>
    <izvorni_sadrzaj>MP-PAVKOVIĆ j.d.o.o. za frizerske i kozmetičke usluge</izvorni_sadrzaj>
    <derivirana_varijabla naziv="DomainObject.Predmet.ProtustrankaNazivFormated_1">MP-PAVKOVIĆ j.d.o.o. za frizerske i kozmetičke usluge</derivirana_varijabla>
  </DomainObject.Predmet.ProtustrankaNazivFormated>
  <DomainObject.Predmet.ProtustrankaNazivFormatedOIB>
    <izvorni_sadrzaj>MP-PAVKOVIĆ j.d.o.o. za frizerske i kozmetičke usluge, OIB 21941748405</izvorni_sadrzaj>
    <derivirana_varijabla naziv="DomainObject.Predmet.ProtustrankaNazivFormatedOIB_1">MP-PAVKOVIĆ j.d.o.o. za frizerske i kozmetičke usluge, OIB 21941748405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MP-PAVKOVIĆ j.d.o.o. za frizerske i kozmetičke usluge</item>
    </izvorni_sadrzaj>
    <derivirana_varijabla naziv="DomainObject.Predmet.ProtuStrankaListFormated_1">
      <item>MP-PAVKOVIĆ j.d.o.o. za frizerske i kozmetičke usluge</item>
    </derivirana_varijabla>
  </DomainObject.Predmet.ProtuStrankaListFormated>
  <DomainObject.Predmet.ProtuStrankaListFormatedOIB>
    <izvorni_sadrzaj>
      <item>MP-PAVKOVIĆ j.d.o.o. za frizerske i kozmetičke usluge, OIB 21941748405</item>
    </izvorni_sadrzaj>
    <derivirana_varijabla naziv="DomainObject.Predmet.ProtuStrankaListFormatedOIB_1">
      <item>MP-PAVKOVIĆ j.d.o.o. za frizerske i kozmetičke usluge, OIB 21941748405</item>
    </derivirana_varijabla>
  </DomainObject.Predmet.ProtuStrankaListFormatedOIB>
  <DomainObject.Predmet.ProtuStrankaListFormatedWithAdress>
    <izvorni_sadrzaj>
      <item>MP-PAVKOVIĆ j.d.o.o. za frizerske i kozmetičke usluge, Bistranska 23 A, 10298 Poljanica Bistranska</item>
    </izvorni_sadrzaj>
    <derivirana_varijabla naziv="DomainObject.Predmet.ProtuStrankaListFormatedWithAdress_1">
      <item>MP-PAVKOVIĆ j.d.o.o. za frizerske i kozmetičke usluge, Bistranska 23 A, 10298 Poljanica Bistranska</item>
    </derivirana_varijabla>
  </DomainObject.Predmet.ProtuStrankaListFormatedWithAdress>
  <DomainObject.Predmet.ProtuStrankaListFormatedWithAdressOIB>
    <izvorni_sadrzaj>
      <item>MP-PAVKOVIĆ j.d.o.o. za frizerske i kozmetičke usluge, OIB 21941748405, Bistranska 23 A, 10298 Poljanica Bistranska</item>
    </izvorni_sadrzaj>
    <derivirana_varijabla naziv="DomainObject.Predmet.ProtuStrankaListFormatedWithAdressOIB_1">
      <item>MP-PAVKOVIĆ j.d.o.o. za frizerske i kozmetičke usluge, OIB 21941748405, Bistranska 23 A, 10298 Poljanica Bistranska</item>
    </derivirana_varijabla>
  </DomainObject.Predmet.ProtuStrankaListFormatedWithAdressOIB>
  <DomainObject.Predmet.ProtuStrankaListNazivFormated>
    <izvorni_sadrzaj>
      <item>MP-PAVKOVIĆ j.d.o.o. za frizerske i kozmetičke usluge</item>
    </izvorni_sadrzaj>
    <derivirana_varijabla naziv="DomainObject.Predmet.ProtuStrankaListNazivFormated_1">
      <item>MP-PAVKOVIĆ j.d.o.o. za frizerske i kozmetičke usluge</item>
    </derivirana_varijabla>
  </DomainObject.Predmet.ProtuStrankaListNazivFormated>
  <DomainObject.Predmet.ProtuStrankaListNazivFormatedOIB>
    <izvorni_sadrzaj>
      <item>MP-PAVKOVIĆ j.d.o.o. za frizerske i kozmetičke usluge, OIB 21941748405</item>
    </izvorni_sadrzaj>
    <derivirana_varijabla naziv="DomainObject.Predmet.ProtuStrankaListNazivFormatedOIB_1">
      <item>MP-PAVKOVIĆ j.d.o.o. za frizerske i kozmetičke usluge, OIB 21941748405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MP-PAVKOVIĆ j.d.o.o. za frizerske i kozmetičke usluge</izvorni_sadrzaj>
    <derivirana_varijabla naziv="DomainObject.Predmet.ProtustrankaIDrugi_1">MP-PAVKOVIĆ j.d.o.o. za frizerske i kozmetičke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MP-PAVKOVIĆ j.d.o.o. za frizerske i kozmetičke usluge, OIB 21941748405, Bistranska 23 A, 10298 Poljanica Bistranska</izvorni_sadrzaj>
    <derivirana_varijabla naziv="DomainObject.Predmet.ProtustrankaIDrugiAdressOIB_1">MP-PAVKOVIĆ j.d.o.o. za frizerske i kozmetičke usluge, OIB 21941748405, Bistranska 23 A,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MP-PAVKOVIĆ j.d.o.o. za frizerske i kozmetičke usluge</item>
      <item>FINA Regionalni centar Zagreb</item>
    </izvorni_sadrzaj>
    <derivirana_varijabla naziv="DomainObject.Predmet.SudioniciListNaziv_1">
      <item>MP-PAVKOVIĆ j.d.o.o. za frizerske i kozmetičke usluge</item>
      <item>FINA Regionalni centar Zagreb</item>
    </derivirana_varijabla>
  </DomainObject.Predmet.SudioniciListNaziv>
  <DomainObject.Predmet.SudioniciListAdressOIB>
    <izvorni_sadrzaj>
      <item>MP-PAVKOVIĆ j.d.o.o. za frizerske i kozmetičke usluge, OIB 21941748405, Bistranska 23 A,10298 Poljanica Bistranska</item>
      <item>FINA Regionalni centar Zagreb, OIB 85821130368, Trg svibanjskih žrtava 1995. 1,10000 Zagreb</item>
    </izvorni_sadrzaj>
    <derivirana_varijabla naziv="DomainObject.Predmet.SudioniciListAdressOIB_1">
      <item>MP-PAVKOVIĆ j.d.o.o. za frizerske i kozmetičke usluge, OIB 21941748405, Bistranska 23 A,10298 Poljanica Bistranska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21941748405</item>
      <item>, OIB 85821130368</item>
    </izvorni_sadrzaj>
    <derivirana_varijabla naziv="DomainObject.Predmet.SudioniciListNazivOIB_1">
      <item>, OIB 21941748405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3C1B1-BF0F-4E2A-8524-66FA5571C3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1368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2018-05-14T11:23:00Z</dcterms:created>
  <dc:creator>ilukac</dc:creator>
  <cp:lastModifiedBy>Marina Radaković</cp:lastModifiedBy>
  <cp:lastPrinted>2018-05-15T07:39:00Z</cp:lastPrinted>
  <dcterms:modified xmlns:xsi="http://www.w3.org/2001/XMLSchema-instance" xsi:type="dcterms:W3CDTF">2018-05-15T07:39:00Z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(st-782-2018.docx)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