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4bc4d" w14:paraId="844bc4d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D5580">
        <w:rPr>
          <w:b/>
          <w:lang w:val="hr-HR"/>
        </w:rPr>
        <w:t>825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DD5580">
        <w:rPr>
          <w:lang w:val="hr-HR"/>
        </w:rPr>
        <w:t>MAESTRAL - SPLIT</w:t>
      </w:r>
      <w:r w:rsidR="00016426">
        <w:rPr>
          <w:lang w:val="hr-HR"/>
        </w:rPr>
        <w:t xml:space="preserve"> d.o.o. Split, </w:t>
      </w:r>
      <w:r w:rsidR="00DD5580">
        <w:rPr>
          <w:lang w:val="hr-HR"/>
        </w:rPr>
        <w:t>Slavićeva 39</w:t>
      </w:r>
      <w:r w:rsidR="000467BE">
        <w:rPr>
          <w:lang w:val="hr-HR"/>
        </w:rPr>
        <w:t>, OIB:</w:t>
      </w:r>
      <w:r w:rsidR="00DD5580">
        <w:rPr>
          <w:lang w:val="hr-HR"/>
        </w:rPr>
        <w:t xml:space="preserve"> 50388321046</w:t>
      </w:r>
      <w:r w:rsidR="000467BE">
        <w:rPr>
          <w:lang w:val="hr-HR"/>
        </w:rPr>
        <w:t>, MBS:</w:t>
      </w:r>
      <w:r w:rsidR="00DD5580">
        <w:rPr>
          <w:lang w:val="hr-HR"/>
        </w:rPr>
        <w:t xml:space="preserve"> 060052697</w:t>
      </w:r>
      <w:r w:rsidR="00403F01">
        <w:rPr>
          <w:lang w:val="hr-HR"/>
        </w:rPr>
        <w:t xml:space="preserve">, dana </w:t>
      </w:r>
      <w:r w:rsidR="005E1FFF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>I. Dužnik</w:t>
      </w:r>
      <w:r w:rsidR="00A36520">
        <w:rPr>
          <w:lang w:val="hr-HR"/>
        </w:rPr>
        <w:t xml:space="preserve"> </w:t>
      </w:r>
      <w:r w:rsidR="00DD5580">
        <w:rPr>
          <w:lang w:val="hr-HR"/>
        </w:rPr>
        <w:t>MAESTRAL - SPLIT d.o.o. Split, Slavićeva 39, OIB: 50388321046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</w:t>
      </w:r>
      <w:r w:rsidR="00DD5580">
        <w:rPr>
          <w:lang w:val="hr-HR"/>
        </w:rPr>
        <w:t xml:space="preserve"> 561.472,11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5E1FFF" w:rsidP="005E1FFF" w:rsidR="005E1FFF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5E1FFF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E1FFF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4EE3" w:rsidP="003734BE" w:rsidR="00E84EE3">
      <w:r>
        <w:separator/>
      </w:r>
    </w:p>
  </w:endnote>
  <w:endnote w:id="0" w:type="continuationSeparator">
    <w:p w:rsidRDefault="00E84EE3" w:rsidP="003734BE" w:rsidR="00E84E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4EE3" w:rsidP="003734BE" w:rsidR="00E84EE3">
      <w:r>
        <w:separator/>
      </w:r>
    </w:p>
  </w:footnote>
  <w:footnote w:id="0" w:type="continuationSeparator">
    <w:p w:rsidRDefault="00E84EE3" w:rsidP="003734BE" w:rsidR="00E84E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04625A">
      <w:fldChar w:fldCharType="begin"/>
    </w:r>
    <w:r>
      <w:instrText>PAGE   \* MERGEFORMAT</w:instrText>
    </w:r>
    <w:r w:rsidR="0004625A">
      <w:fldChar w:fldCharType="separate"/>
    </w:r>
    <w:r w:rsidR="00F8408E" w:rsidRPr="00F8408E">
      <w:rPr>
        <w:noProof/>
        <w:lang w:val="hr-HR"/>
      </w:rPr>
      <w:t>2</w:t>
    </w:r>
    <w:r w:rsidR="0004625A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16426"/>
    <w:rsid w:val="0002675F"/>
    <w:rsid w:val="0004625A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57140"/>
    <w:rsid w:val="003734BE"/>
    <w:rsid w:val="00382327"/>
    <w:rsid w:val="003855E7"/>
    <w:rsid w:val="0039031A"/>
    <w:rsid w:val="003929B4"/>
    <w:rsid w:val="00403F01"/>
    <w:rsid w:val="004171BE"/>
    <w:rsid w:val="00473132"/>
    <w:rsid w:val="004777B1"/>
    <w:rsid w:val="004A6CA0"/>
    <w:rsid w:val="005E1FFF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76209"/>
    <w:rsid w:val="009374AD"/>
    <w:rsid w:val="00963EA5"/>
    <w:rsid w:val="00981932"/>
    <w:rsid w:val="00984E8A"/>
    <w:rsid w:val="009966BF"/>
    <w:rsid w:val="009D46D2"/>
    <w:rsid w:val="00A31ADC"/>
    <w:rsid w:val="00A36520"/>
    <w:rsid w:val="00A83CF1"/>
    <w:rsid w:val="00A97762"/>
    <w:rsid w:val="00AA1815"/>
    <w:rsid w:val="00AC4892"/>
    <w:rsid w:val="00AE57BC"/>
    <w:rsid w:val="00B347F0"/>
    <w:rsid w:val="00B6615F"/>
    <w:rsid w:val="00B70173"/>
    <w:rsid w:val="00BC1BB3"/>
    <w:rsid w:val="00BD7EC6"/>
    <w:rsid w:val="00BF6161"/>
    <w:rsid w:val="00C30FC8"/>
    <w:rsid w:val="00C435B4"/>
    <w:rsid w:val="00C5093E"/>
    <w:rsid w:val="00C51930"/>
    <w:rsid w:val="00CB2246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D5580"/>
    <w:rsid w:val="00E14AE2"/>
    <w:rsid w:val="00E84EE3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03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031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9031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9031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9031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888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St-825/2015</izvorni_sadrzaj>
    <derivirana_varijabla naziv="DomainObject.Predmet.OznakaBroj_1">St-825/2015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MAESTRAL - SPLIT društvo s ograničenom odgovornošću za export-import, trgovinu i usluge</izvorni_sadrzaj>
    <derivirana_varijabla naziv="DomainObject.Predmet.ProtustrankaFormated_1">  MAESTRAL - SPLIT društvo s ograničenom odgovornošću za export-import, trgovinu i usluge</derivirana_varijabla>
  </DomainObject.Predmet.ProtustrankaFormated>
  <DomainObject.Predmet.ProtustrankaFormatedOIB>
    <izvorni_sadrzaj>  MAESTRAL - SPLIT društvo s ograničenom odgovornošću za export-import, trgovinu i usluge, OIB 50388321046</izvorni_sadrzaj>
    <derivirana_varijabla naziv="DomainObject.Predmet.ProtustrankaFormatedOIB_1">  MAESTRAL - SPLIT društvo s ograničenom odgovornošću za export-import, trgovinu i usluge, OIB 50388321046</derivirana_varijabla>
  </DomainObject.Predmet.ProtustrankaFormatedOIB>
  <DomainObject.Predmet.ProtustrankaFormatedWithAdress>
    <izvorni_sadrzaj> MAESTRAL - SPLIT društvo s ograničenom odgovornošću za export-import, trgovinu i usluge, Slavićeva 39, 21000 Split</izvorni_sadrzaj>
    <derivirana_varijabla naziv="DomainObject.Predmet.ProtustrankaFormatedWithAdress_1"> MAESTRAL - SPLIT društvo s ograničenom odgovornošću za export-import, trgovinu i usluge, Slavićeva 39, 21000 Split</derivirana_varijabla>
  </DomainObject.Predmet.ProtustrankaFormatedWithAdress>
  <DomainObject.Predmet.ProtustrankaFormatedWithAdressOIB>
    <izvorni_sadrzaj> MAESTRAL - SPLIT društvo s ograničenom odgovornošću za export-import, trgovinu i usluge, OIB 50388321046, Slavićeva 39, 21000 Split</izvorni_sadrzaj>
    <derivirana_varijabla naziv="DomainObject.Predmet.ProtustrankaFormatedWithAdressOIB_1"> MAESTRAL - SPLIT društvo s ograničenom odgovornošću za export-import, trgovinu i usluge, OIB 50388321046, Slavićeva 39, 21000 Split</derivirana_varijabla>
  </DomainObject.Predmet.ProtustrankaFormatedWithAdressOIB>
  <DomainObject.Predmet.ProtustrankaWithAdress>
    <izvorni_sadrzaj>MAESTRAL - SPLIT društvo s ograničenom odgovornošću za export-import, trgovinu i usluge Slavićeva 39, 21000 Split</izvorni_sadrzaj>
    <derivirana_varijabla naziv="DomainObject.Predmet.ProtustrankaWithAdress_1">MAESTRAL - SPLIT društvo s ograničenom odgovornošću za export-import, trgovinu i usluge Slavićeva 39, 21000 Split</derivirana_varijabla>
  </DomainObject.Predmet.ProtustrankaWithAdress>
  <DomainObject.Predmet.ProtustrankaWithAdressOIB>
    <izvorni_sadrzaj>MAESTRAL - SPLIT društvo s ograničenom odgovornošću za export-import, trgovinu i usluge, OIB 50388321046, Slavićeva 39, 21000 Split</izvorni_sadrzaj>
    <derivirana_varijabla naziv="DomainObject.Predmet.ProtustrankaWithAdressOIB_1">MAESTRAL - SPLIT društvo s ograničenom odgovornošću za export-import, trgovinu i usluge, OIB 50388321046, Slavićeva 39, 21000 Split</derivirana_varijabla>
  </DomainObject.Predmet.ProtustrankaWithAdressOIB>
  <DomainObject.Predmet.ProtustrankaNazivFormated>
    <izvorni_sadrzaj>MAESTRAL - SPLIT društvo s ograničenom odgovornošću za export-import, trgovinu i usluge</izvorni_sadrzaj>
    <derivirana_varijabla naziv="DomainObject.Predmet.ProtustrankaNazivFormated_1">MAESTRAL - SPLIT društvo s ograničenom odgovornošću za export-import, trgovinu i usluge</derivirana_varijabla>
  </DomainObject.Predmet.ProtustrankaNazivFormated>
  <DomainObject.Predmet.ProtustrankaNazivFormatedOIB>
    <izvorni_sadrzaj>MAESTRAL - SPLIT društvo s ograničenom odgovornošću za export-import, trgovinu i usluge, OIB 50388321046</izvorni_sadrzaj>
    <derivirana_varijabla naziv="DomainObject.Predmet.ProtustrankaNazivFormatedOIB_1">MAESTRAL - SPLIT društvo s ograničenom odgovornošću za export-import, trgovinu i usluge, OIB 50388321046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561472.11</izvorni_sadrzaj>
    <derivirana_varijabla naziv="DomainObject.Predmet.TrenutnaVrijednost_1">561472.11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MAESTRAL - SPLIT društvo s ograničenom odgovornošću za export-import, trgovinu i usluge</item>
    </izvorni_sadrzaj>
    <derivirana_varijabla naziv="DomainObject.Predmet.ProtuStrankaListFormated_1">
      <item>MAESTRAL - SPLIT društvo s ograničenom odgovornošću za export-import, trgovinu i usluge</item>
    </derivirana_varijabla>
  </DomainObject.Predmet.ProtuStrankaListFormated>
  <DomainObject.Predmet.ProtuStrankaListFormatedOIB>
    <izvorni_sadrzaj>
      <item>MAESTRAL - SPLIT društvo s ograničenom odgovornošću za export-import, trgovinu i usluge, OIB 50388321046</item>
    </izvorni_sadrzaj>
    <derivirana_varijabla naziv="DomainObject.Predmet.ProtuStrankaListFormatedOIB_1">
      <item>MAESTRAL - SPLIT društvo s ograničenom odgovornošću za export-import, trgovinu i usluge, OIB 50388321046</item>
    </derivirana_varijabla>
  </DomainObject.Predmet.ProtuStrankaListFormatedOIB>
  <DomainObject.Predmet.ProtuStrankaListFormatedWithAdress>
    <izvorni_sadrzaj>
      <item>MAESTRAL - SPLIT društvo s ograničenom odgovornošću za export-import, trgovinu i usluge, Slavićeva 39, 21000 Split</item>
    </izvorni_sadrzaj>
    <derivirana_varijabla naziv="DomainObject.Predmet.ProtuStrankaListFormatedWithAdress_1">
      <item>MAESTRAL - SPLIT društvo s ograničenom odgovornošću za export-import, trgovinu i usluge, Slavićeva 39, 21000 Split</item>
    </derivirana_varijabla>
  </DomainObject.Predmet.ProtuStrankaListFormatedWithAdress>
  <DomainObject.Predmet.ProtuStrankaListFormatedWithAdressOIB>
    <izvorni_sadrzaj>
      <item>MAESTRAL - SPLIT društvo s ograničenom odgovornošću za export-import, trgovinu i usluge, OIB 50388321046, Slavićeva 39, 21000 Split</item>
    </izvorni_sadrzaj>
    <derivirana_varijabla naziv="DomainObject.Predmet.ProtuStrankaListFormatedWithAdressOIB_1">
      <item>MAESTRAL - SPLIT društvo s ograničenom odgovornošću za export-import, trgovinu i usluge, OIB 50388321046, Slavićeva 39, 21000 Split</item>
    </derivirana_varijabla>
  </DomainObject.Predmet.ProtuStrankaListFormatedWithAdressOIB>
  <DomainObject.Predmet.ProtuStrankaListNazivFormated>
    <izvorni_sadrzaj>
      <item>MAESTRAL - SPLIT društvo s ograničenom odgovornošću za export-import, trgovinu i usluge</item>
    </izvorni_sadrzaj>
    <derivirana_varijabla naziv="DomainObject.Predmet.ProtuStrankaListNazivFormated_1">
      <item>MAESTRAL - SPLIT društvo s ograničenom odgovornošću za export-import, trgovinu i usluge</item>
    </derivirana_varijabla>
  </DomainObject.Predmet.ProtuStrankaListNazivFormated>
  <DomainObject.Predmet.ProtuStrankaListNazivFormatedOIB>
    <izvorni_sadrzaj>
      <item>MAESTRAL - SPLIT društvo s ograničenom odgovornošću za export-import, trgovinu i usluge, OIB 50388321046</item>
    </izvorni_sadrzaj>
    <derivirana_varijabla naziv="DomainObject.Predmet.ProtuStrankaListNazivFormatedOIB_1">
      <item>MAESTRAL - SPLIT društvo s ograničenom odgovornošću za export-import, trgovinu i usluge, OIB 50388321046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MAESTRAL - SPLIT društvo s ograničenom odgovornošću za export-import, trgovinu i usluge</izvorni_sadrzaj>
    <derivirana_varijabla naziv="DomainObject.Predmet.ProtustrankaIDrugi_1">MAESTRAL - SPLIT društvo s ograničenom odgovornošću za export-import,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MAESTRAL - SPLIT društvo s ograničenom odgovornošću za export-import, trgovinu i usluge, OIB 50388321046, Slavićeva 39, 21000 Split</izvorni_sadrzaj>
    <derivirana_varijabla naziv="DomainObject.Predmet.ProtustrankaIDrugiAdressOIB_1">MAESTRAL - SPLIT društvo s ograničenom odgovornošću za export-import, trgovinu i usluge, OIB 50388321046, Slavićeva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MAESTRAL - SPLIT društvo s ograničenom odgovornošću za export-import, trgovinu i usluge</item>
      <item>FINANCIJSKA AGENCIJA, RC SPLIT</item>
    </izvorni_sadrzaj>
    <derivirana_varijabla naziv="DomainObject.Predmet.SudioniciListNaziv_1">
      <item>MAESTRAL - SPLIT društvo s ograničenom odgovornošću za export-import, trgovinu i usluge</item>
      <item>FINANCIJSKA AGENCIJA, RC SPLIT</item>
    </derivirana_varijabla>
  </DomainObject.Predmet.SudioniciListNaziv>
  <DomainObject.Predmet.SudioniciListAdressOIB>
    <izvorni_sadrzaj>
      <item>MAESTRAL - SPLIT društvo s ograničenom odgovornošću za export-import, trgovinu i usluge, OIB 50388321046, Slavićeva 39,21000 Split</item>
      <item>FINANCIJSKA AGENCIJA, RC SPLIT, OIB 85821130368, Mažuranićevo šetalište 24 b,21000 Split</item>
    </izvorni_sadrzaj>
    <derivirana_varijabla naziv="DomainObject.Predmet.SudioniciListAdressOIB_1">
      <item>MAESTRAL - SPLIT društvo s ograničenom odgovornošću za export-import, trgovinu i usluge, OIB 50388321046, Slavićeva 39,21000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50388321046</item>
      <item>, OIB 85821130368</item>
    </izvorni_sadrzaj>
    <derivirana_varijabla naziv="DomainObject.Predmet.SudioniciListNazivOIB_1">
      <item>, OIB 50388321046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0E1239-670A-4693-ABCD-4EC6E6AAE5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1752</properties:Characters>
  <properties:Lines>49</properties:Lines>
  <properties:Paragraphs>16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2015-11-06T10:50:00Z</cp:lastPrinted>
  <dcterms:modified xmlns:xsi="http://www.w3.org/2001/XMLSchema-instance" xsi:type="dcterms:W3CDTF">2015-11-09T07:52:00Z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