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45bb" w14:paraId="61d45b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03C3B">
        <w:t>147</w:t>
      </w:r>
      <w:r w:rsidR="006B338C">
        <w:t>/1</w:t>
      </w:r>
      <w:r w:rsidR="00003C3B">
        <w:t>7-10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003C3B">
        <w:t>VENI TOURS</w:t>
      </w:r>
      <w:r w:rsidR="00A92AFE" w:rsidRPr="00D97CC8">
        <w:t xml:space="preserve"> d.o.o., </w:t>
      </w:r>
      <w:r w:rsidR="00FD422B">
        <w:t>Starigrad</w:t>
      </w:r>
      <w:r w:rsidR="00003C3B">
        <w:t>, Alojzija Stepinca 14</w:t>
      </w:r>
      <w:r w:rsidR="00A92AFE" w:rsidRPr="00D97CC8">
        <w:t xml:space="preserve">, OIB: </w:t>
      </w:r>
      <w:r w:rsidR="00003C3B">
        <w:t>53363160241</w:t>
      </w:r>
      <w:r w:rsidR="006B338C">
        <w:t xml:space="preserve">, </w:t>
      </w:r>
      <w:r w:rsidR="00FD422B">
        <w:t>18.</w:t>
      </w:r>
      <w:r w:rsidR="00003C3B">
        <w:t xml:space="preserve"> svibnja</w:t>
      </w:r>
      <w:r w:rsidR="00A92AFE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003C3B">
        <w:t>VENI TOURS</w:t>
      </w:r>
      <w:r w:rsidR="00003C3B" w:rsidRPr="00D97CC8">
        <w:t xml:space="preserve"> d.o.o., </w:t>
      </w:r>
      <w:r w:rsidR="00FD422B">
        <w:t>Starigrad</w:t>
      </w:r>
      <w:r w:rsidR="00003C3B">
        <w:t>, Alojzija Stepinca 14</w:t>
      </w:r>
      <w:r w:rsidR="00003C3B" w:rsidRPr="00D97CC8">
        <w:t xml:space="preserve">, OIB: </w:t>
      </w:r>
      <w:r w:rsidR="00003C3B">
        <w:t>53363160241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003C3B">
        <w:t>4. travnja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003C3B">
        <w:t>VENI TOURS</w:t>
      </w:r>
      <w:r w:rsidR="00003C3B" w:rsidRPr="00D97CC8">
        <w:t xml:space="preserve"> d.o.o., </w:t>
      </w:r>
      <w:r w:rsidR="00FD422B">
        <w:t>Starigrad</w:t>
      </w:r>
      <w:r w:rsidR="00D21088" w:rsidRPr="000C3CA4">
        <w:t>.</w:t>
      </w:r>
      <w:r w:rsidR="00A92AFE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003C3B">
        <w:t>16. svibnja</w:t>
      </w:r>
      <w:r w:rsidR="00A92AFE">
        <w:t xml:space="preserve"> 2017. stečajni dužnik je dostavio </w:t>
      </w:r>
      <w:r w:rsidR="00C23D62">
        <w:t>Potvrdu</w:t>
      </w:r>
      <w:r w:rsidR="00A92AFE">
        <w:t xml:space="preserve"> Financijske agencije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003C3B">
        <w:t>16. svibnja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FD422B">
        <w:t>18.</w:t>
      </w:r>
      <w:r w:rsidR="00003C3B">
        <w:t xml:space="preserve"> svibnja</w:t>
      </w:r>
      <w:r w:rsidR="00A92AF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79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003C3B">
          <w:t>147</w:t>
        </w:r>
        <w:r w:rsidR="00A92AFE">
          <w:t>/1</w:t>
        </w:r>
        <w:r w:rsidR="00003C3B">
          <w:t>7-10</w:t>
        </w:r>
      </w:p>
      <w:p w:rsidRDefault="004E0799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E0799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>
      <item>Ivan Bušljeta</item>
    </izvorni_sadrzaj>
    <derivirana_varijabla naziv="DomainObject.Predmet.OstaliListFormated_1">
      <item>Ivan Bušljeta</item>
    </derivirana_varijabla>
  </DomainObject.Predmet.OstaliListFormated>
  <DomainObject.Predmet.OstaliListFormatedOIB>
    <izvorni_sadrzaj>
      <item>Ivan Bušljeta, OIB 46751991496</item>
    </izvorni_sadrzaj>
    <derivirana_varijabla naziv="DomainObject.Predmet.OstaliListFormatedOIB_1">
      <item>Ivan Bušljeta, OIB 46751991496</item>
    </derivirana_varijabla>
  </DomainObject.Predmet.OstaliListFormatedOIB>
  <DomainObject.Predmet.OstaliListFormatedWithAdress>
    <izvorni_sadrzaj>
      <item>Ivan Bušljeta, Ulica Alojzija Stepinca 14, 23244 Starigrad</item>
    </izvorni_sadrzaj>
    <derivirana_varijabla naziv="DomainObject.Predmet.OstaliListFormatedWithAdress_1">
      <item>Ivan Bušljeta, Ulica Alojzija Stepinca 14, 23244 Starigrad</item>
    </derivirana_varijabla>
  </DomainObject.Predmet.OstaliListFormatedWithAdress>
  <DomainObject.Predmet.OstaliListFormatedWithAdressOIB>
    <izvorni_sadrzaj>
      <item>Ivan Bušljeta, OIB 46751991496, Ulica Alojzija Stepinca 14, 23244 Starigrad</item>
    </izvorni_sadrzaj>
    <derivirana_varijabla naziv="DomainObject.Predmet.OstaliListFormatedWithAdressOIB_1">
      <item>Ivan Bušljeta, OIB 46751991496, Ulica Alojzija Stepinca 14, 23244 Starigrad</item>
    </derivirana_varijabla>
  </DomainObject.Predmet.OstaliListFormatedWithAdressOIB>
  <DomainObject.Predmet.OstaliListNazivFormated>
    <izvorni_sadrzaj>
      <item>Ivan Bušljeta</item>
    </izvorni_sadrzaj>
    <derivirana_varijabla naziv="DomainObject.Predmet.OstaliListNazivFormated_1">
      <item>Ivan Bušljeta</item>
    </derivirana_varijabla>
  </DomainObject.Predmet.OstaliListNazivFormated>
  <DomainObject.Predmet.OstaliListNazivFormatedOIB>
    <izvorni_sadrzaj>
      <item>Ivan Bušljeta, OIB 46751991496</item>
    </izvorni_sadrzaj>
    <derivirana_varijabla naziv="DomainObject.Predmet.OstaliListNazivFormatedOIB_1">
      <item>Ivan Bušljeta, OIB 46751991496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  <item>Ivan Bušljeta</item>
    </izvorni_sadrzaj>
    <derivirana_varijabla naziv="DomainObject.Predmet.SudioniciListNaziv_1">
      <item>FINA</item>
      <item>VENI TOURS putnička agencija d.o.o.</item>
      <item>Ivan Bušljeta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  <item>Ivan Bušljeta, OIB 46751991496, Ulica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  <item>Ivan Bušljeta, OIB 46751991496, Ulica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  <item>, OIB 46751991496</item>
    </izvorni_sadrzaj>
    <derivirana_varijabla naziv="DomainObject.Predmet.SudioniciListNazivOIB_1">
      <item>, OIB 85821130368</item>
      <item>, OIB 53363160241</item>
      <item>, OIB 46751991496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316</properties:Words>
  <properties:Characters>1597</properties:Characters>
  <properties:Lines>56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2017-05-17T06:11:00Z</dcterms:created>
  <dc:creator>Ardena Bajlo</dc:creator>
  <cp:lastModifiedBy>Martina Kalmeta</cp:lastModifiedBy>
  <cp:lastPrinted>2017-05-18T09:41:00Z</cp:lastPrinted>
  <dcterms:modified xmlns:xsi="http://www.w3.org/2001/XMLSchema-instance" xsi:type="dcterms:W3CDTF">2017-05-18T13:02:00Z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