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1035" w14:paraId="bc51035" w:rsidRDefault="00DF101A" w:rsidP="00DF101A" w:rsidR="00DF101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01A" w:rsidP="00DF101A" w:rsidR="00DF101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F101A" w:rsidP="00DF101A" w:rsidR="00DF101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F101A" w:rsidP="00DF101A" w:rsidR="00DF101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F101A" w:rsidP="00DF101A" w:rsidR="00DF101A"/>
    <w:p w:rsidRDefault="00DF101A" w:rsidP="00DF101A" w:rsidR="00DF10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F101A" w:rsidP="00DF101A" w:rsidR="00DF10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F101A" w:rsidP="00DF101A" w:rsidR="00DF10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4418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 w:rsidR="00EA22D1"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EA22D1">
        <w:rPr>
          <w:rFonts w:cs="Times New Roman" w:eastAsia="Times New Roman"/>
          <w:szCs w:val="24"/>
          <w:lang w:eastAsia="hr-HR"/>
        </w:rPr>
        <w:t>AUTO – LERE d. o. o. Šišan, Franje Mošnje 18, OIB 19606882975, MBS 040013503</w:t>
      </w:r>
      <w:r>
        <w:rPr>
          <w:rFonts w:cs="Times New Roman" w:eastAsia="Times New Roman"/>
          <w:szCs w:val="24"/>
          <w:lang w:eastAsia="hr-HR"/>
        </w:rPr>
        <w:t>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DF101A" w:rsidP="00DF101A" w:rsidR="00DF10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F101A" w:rsidP="00DF101A" w:rsidR="00DF10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F101A" w:rsidP="00DF101A" w:rsidR="00DF101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EA22D1">
        <w:rPr>
          <w:rFonts w:cs="Times New Roman" w:eastAsia="Times New Roman"/>
          <w:szCs w:val="24"/>
          <w:lang w:eastAsia="hr-HR"/>
        </w:rPr>
        <w:t>AUTO – LERE d. o. o. Šišan, Franje Mošnje 18, OIB 19606882975, MBS 040013503.</w:t>
      </w:r>
    </w:p>
    <w:p w:rsidRDefault="00EA22D1" w:rsidP="00DF101A" w:rsidR="00EA22D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F101A" w:rsidP="00DF101A" w:rsidR="00DF10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 w:rsidR="00EA22D1">
        <w:rPr>
          <w:rFonts w:cs="Times New Roman" w:eastAsia="Times New Roman"/>
          <w:szCs w:val="24"/>
          <w:lang w:eastAsia="hr-HR"/>
        </w:rPr>
        <w:t>AUTO – LERE d. o. o. Šišan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 w:rsidR="00EA22D1">
        <w:rPr>
          <w:rFonts w:cs="Times New Roman" w:eastAsia="Times New Roman"/>
          <w:szCs w:val="24"/>
          <w:lang w:eastAsia="hr-HR"/>
        </w:rPr>
        <w:t xml:space="preserve"> 1595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EA22D1">
        <w:t>120.359,99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F101A" w:rsidP="00DF101A" w:rsidR="00DF10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F101A" w:rsidP="00DF101A" w:rsidR="00DF10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F101A" w:rsidP="00DF101A" w:rsidR="00DF10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F101A" w:rsidP="00DF101A" w:rsidR="00DF101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F101A" w:rsidP="00DF101A" w:rsidR="00DF101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A22D1">
        <w:rPr>
          <w:rFonts w:cs="Times New Roman" w:eastAsia="Times New Roman"/>
          <w:szCs w:val="24"/>
          <w:lang w:eastAsia="hr-HR"/>
        </w:rPr>
        <w:t>, v. r.</w:t>
      </w:r>
    </w:p>
    <w:p w:rsidRDefault="00DF101A" w:rsidP="00DF101A" w:rsidR="00DF101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F101A" w:rsidP="00DF101A" w:rsidR="00DF101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F101A" w:rsidP="00DF101A" w:rsidR="00DF10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F101A" w:rsidP="00DF101A" w:rsidR="00DF101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F101A" w:rsidP="00DF101A" w:rsidR="00DF101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F101A" w:rsidP="00DF101A" w:rsidR="00DF101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>
      <w:pPr>
        <w:tabs>
          <w:tab w:pos="4116" w:val="left"/>
        </w:tabs>
      </w:pPr>
    </w:p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 w:rsidRPr="00D05CA9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F101A" w:rsidP="00DF101A" w:rsidR="00DF101A"/>
    <w:p w:rsidRDefault="00DA546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P="00DF101A" w:rsidR="00CA4E66">
      <w:r>
        <w:separator/>
      </w:r>
    </w:p>
  </w:endnote>
  <w:endnote w:id="0" w:type="continuationSeparator">
    <w:p w:rsidRDefault="00CA4E66" w:rsidP="00DF101A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P="00DF101A" w:rsidR="00CA4E66">
      <w:r>
        <w:separator/>
      </w:r>
    </w:p>
  </w:footnote>
  <w:footnote w:id="0" w:type="continuationSeparator">
    <w:p w:rsidRDefault="00CA4E66" w:rsidP="00DF101A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E66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DA5463">
      <w:rPr>
        <w:noProof/>
      </w:rPr>
      <w:t>2</w:t>
    </w:r>
    <w:r>
      <w:fldChar w:fldCharType="end"/>
    </w:r>
    <w:r>
      <w:tab/>
    </w:r>
    <w:r w:rsidRPr="00F65D9B">
      <w:t>11 St-</w:t>
    </w:r>
    <w:r>
      <w:t>59</w:t>
    </w:r>
    <w:r w:rsidR="00DF101A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E66" w:rsidP="0021081C" w:rsidR="00A81E97">
    <w:pPr>
      <w:pStyle w:val="Zaglavlje"/>
      <w:jc w:val="right"/>
    </w:pPr>
    <w:r>
      <w:t>11 St-59</w:t>
    </w:r>
    <w:r w:rsidR="00DF101A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BFA"/>
    <w:rsid w:val="001B6BFA"/>
    <w:rsid w:val="009A6044"/>
    <w:rsid w:val="00BF033F"/>
    <w:rsid w:val="00CA4E66"/>
    <w:rsid w:val="00DA5463"/>
    <w:rsid w:val="00DF101A"/>
    <w:rsid w:val="00EA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10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0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0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0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0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10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10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A5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46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46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4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4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10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0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0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0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0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10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10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A5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46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46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4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4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St-599/2015</izvorni_sadrzaj>
    <derivirana_varijabla naziv="DomainObject.Predmet.OznakaBroj_1">St-599/2015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LERE d.o.o., PULA</izvorni_sadrzaj>
    <derivirana_varijabla naziv="DomainObject.Predmet.ProtustrankaFormated_1">  AUTO - LERE d.o.o., PULA</derivirana_varijabla>
  </DomainObject.Predmet.ProtustrankaFormated>
  <DomainObject.Predmet.ProtustrankaFormatedOIB>
    <izvorni_sadrzaj>  AUTO - LERE d.o.o., PULA, OIB 19606882975</izvorni_sadrzaj>
    <derivirana_varijabla naziv="DomainObject.Predmet.ProtustrankaFormatedOIB_1">  AUTO - LERE d.o.o., PULA, OIB 19606882975</derivirana_varijabla>
  </DomainObject.Predmet.ProtustrankaFormatedOIB>
  <DomainObject.Predmet.ProtustrankaFormatedWithAdress>
    <izvorni_sadrzaj> AUTO - LERE d.o.o., PULA, Franje Mošnje 18, 52100 Šišan</izvorni_sadrzaj>
    <derivirana_varijabla naziv="DomainObject.Predmet.ProtustrankaFormatedWithAdress_1"> AUTO - LERE d.o.o., PULA, Franje Mošnje 18, 52100 Šišan</derivirana_varijabla>
  </DomainObject.Predmet.ProtustrankaFormatedWithAdress>
  <DomainObject.Predmet.ProtustrankaFormatedWithAdressOIB>
    <izvorni_sadrzaj> AUTO - LERE d.o.o., PULA, OIB 19606882975, Franje Mošnje 18, 52100 Šišan</izvorni_sadrzaj>
    <derivirana_varijabla naziv="DomainObject.Predmet.ProtustrankaFormatedWithAdressOIB_1"> AUTO - LERE d.o.o., PULA, OIB 19606882975, Franje Mošnje 18, 52100 Šišan</derivirana_varijabla>
  </DomainObject.Predmet.ProtustrankaFormatedWithAdressOIB>
  <DomainObject.Predmet.ProtustrankaWithAdress>
    <izvorni_sadrzaj>AUTO - LERE d.o.o., PULA Franje Mošnje 18, 52100 Šišan</izvorni_sadrzaj>
    <derivirana_varijabla naziv="DomainObject.Predmet.ProtustrankaWithAdress_1">AUTO - LERE d.o.o., PULA Franje Mošnje 18, 52100 Šišan</derivirana_varijabla>
  </DomainObject.Predmet.ProtustrankaWithAdress>
  <DomainObject.Predmet.ProtustrankaWithAdressOIB>
    <izvorni_sadrzaj>AUTO - LERE d.o.o., PULA, OIB 19606882975, Franje Mošnje 18, 52100 Šišan</izvorni_sadrzaj>
    <derivirana_varijabla naziv="DomainObject.Predmet.ProtustrankaWithAdressOIB_1">AUTO - LERE d.o.o., PULA, OIB 19606882975, Franje Mošnje 18, 52100 Šišan</derivirana_varijabla>
  </DomainObject.Predmet.ProtustrankaWithAdressOIB>
  <DomainObject.Predmet.ProtustrankaNazivFormated>
    <izvorni_sadrzaj>AUTO - LERE d.o.o., PULA</izvorni_sadrzaj>
    <derivirana_varijabla naziv="DomainObject.Predmet.ProtustrankaNazivFormated_1">AUTO - LERE d.o.o., PULA</derivirana_varijabla>
  </DomainObject.Predmet.ProtustrankaNazivFormated>
  <DomainObject.Predmet.ProtustrankaNazivFormatedOIB>
    <izvorni_sadrzaj>AUTO - LERE d.o.o., PULA, OIB 19606882975</izvorni_sadrzaj>
    <derivirana_varijabla naziv="DomainObject.Predmet.ProtustrankaNazivFormatedOIB_1">AUTO - LERE d.o.o., PULA, OIB 19606882975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120359.99</izvorni_sadrzaj>
    <derivirana_varijabla naziv="DomainObject.Predmet.TrenutnaVrijednost_1">120359.99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AUTO - LERE d.o.o., PULA</item>
    </izvorni_sadrzaj>
    <derivirana_varijabla naziv="DomainObject.Predmet.ProtuStrankaListFormated_1">
      <item>AUTO - LERE d.o.o., PULA</item>
    </derivirana_varijabla>
  </DomainObject.Predmet.ProtuStrankaListFormated>
  <DomainObject.Predmet.ProtuStrankaListFormatedOIB>
    <izvorni_sadrzaj>
      <item>AUTO - LERE d.o.o., PULA, OIB 19606882975</item>
    </izvorni_sadrzaj>
    <derivirana_varijabla naziv="DomainObject.Predmet.ProtuStrankaListFormatedOIB_1">
      <item>AUTO - LERE d.o.o., PULA, OIB 19606882975</item>
    </derivirana_varijabla>
  </DomainObject.Predmet.ProtuStrankaListFormatedOIB>
  <DomainObject.Predmet.ProtuStrankaListFormatedWithAdress>
    <izvorni_sadrzaj>
      <item>AUTO - LERE d.o.o., PULA, Franje Mošnje 18, 52100 Šišan</item>
    </izvorni_sadrzaj>
    <derivirana_varijabla naziv="DomainObject.Predmet.ProtuStrankaListFormatedWithAdress_1">
      <item>AUTO - LERE d.o.o., PULA, Franje Mošnje 18, 52100 Šišan</item>
    </derivirana_varijabla>
  </DomainObject.Predmet.ProtuStrankaListFormatedWithAdress>
  <DomainObject.Predmet.ProtuStrankaListFormatedWithAdressOIB>
    <izvorni_sadrzaj>
      <item>AUTO - LERE d.o.o., PULA, OIB 19606882975, Franje Mošnje 18, 52100 Šišan</item>
    </izvorni_sadrzaj>
    <derivirana_varijabla naziv="DomainObject.Predmet.ProtuStrankaListFormatedWithAdressOIB_1">
      <item>AUTO - LERE d.o.o., PULA, OIB 19606882975, Franje Mošnje 18, 52100 Šišan</item>
    </derivirana_varijabla>
  </DomainObject.Predmet.ProtuStrankaListFormatedWithAdressOIB>
  <DomainObject.Predmet.ProtuStrankaListNazivFormated>
    <izvorni_sadrzaj>
      <item>AUTO - LERE d.o.o., PULA</item>
    </izvorni_sadrzaj>
    <derivirana_varijabla naziv="DomainObject.Predmet.ProtuStrankaListNazivFormated_1">
      <item>AUTO - LERE d.o.o., PULA</item>
    </derivirana_varijabla>
  </DomainObject.Predmet.ProtuStrankaListNazivFormated>
  <DomainObject.Predmet.ProtuStrankaListNazivFormatedOIB>
    <izvorni_sadrzaj>
      <item>AUTO - LERE d.o.o., PULA, OIB 19606882975</item>
    </izvorni_sadrzaj>
    <derivirana_varijabla naziv="DomainObject.Predmet.ProtuStrankaListNazivFormatedOIB_1">
      <item>AUTO - LERE d.o.o., PULA, OIB 19606882975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AUTO - LERE d.o.o., PULA</izvorni_sadrzaj>
    <derivirana_varijabla naziv="DomainObject.Predmet.ProtustrankaIDrugi_1">AUTO - LERE d.o.o., PULA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AUTO - LERE d.o.o., PULA, OIB 19606882975, Franje Mošnje 18, 52100 Šišan</izvorni_sadrzaj>
    <derivirana_varijabla naziv="DomainObject.Predmet.ProtustrankaIDrugiAdressOIB_1">AUTO - LERE d.o.o., PULA, OIB 19606882975, Franje Mošnje 18,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AUTO - LERE d.o.o., PULA</item>
    </izvorni_sadrzaj>
    <derivirana_varijabla naziv="DomainObject.Predmet.SudioniciListNaziv_1">
      <item>FINANCIJSKA  AGENCIJA, RC RIJEKA, PODRUŽNICA PULA, PULA</item>
      <item>AUTO - LERE d.o.o., PULA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AUTO - LERE d.o.o., PULA, OIB 19606882975, Franje Mošnje 18,52100 Šišan</item>
    </izvorni_sadrzaj>
    <derivirana_varijabla naziv="DomainObject.Predmet.SudioniciListAdressOIB_1">
      <item>FINANCIJSKA  AGENCIJA, RC RIJEKA, PODRUŽNICA PULA, PULA, OIB 85821130368, Ulica grada Vukovara 70,Zagreb</item>
      <item>AUTO - LERE d.o.o., PULA, OIB 19606882975, Franje Mošnje 18,52100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19606882975</item>
    </izvorni_sadrzaj>
    <derivirana_varijabla naziv="DomainObject.Predmet.SudioniciListNazivOIB_1">
      <item>, OIB 85821130368</item>
      <item>, OIB 19606882975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374</properties:Words>
  <properties:Characters>2009</properties:Characters>
  <properties:Lines>94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2015-12-14T09:59:00Z</dcterms:created>
  <dc:creator>Mihaela Kaligari</dc:creator>
  <dc:description/>
  <cp:keywords/>
  <cp:lastModifiedBy>Sanja Prodan</cp:lastModifiedBy>
  <cp:lastPrinted>2015-12-17T13:21:00Z</cp:lastPrinted>
  <dcterms:modified xmlns:xsi="http://www.w3.org/2001/XMLSchema-instance" xsi:type="dcterms:W3CDTF">2015-12-17T13:21:00Z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