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1a19" w14:paraId="7e81a1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70</w:t>
      </w:r>
      <w:r w:rsidR="001C21C7">
        <w:t>3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1C21C7">
        <w:t>ADRIJANA</w:t>
      </w:r>
      <w:proofErr w:type="spellEnd"/>
      <w:r w:rsidR="001C21C7">
        <w:t xml:space="preserve"> PUTOVANJA društvo s ograničenom odgovornošću za turizam, putničku agenciju i usluge Zagreb, </w:t>
      </w:r>
      <w:proofErr w:type="spellStart"/>
      <w:r w:rsidR="001C21C7">
        <w:t>Peteranečki</w:t>
      </w:r>
      <w:proofErr w:type="spellEnd"/>
      <w:r w:rsidR="001C21C7">
        <w:t xml:space="preserve"> put 4, </w:t>
      </w:r>
      <w:proofErr w:type="spellStart"/>
      <w:r w:rsidR="001C21C7">
        <w:t>MBS</w:t>
      </w:r>
      <w:proofErr w:type="spellEnd"/>
      <w:r w:rsidR="001C21C7">
        <w:t xml:space="preserve">: 080552797, </w:t>
      </w:r>
      <w:proofErr w:type="spellStart"/>
      <w:r w:rsidR="001C21C7">
        <w:t>OIB</w:t>
      </w:r>
      <w:proofErr w:type="spellEnd"/>
      <w:r w:rsidR="001C21C7">
        <w:t xml:space="preserve">: 04833395560, </w:t>
      </w:r>
      <w:r w:rsidR="0079713C">
        <w:t xml:space="preserve">dana </w:t>
      </w:r>
      <w:r w:rsidR="00586F9E">
        <w:t>20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1C21C7">
        <w:t>ADRIJANA</w:t>
      </w:r>
      <w:proofErr w:type="spellEnd"/>
      <w:r w:rsidR="001C21C7">
        <w:t xml:space="preserve"> PUTOVANJA društvo s ograničenom odgovornošću za turizam, putničku agenciju i usluge Zagreb, </w:t>
      </w:r>
      <w:proofErr w:type="spellStart"/>
      <w:r w:rsidR="001C21C7">
        <w:t>Peteranečki</w:t>
      </w:r>
      <w:proofErr w:type="spellEnd"/>
      <w:r w:rsidR="001C21C7">
        <w:t xml:space="preserve"> put 4, </w:t>
      </w:r>
      <w:proofErr w:type="spellStart"/>
      <w:r w:rsidR="001C21C7">
        <w:t>MBS</w:t>
      </w:r>
      <w:proofErr w:type="spellEnd"/>
      <w:r w:rsidR="001C21C7">
        <w:t xml:space="preserve">: 080552797, </w:t>
      </w:r>
      <w:proofErr w:type="spellStart"/>
      <w:r w:rsidR="001C21C7">
        <w:t>OIB</w:t>
      </w:r>
      <w:proofErr w:type="spellEnd"/>
      <w:r w:rsidR="001C21C7">
        <w:t>: 04833395560.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1C21C7">
        <w:t>ADRIJANA</w:t>
      </w:r>
      <w:proofErr w:type="spellEnd"/>
      <w:r w:rsidR="001C21C7">
        <w:t xml:space="preserve"> PUTOVANJA društvo s ograničenom odgovornošću za turizam, putničku agenciju i usluge Zagreb, </w:t>
      </w:r>
      <w:proofErr w:type="spellStart"/>
      <w:r w:rsidR="001C21C7">
        <w:t>Peteranečki</w:t>
      </w:r>
      <w:proofErr w:type="spellEnd"/>
      <w:r w:rsidR="001C21C7">
        <w:t xml:space="preserve"> put 4, </w:t>
      </w:r>
      <w:proofErr w:type="spellStart"/>
      <w:r w:rsidR="001C21C7">
        <w:t>MBS</w:t>
      </w:r>
      <w:proofErr w:type="spellEnd"/>
      <w:r w:rsidR="001C21C7">
        <w:t xml:space="preserve">: 080552797, </w:t>
      </w:r>
      <w:proofErr w:type="spellStart"/>
      <w:r w:rsidR="001C21C7">
        <w:t>OIB</w:t>
      </w:r>
      <w:proofErr w:type="spellEnd"/>
      <w:r w:rsidR="001C21C7">
        <w:t>: 04833395560.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86F9E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1C21C7">
        <w:rPr>
          <w:bCs/>
        </w:rPr>
        <w:t>232</w:t>
      </w:r>
      <w:r w:rsidR="00486D78">
        <w:rPr>
          <w:bCs/>
        </w:rPr>
        <w:t xml:space="preserve"> od </w:t>
      </w:r>
      <w:r w:rsidR="001C21C7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1C21C7">
        <w:t>ADRIJANA</w:t>
      </w:r>
      <w:proofErr w:type="spellEnd"/>
      <w:r w:rsidR="001C21C7">
        <w:t xml:space="preserve"> PUTOVANJA društvo s ograničenom odgovornošću za turizam, putničku agenciju i usluge Zagreb, </w:t>
      </w:r>
      <w:proofErr w:type="spellStart"/>
      <w:r w:rsidR="001C21C7">
        <w:t>Peteranečki</w:t>
      </w:r>
      <w:proofErr w:type="spellEnd"/>
      <w:r w:rsidR="001C21C7">
        <w:t xml:space="preserve"> put 4, </w:t>
      </w:r>
      <w:proofErr w:type="spellStart"/>
      <w:r w:rsidR="001C21C7">
        <w:t>MBS</w:t>
      </w:r>
      <w:proofErr w:type="spellEnd"/>
      <w:r w:rsidR="001C21C7">
        <w:t xml:space="preserve">: 080552797, </w:t>
      </w:r>
      <w:proofErr w:type="spellStart"/>
      <w:r w:rsidR="001C21C7">
        <w:t>OIB</w:t>
      </w:r>
      <w:proofErr w:type="spellEnd"/>
      <w:r w:rsidR="001C21C7">
        <w:t>: 04833395560.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70</w:t>
      </w:r>
      <w:r w:rsidR="001C21C7">
        <w:t>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586F9E">
        <w:t>8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70</w:t>
      </w:r>
      <w:r w:rsidR="001C21C7">
        <w:t>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86F9E">
        <w:t>20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586F9E">
        <w:t>7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D2D92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D2D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2D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D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D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D2D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2D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D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D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St-703/2017</izvorni_sadrzaj>
    <derivirana_varijabla naziv="DomainObject.Predmet.OznakaBroj_1">St-703/2017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ADRIJANA PUTOVANJA društvo s ograničenom odgovornošću za turizam, putničku agenciju i usluge</izvorni_sadrzaj>
    <derivirana_varijabla naziv="DomainObject.Predmet.ProtustrankaFormated_1">  ADRIJANA PUTOVANJA društvo s ograničenom odgovornošću za turizam, putničku agenciju i usluge</derivirana_varijabla>
  </DomainObject.Predmet.ProtustrankaFormated>
  <DomainObject.Predmet.ProtustrankaFormatedOIB>
    <izvorni_sadrzaj>  ADRIJANA PUTOVANJA društvo s ograničenom odgovornošću za turizam, putničku agenciju i usluge, OIB 04833395560</izvorni_sadrzaj>
    <derivirana_varijabla naziv="DomainObject.Predmet.ProtustrankaFormatedOIB_1">  ADRIJANA PUTOVANJA društvo s ograničenom odgovornošću za turizam, putničku agenciju i usluge, OIB 04833395560</derivirana_varijabla>
  </DomainObject.Predmet.ProtustrankaFormatedOIB>
  <DomainObject.Predmet.ProtustrankaFormatedWithAdress>
    <izvorni_sadrzaj> ADRIJANA PUTOVANJA društvo s ograničenom odgovornošću za turizam, putničku agenciju i usluge, Peteranečki put 4, 10000 Zagreb</izvorni_sadrzaj>
    <derivirana_varijabla naziv="DomainObject.Predmet.ProtustrankaFormatedWithAdress_1"> ADRIJANA PUTOVANJA društvo s ograničenom odgovornošću za turizam, putničku agenciju i usluge, Peteranečki put 4, 10000 Zagreb</derivirana_varijabla>
  </DomainObject.Predmet.ProtustrankaFormatedWithAdress>
  <DomainObject.Predmet.ProtustrankaFormatedWithAdressOIB>
    <izvorni_sadrzaj> ADRIJANA PUTOVANJA društvo s ograničenom odgovornošću za turizam, putničku agenciju i usluge, OIB 04833395560, Peteranečki put 4, 10000 Zagreb</izvorni_sadrzaj>
    <derivirana_varijabla naziv="DomainObject.Predmet.ProtustrankaFormatedWithAdressOIB_1"> ADRIJANA PUTOVANJA društvo s ograničenom odgovornošću za turizam, putničku agenciju i usluge, OIB 04833395560, Peteranečki put 4, 10000 Zagreb</derivirana_varijabla>
  </DomainObject.Predmet.ProtustrankaFormatedWithAdressOIB>
  <DomainObject.Predmet.ProtustrankaWithAdress>
    <izvorni_sadrzaj>ADRIJANA PUTOVANJA društvo s ograničenom odgovornošću za turizam, putničku agenciju i usluge Peteranečki put 4, 10000 Zagreb</izvorni_sadrzaj>
    <derivirana_varijabla naziv="DomainObject.Predmet.ProtustrankaWithAdress_1">ADRIJANA PUTOVANJA društvo s ograničenom odgovornošću za turizam, putničku agenciju i usluge Peteranečki put 4, 10000 Zagreb</derivirana_varijabla>
  </DomainObject.Predmet.ProtustrankaWithAdress>
  <DomainObject.Predmet.ProtustrankaWithAdressOIB>
    <izvorni_sadrzaj>ADRIJANA PUTOVANJA društvo s ograničenom odgovornošću za turizam, putničku agenciju i usluge, OIB 04833395560, Peteranečki put 4, 10000 Zagreb</izvorni_sadrzaj>
    <derivirana_varijabla naziv="DomainObject.Predmet.ProtustrankaWithAdressOIB_1">ADRIJANA PUTOVANJA društvo s ograničenom odgovornošću za turizam, putničku agenciju i usluge, OIB 04833395560, Peteranečki put 4, 10000 Zagreb</derivirana_varijabla>
  </DomainObject.Predmet.ProtustrankaWithAdressOIB>
  <DomainObject.Predmet.ProtustrankaNazivFormated>
    <izvorni_sadrzaj>ADRIJANA PUTOVANJA društvo s ograničenom odgovornošću za turizam, putničku agenciju i usluge</izvorni_sadrzaj>
    <derivirana_varijabla naziv="DomainObject.Predmet.ProtustrankaNazivFormated_1">ADRIJANA PUTOVANJA društvo s ograničenom odgovornošću za turizam, putničku agenciju i usluge</derivirana_varijabla>
  </DomainObject.Predmet.ProtustrankaNazivFormated>
  <DomainObject.Predmet.ProtustrankaNazivFormatedOIB>
    <izvorni_sadrzaj>ADRIJANA PUTOVANJA društvo s ograničenom odgovornošću za turizam, putničku agenciju i usluge, OIB 04833395560</izvorni_sadrzaj>
    <derivirana_varijabla naziv="DomainObject.Predmet.ProtustrankaNazivFormatedOIB_1">ADRIJANA PUTOVANJA društvo s ograničenom odgovornošću za turizam, putničku agenciju i usluge, OIB 04833395560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ADRIJANA PUTOVANJA društvo s ograničenom odgovornošću za turizam, putničku agenciju i usluge</item>
    </izvorni_sadrzaj>
    <derivirana_varijabla naziv="DomainObject.Predmet.ProtuStrankaListFormated_1">
      <item>ADRIJANA PUTOVANJA društvo s ograničenom odgovornošću za turizam, putničku agenciju i usluge</item>
    </derivirana_varijabla>
  </DomainObject.Predmet.ProtuStrankaListFormated>
  <DomainObject.Predmet.ProtuStrankaListFormatedOIB>
    <izvorni_sadrzaj>
      <item>ADRIJANA PUTOVANJA društvo s ograničenom odgovornošću za turizam, putničku agenciju i usluge, OIB 04833395560</item>
    </izvorni_sadrzaj>
    <derivirana_varijabla naziv="DomainObject.Predmet.ProtuStrankaListFormatedOIB_1">
      <item>ADRIJANA PUTOVANJA društvo s ograničenom odgovornošću za turizam, putničku agenciju i usluge, OIB 04833395560</item>
    </derivirana_varijabla>
  </DomainObject.Predmet.ProtuStrankaListFormatedOIB>
  <DomainObject.Predmet.ProtuStrankaListFormatedWithAdress>
    <izvorni_sadrzaj>
      <item>ADRIJANA PUTOVANJA društvo s ograničenom odgovornošću za turizam, putničku agenciju i usluge, Peteranečki put 4, 10000 Zagreb</item>
    </izvorni_sadrzaj>
    <derivirana_varijabla naziv="DomainObject.Predmet.ProtuStrankaListFormatedWithAdress_1">
      <item>ADRIJANA PUTOVANJA društvo s ograničenom odgovornošću za turizam, putničku agenciju i usluge, Peteranečki put 4, 10000 Zagreb</item>
    </derivirana_varijabla>
  </DomainObject.Predmet.ProtuStrankaListFormatedWithAdress>
  <DomainObject.Predmet.ProtuStrankaListFormatedWithAdressOIB>
    <izvorni_sadrzaj>
      <item>ADRIJANA PUTOVANJA društvo s ograničenom odgovornošću za turizam, putničku agenciju i usluge, OIB 04833395560, Peteranečki put 4, 10000 Zagreb</item>
    </izvorni_sadrzaj>
    <derivirana_varijabla naziv="DomainObject.Predmet.ProtuStrankaListFormatedWithAdressOIB_1">
      <item>ADRIJANA PUTOVANJA društvo s ograničenom odgovornošću za turizam, putničku agenciju i usluge, OIB 04833395560, Peteranečki put 4, 10000 Zagreb</item>
    </derivirana_varijabla>
  </DomainObject.Predmet.ProtuStrankaListFormatedWithAdressOIB>
  <DomainObject.Predmet.ProtuStrankaListNazivFormated>
    <izvorni_sadrzaj>
      <item>ADRIJANA PUTOVANJA društvo s ograničenom odgovornošću za turizam, putničku agenciju i usluge</item>
    </izvorni_sadrzaj>
    <derivirana_varijabla naziv="DomainObject.Predmet.ProtuStrankaListNazivFormated_1">
      <item>ADRIJANA PUTOVANJA društvo s ograničenom odgovornošću za turizam, putničku agenciju i usluge</item>
    </derivirana_varijabla>
  </DomainObject.Predmet.ProtuStrankaListNazivFormated>
  <DomainObject.Predmet.ProtuStrankaListNazivFormatedOIB>
    <izvorni_sadrzaj>
      <item>ADRIJANA PUTOVANJA društvo s ograničenom odgovornošću za turizam, putničku agenciju i usluge, OIB 04833395560</item>
    </izvorni_sadrzaj>
    <derivirana_varijabla naziv="DomainObject.Predmet.ProtuStrankaListNazivFormatedOIB_1">
      <item>ADRIJANA PUTOVANJA društvo s ograničenom odgovornošću za turizam, putničku agenciju i usluge, OIB 04833395560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ADRIJANA PUTOVANJA društvo s ograničenom odgovornošću za turizam, putničku agenciju i usluge</izvorni_sadrzaj>
    <derivirana_varijabla naziv="DomainObject.Predmet.ProtustrankaIDrugi_1">ADRIJANA PUTOVANJA društvo s ograničenom odgovornošću za turizam, putničku agenciju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ADRIJANA PUTOVANJA društvo s ograničenom odgovornošću za turizam, putničku agenciju i usluge, OIB 04833395560, Peteranečki put 4, 10000 Zagreb</izvorni_sadrzaj>
    <derivirana_varijabla naziv="DomainObject.Predmet.ProtustrankaIDrugiAdressOIB_1">ADRIJANA PUTOVANJA društvo s ograničenom odgovornošću za turizam, putničku agenciju i usluge, OIB 04833395560, Peteranečki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ADRIJANA PUTOVANJA društvo s ograničenom odgovornošću za turizam, putničku agenciju i usluge</item>
      <item>FINA Regionalni centar Zagreb</item>
    </izvorni_sadrzaj>
    <derivirana_varijabla naziv="DomainObject.Predmet.SudioniciListNaziv_1">
      <item>ADRIJANA PUTOVANJA društvo s ograničenom odgovornošću za turizam, putničku agenciju i usluge</item>
      <item>FINA Regionalni centar Zagreb</item>
    </derivirana_varijabla>
  </DomainObject.Predmet.SudioniciListNaziv>
  <DomainObject.Predmet.SudioniciListAdressOIB>
    <izvorni_sadrzaj>
      <item>ADRIJANA PUTOVANJA društvo s ograničenom odgovornošću za turizam, putničku agenciju i usluge, OIB 04833395560, Peteranečki put 4,10000 Zagreb</item>
      <item>FINA Regionalni centar Zagreb, OIB 85821130368, Trg svibanjskih žrtava 1995. br. 1,10000 Zagreb</item>
    </izvorni_sadrzaj>
    <derivirana_varijabla naziv="DomainObject.Predmet.SudioniciListAdressOIB_1">
      <item>ADRIJANA PUTOVANJA društvo s ograničenom odgovornošću za turizam, putničku agenciju i usluge, OIB 04833395560, Peteranečki put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04833395560</item>
      <item>, OIB 85821130368</item>
    </izvorni_sadrzaj>
    <derivirana_varijabla naziv="DomainObject.Predmet.SudioniciListNazivOIB_1">
      <item>, OIB 04833395560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EA10C-05FB-4248-97AA-D4C6B36CF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3344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2017-10-20T07:08:00Z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2017-10-20T07:22:00Z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