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9421" w14:paraId="28c9421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700925">
        <w:t>535</w:t>
      </w:r>
      <w:r w:rsidR="005A3735">
        <w:t>/16-</w:t>
      </w:r>
      <w:r w:rsidR="00700925">
        <w:t>6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3844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16321" w:rsidP="00820A1A" w:rsidR="00F16321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nad dužnikom: </w:t>
      </w:r>
      <w:r w:rsidR="00700925">
        <w:t xml:space="preserve">Financijska agencija OIB: 85821130368, Regionalni centar Osijek, Podružnica Osijek, L. Jagera 3, za otvaranje stečajnog postupka nad dužnikom </w:t>
      </w:r>
      <w:r w:rsidR="00700925">
        <w:rPr>
          <w:b/>
        </w:rPr>
        <w:t>ZIR d.o.o., Osijek, Vukovarska Cesta 199, MBS: 030085302, OIB: 16947800911</w:t>
      </w:r>
      <w:r>
        <w:t xml:space="preserve">, dana </w:t>
      </w:r>
      <w:r w:rsidR="00700925">
        <w:t>23. siječnja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F16321" w:rsidP="00820A1A" w:rsidR="00F16321">
      <w:pPr>
        <w:jc w:val="both"/>
      </w:pPr>
    </w:p>
    <w:p w:rsidRDefault="00820A1A" w:rsidP="000E6B6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700925">
        <w:rPr>
          <w:b/>
        </w:rPr>
        <w:t>ZIR d.o.o., Osijek, Vukovarska Cesta 199, MBS: 030085302, OIB: 16947800911</w:t>
      </w:r>
      <w:r>
        <w:t>.</w:t>
      </w:r>
    </w:p>
    <w:p w:rsidRDefault="000E6B63" w:rsidP="000E6B63" w:rsidR="000E6B63">
      <w:pPr>
        <w:ind w:left="1080"/>
        <w:jc w:val="both"/>
      </w:pPr>
    </w:p>
    <w:p w:rsidRDefault="00820A1A" w:rsidP="000E6B63" w:rsidR="000E6B63" w:rsidRPr="00A12B40">
      <w:pPr>
        <w:numPr>
          <w:ilvl w:val="0"/>
          <w:numId w:val="17"/>
        </w:numPr>
        <w:jc w:val="both"/>
      </w:pPr>
      <w:r>
        <w:t>Za stečajnog upravitelja određuje se</w:t>
      </w:r>
      <w:r w:rsidR="00F16321">
        <w:t xml:space="preserve"> </w:t>
      </w:r>
      <w:r w:rsidR="00F16321" w:rsidRPr="00F16321">
        <w:rPr>
          <w:b/>
        </w:rPr>
        <w:t>Mijo Rončević dipl. oec. iz Osijeka, Vijenac Ivana Meštrovića 74, OIB 97146101285</w:t>
      </w:r>
      <w:r w:rsidR="00F16321">
        <w:t>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0E6B6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700925">
        <w:rPr>
          <w:b/>
        </w:rPr>
        <w:t>ZIR d.o.o., Osijek, Vukovarska Cesta 199, MBS: 030085302, OIB: 16947800911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F16321" w:rsidP="00F16321" w:rsidR="00F16321"/>
    <w:p w:rsidRDefault="00F16321" w:rsidP="00F16321" w:rsidR="00F16321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535-16</w:t>
      </w:r>
      <w:r>
        <w:t xml:space="preserve"> i obustavi daljnju pljenidbu do iznosa iz st. 1 čl. 112 Stečajnog zakona (NN 105/15) ako iznos predujma nije zaplijenjen u cijelosti.</w:t>
      </w:r>
    </w:p>
    <w:p w:rsidRDefault="00F16321" w:rsidP="00F16321" w:rsidR="00F16321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F16321" w:rsidP="00820A1A" w:rsidR="00F16321">
      <w:pPr>
        <w:ind w:firstLine="720"/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F16321">
        <w:t>10</w:t>
      </w:r>
      <w:r w:rsidR="005A3735">
        <w:t>. ožujka 2016. g.</w:t>
      </w:r>
      <w:r>
        <w:t xml:space="preserve"> podnijela je prijedlog za otvaranje stečajnog postupka nad dužnikom </w:t>
      </w:r>
      <w:r w:rsidR="00F16321">
        <w:rPr>
          <w:b/>
        </w:rPr>
        <w:t xml:space="preserve">ZIR d.o.o., Osijek, Vukovarska Cesta 199, MBS: 030085302, OIB: 16947800911 </w:t>
      </w:r>
      <w:r w:rsidRPr="005A3735">
        <w:t xml:space="preserve">navodeći da dužnik na dan </w:t>
      </w:r>
      <w:r w:rsidR="005A3735">
        <w:t>1. rujna 2015. g.</w:t>
      </w:r>
      <w:r>
        <w:t xml:space="preserve"> u Očevidniku redoslijeda osnova za plaćanje ima evidentirane neizvršene osnove za plaćanje u ukupnom iznosu od </w:t>
      </w:r>
      <w:r w:rsidR="00F16321">
        <w:t>31.183,89</w:t>
      </w:r>
      <w:r>
        <w:t xml:space="preserve"> kn u </w:t>
      </w:r>
      <w:r w:rsidR="008103DC">
        <w:t xml:space="preserve">razdoblju duljem od </w:t>
      </w:r>
      <w:r w:rsidR="00F16321">
        <w:t>674</w:t>
      </w:r>
      <w:r w:rsidR="008103DC">
        <w:t xml:space="preserve"> dana </w:t>
      </w:r>
      <w:r>
        <w:t>koji iznos je uračunata kamata i naknada FINE za provedbe ovrhe na novčanim sredstvima te dužnik ima jednog zaposlenika</w:t>
      </w:r>
      <w:r w:rsidR="0008188C">
        <w:t>.</w:t>
      </w:r>
    </w:p>
    <w:p w:rsidRDefault="00820A1A" w:rsidP="00820A1A" w:rsidR="00820A1A">
      <w:pPr>
        <w:jc w:val="both"/>
      </w:pPr>
    </w:p>
    <w:p w:rsidRDefault="00820A1A" w:rsidP="00820A1A" w:rsidR="008103DC">
      <w:pPr>
        <w:ind w:firstLine="720"/>
        <w:jc w:val="both"/>
      </w:pPr>
      <w:r>
        <w:t>Zaključkom ovoga suda broj St-</w:t>
      </w:r>
      <w:r w:rsidR="00F16321">
        <w:t>535</w:t>
      </w:r>
      <w:r w:rsidR="0008188C">
        <w:t>/16</w:t>
      </w:r>
      <w:r>
        <w:t xml:space="preserve"> od </w:t>
      </w:r>
      <w:r w:rsidR="00F16321">
        <w:t>26. rujna 2016. g</w:t>
      </w:r>
      <w:r>
        <w:t>. pozvan</w:t>
      </w:r>
      <w:r w:rsidR="008103DC">
        <w:t xml:space="preserve"> je zakonski</w:t>
      </w:r>
      <w:r>
        <w:t xml:space="preserve"> zastupni</w:t>
      </w:r>
      <w:r w:rsidR="008103DC">
        <w:t>k</w:t>
      </w:r>
      <w:r>
        <w:t xml:space="preserve"> dužnika da u roku od </w:t>
      </w:r>
      <w:r w:rsidR="008103DC">
        <w:t>8</w:t>
      </w:r>
      <w:r>
        <w:t xml:space="preserve"> dana podnese pisano izvješće o financijsko-gospodarskom stanju dužnika te prokazni popis imovine, pod zakonskim posljedicama</w:t>
      </w:r>
      <w:r w:rsidR="008103DC">
        <w:t>.</w:t>
      </w:r>
    </w:p>
    <w:p w:rsidRDefault="000E6B63" w:rsidP="00820A1A" w:rsidR="000E6B63">
      <w:pPr>
        <w:ind w:firstLine="720"/>
        <w:jc w:val="both"/>
      </w:pPr>
    </w:p>
    <w:p w:rsidRDefault="004D301E" w:rsidP="00820A1A" w:rsidR="000E6B63">
      <w:pPr>
        <w:ind w:firstLine="720"/>
        <w:jc w:val="both"/>
      </w:pPr>
      <w:r>
        <w:t>Dana 19. listopada 2016. g. dužnik je dostavio</w:t>
      </w:r>
      <w:r w:rsidR="000E6B63">
        <w:t xml:space="preserve"> prokazni popis imovine ovjerovljen kod javnog bilježnika </w:t>
      </w:r>
      <w:r w:rsidR="00F16321">
        <w:t>Krešimir Milas iz Osijeka</w:t>
      </w:r>
      <w:r w:rsidR="000E6B63">
        <w:t xml:space="preserve"> broj OV-</w:t>
      </w:r>
      <w:r w:rsidR="00F16321">
        <w:t>260</w:t>
      </w:r>
      <w:r w:rsidR="0008188C">
        <w:t xml:space="preserve">/16 od </w:t>
      </w:r>
      <w:r w:rsidR="00F16321">
        <w:t>19.10.</w:t>
      </w:r>
      <w:r w:rsidR="0008188C">
        <w:t>2016. g.</w:t>
      </w:r>
      <w:r w:rsidR="00F16321">
        <w:t xml:space="preserve"> i izvješće o financijsko-gospodarskom stanju.</w:t>
      </w:r>
    </w:p>
    <w:p w:rsidRDefault="000E6B63" w:rsidP="00820A1A" w:rsidR="008103DC">
      <w:pPr>
        <w:ind w:firstLine="720"/>
        <w:jc w:val="both"/>
      </w:pPr>
      <w:r>
        <w:t xml:space="preserve"> </w:t>
      </w:r>
    </w:p>
    <w:p w:rsidRDefault="004D301E" w:rsidP="004D301E" w:rsidR="000E6B63">
      <w:pPr>
        <w:ind w:firstLine="720"/>
        <w:jc w:val="both"/>
      </w:pPr>
      <w:r>
        <w:t>Iz izvješća dužnika o financijsko-gospodarskom stanju proizlazi da se dužnik bavio proizvodnjom betonskih stupaca za ograde i vinograde a da je do prestanka poslovanja došlo zbog lošeg poslovanja te ne postoji mogućnost daljnjeg rada dužnika a iz g</w:t>
      </w:r>
      <w:r w:rsidR="000E6B63">
        <w:t>ore navedenog prokaznog popisa imovine sud je utvrdio da dužnik nema imovine niti za pokriće troškova kako prethodnog tako i otvorenog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F16321">
        <w:t>535</w:t>
      </w:r>
      <w:r w:rsidR="0008188C">
        <w:t>/16</w:t>
      </w:r>
      <w:r w:rsidR="000E6B63">
        <w:t xml:space="preserve"> od </w:t>
      </w:r>
      <w:r w:rsidR="00F16321">
        <w:t>21. prosinca</w:t>
      </w:r>
      <w:r>
        <w:t xml:space="preserve"> 2016. g. sud je pozvao osobe koje imaju pravni interes za provedbom stečajnog postupka nad dužnikom da se u roku od 15 dana od dana objave rješenja na e-oglasnoj ploči ovoga suda solidarno uplate na sudski depozit </w:t>
      </w:r>
      <w:r w:rsidR="0008188C">
        <w:t>15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F16321">
        <w:t>21. prosinca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F16321">
      <w:pPr>
        <w:ind w:firstLine="720"/>
        <w:jc w:val="both"/>
      </w:pPr>
      <w:r>
        <w:t xml:space="preserve">Sud je proveo uvid u </w:t>
      </w:r>
      <w:r w:rsidR="008103DC">
        <w:t xml:space="preserve">materijalnu dokumentaciju u spisu </w:t>
      </w:r>
      <w:r w:rsidR="0008188C">
        <w:t xml:space="preserve">i to: prijedlog FINE za otvaranje stečajnog postupka dana </w:t>
      </w:r>
      <w:r w:rsidR="00F16321">
        <w:t>10</w:t>
      </w:r>
      <w:r w:rsidR="0008188C">
        <w:t xml:space="preserve">.3.2016. g., povijesni izvadak iz sudskog registra, prokazni popis imovine dužnika od </w:t>
      </w:r>
      <w:r w:rsidR="00F16321">
        <w:t>19.10.</w:t>
      </w:r>
      <w:r w:rsidR="0008188C">
        <w:t xml:space="preserve">2016. g. ovjerovljen kod javnog bilježnika </w:t>
      </w:r>
      <w:r w:rsidR="00F16321">
        <w:t>Krešimir Milas iz Osijeka broj OV-260/16 od 19.10.2016. g. i izvješće o financijsko-gospodarskom stanju</w:t>
      </w:r>
      <w:r w:rsidR="0008188C">
        <w:t xml:space="preserve">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 xml:space="preserve">sud je utvrdio da su ispunjene pretpostavke za otvaranje stečajnog postupka nad </w:t>
      </w:r>
    </w:p>
    <w:p w:rsidRDefault="00F16321" w:rsidP="00F16321" w:rsidR="00F16321">
      <w:pPr>
        <w:jc w:val="both"/>
      </w:pPr>
    </w:p>
    <w:p w:rsidRDefault="00F16321" w:rsidP="00F16321" w:rsidR="00F16321">
      <w:pPr>
        <w:jc w:val="both"/>
      </w:pPr>
    </w:p>
    <w:p w:rsidRDefault="00F16321" w:rsidP="00F16321" w:rsidR="00F16321">
      <w:pPr>
        <w:jc w:val="both"/>
      </w:pPr>
    </w:p>
    <w:p w:rsidRDefault="00F16321" w:rsidP="00F16321" w:rsidR="00F16321">
      <w:pPr>
        <w:jc w:val="both"/>
      </w:pPr>
    </w:p>
    <w:p w:rsidRDefault="00F16321" w:rsidP="00F16321" w:rsidR="00F16321">
      <w:pPr>
        <w:jc w:val="both"/>
      </w:pPr>
    </w:p>
    <w:p w:rsidRDefault="00F16321" w:rsidP="00F16321" w:rsidR="00F16321">
      <w:pPr>
        <w:jc w:val="both"/>
      </w:pPr>
    </w:p>
    <w:p w:rsidRDefault="00F16321" w:rsidP="00F16321" w:rsidR="00F16321">
      <w:pPr>
        <w:jc w:val="both"/>
      </w:pPr>
    </w:p>
    <w:p w:rsidRDefault="00820A1A" w:rsidP="00F16321" w:rsidR="00820A1A">
      <w:pPr>
        <w:jc w:val="both"/>
      </w:pPr>
      <w:r>
        <w:t>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08188C" w:rsidP="002954B4" w:rsidR="0008188C">
      <w:pPr>
        <w:ind w:firstLine="720"/>
        <w:jc w:val="both"/>
      </w:pPr>
    </w:p>
    <w:p w:rsidRDefault="00F16321" w:rsidP="002954B4" w:rsidR="00F16321">
      <w:pPr>
        <w:ind w:firstLine="720"/>
        <w:jc w:val="both"/>
      </w:pPr>
    </w:p>
    <w:p w:rsidRDefault="00F16321" w:rsidP="002954B4" w:rsidR="00F16321">
      <w:pPr>
        <w:ind w:firstLine="720"/>
        <w:jc w:val="both"/>
      </w:pPr>
    </w:p>
    <w:p w:rsidRDefault="0008188C" w:rsidP="002954B4" w:rsidR="0008188C">
      <w:pPr>
        <w:ind w:firstLine="720"/>
        <w:jc w:val="both"/>
      </w:pPr>
    </w:p>
    <w:p w:rsidRDefault="00820A1A" w:rsidP="0008188C" w:rsidR="0008188C">
      <w:pPr>
        <w:jc w:val="center"/>
      </w:pPr>
      <w:r>
        <w:t xml:space="preserve">U Osijeku </w:t>
      </w:r>
      <w:r w:rsidR="00F16321">
        <w:t>23. siječnja 2017. g.</w:t>
      </w:r>
    </w:p>
    <w:p w:rsidRDefault="00820A1A" w:rsidP="00820A1A" w:rsidR="00820A1A">
      <w:pPr>
        <w:jc w:val="both"/>
      </w:pPr>
    </w:p>
    <w:p w:rsidRDefault="00F16321" w:rsidP="00820A1A" w:rsidR="00F16321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F16321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F16321" w:rsidP="00820A1A" w:rsidR="00F16321">
      <w:pPr>
        <w:jc w:val="both"/>
      </w:pPr>
    </w:p>
    <w:p w:rsidRDefault="00F16321" w:rsidP="00820A1A" w:rsidR="00F16321">
      <w:pPr>
        <w:jc w:val="both"/>
      </w:pPr>
    </w:p>
    <w:p w:rsidRDefault="00F16321" w:rsidP="00820A1A" w:rsidR="00F16321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4D301E" w:rsidP="00820A1A" w:rsidR="004D301E">
      <w:pPr>
        <w:jc w:val="both"/>
      </w:pPr>
    </w:p>
    <w:p w:rsidRDefault="004D301E" w:rsidP="00820A1A" w:rsidR="004D301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3340E9" w:rsidR="00331671" w:rsidRPr="003340E9">
      <w:pPr>
        <w:tabs>
          <w:tab w:pos="7425" w:val="left"/>
        </w:tabs>
        <w:jc w:val="both"/>
      </w:pPr>
      <w:r>
        <w:t xml:space="preserve">1. stečajni uprav. </w:t>
      </w:r>
      <w:r w:rsidR="00F16321">
        <w:t>Mijo Rončević</w:t>
      </w:r>
      <w:r w:rsidR="003340E9">
        <w:t xml:space="preserve">, Osijek, </w:t>
      </w:r>
      <w:r w:rsidR="003340E9" w:rsidRPr="003340E9">
        <w:t>Vijenac Ivana Meštrovića 74</w:t>
      </w:r>
      <w:r w:rsidR="003340E9" w:rsidRPr="003340E9">
        <w:tab/>
      </w:r>
    </w:p>
    <w:p w:rsidRDefault="00820A1A" w:rsidP="000E6B63" w:rsidR="00820A1A">
      <w:pPr>
        <w:tabs>
          <w:tab w:pos="6120" w:val="left"/>
        </w:tabs>
        <w:jc w:val="both"/>
      </w:pPr>
      <w:r>
        <w:t xml:space="preserve">2. predlagatelj FINA </w:t>
      </w:r>
      <w:r w:rsidR="000E6B63">
        <w:tab/>
      </w:r>
    </w:p>
    <w:p w:rsidRDefault="00820A1A" w:rsidP="00820A1A" w:rsidR="00820A1A">
      <w:pPr>
        <w:jc w:val="both"/>
      </w:pPr>
      <w:r>
        <w:t>3. ŽDO Osijek</w:t>
      </w:r>
    </w:p>
    <w:p w:rsidRDefault="00820A1A" w:rsidP="00F16321" w:rsidR="0008188C">
      <w:pPr>
        <w:jc w:val="both"/>
      </w:pPr>
      <w:r>
        <w:t>4. dužnik</w:t>
      </w:r>
    </w:p>
    <w:p w:rsidRDefault="00F16321" w:rsidP="00F16321" w:rsidR="00820A1A">
      <w:pPr>
        <w:tabs>
          <w:tab w:pos="1620" w:val="left"/>
        </w:tabs>
        <w:jc w:val="both"/>
      </w:pPr>
      <w:r>
        <w:t>5</w:t>
      </w:r>
      <w:r w:rsidR="00820A1A">
        <w:t>. e-ogl. pl.</w:t>
      </w:r>
      <w:r w:rsidR="002954B4">
        <w:t xml:space="preserve"> </w:t>
      </w:r>
      <w:r>
        <w:tab/>
      </w:r>
    </w:p>
    <w:p w:rsidRDefault="00F16321" w:rsidP="00820A1A" w:rsidR="00820A1A">
      <w:pPr>
        <w:jc w:val="both"/>
      </w:pPr>
      <w:r>
        <w:t>6</w:t>
      </w:r>
      <w:r w:rsidR="00820A1A">
        <w:t>. registar suda - ovdje</w:t>
      </w:r>
    </w:p>
    <w:p w:rsidRDefault="00F16321" w:rsidP="0008188C" w:rsidR="007D7E9A">
      <w:pPr>
        <w:tabs>
          <w:tab w:pos="151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>
        <w:t>23.2.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7C741A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</w:t>
      </w:r>
      <w:r w:rsidR="00F16321">
        <w:t xml:space="preserve">  </w:t>
      </w:r>
      <w:r w:rsidR="008103DC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05C" w:rsidR="003A105C">
      <w:r>
        <w:separator/>
      </w:r>
    </w:p>
  </w:endnote>
  <w:endnote w:id="0" w:type="continuationSeparator">
    <w:p w:rsidRDefault="003A105C" w:rsidR="003A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05C" w:rsidR="003A105C">
      <w:r>
        <w:separator/>
      </w:r>
    </w:p>
  </w:footnote>
  <w:footnote w:id="0" w:type="continuationSeparator">
    <w:p w:rsidRDefault="003A105C" w:rsidR="003A1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41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6321" w:rsidP="00F16321" w:rsidR="00F16321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535/16-6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8188C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40E9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84416"/>
    <w:rsid w:val="00393EEA"/>
    <w:rsid w:val="00394A2D"/>
    <w:rsid w:val="003A0F77"/>
    <w:rsid w:val="003A105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301E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3735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E8F"/>
    <w:rsid w:val="00700925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C741A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9D4091"/>
    <w:rsid w:val="00A2140D"/>
    <w:rsid w:val="00A27BAA"/>
    <w:rsid w:val="00A3050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16321"/>
    <w:rsid w:val="00F21871"/>
    <w:rsid w:val="00F43FEE"/>
    <w:rsid w:val="00F63463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4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7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74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7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ZIR d.o.o. za proizvodnju, usluge i trgovinu</izvorni_sadrzaj>
    <derivirana_varijabla naziv="DomainObject.Predmet.ProtustrankaFormated_1">  ZIR d.o.o. za proizvodnju, usluge i trgovinu</derivirana_varijabla>
  </DomainObject.Predmet.ProtustrankaFormated>
  <DomainObject.Predmet.ProtustrankaFormatedOIB>
    <izvorni_sadrzaj>  ZIR d.o.o. za proizvodnju, usluge i trgovinu, OIB 16947800911</izvorni_sadrzaj>
    <derivirana_varijabla naziv="DomainObject.Predmet.ProtustrankaFormatedOIB_1">  ZIR d.o.o. za proizvodnju, usluge i trgovinu, OIB 16947800911</derivirana_varijabla>
  </DomainObject.Predmet.ProtustrankaFormatedOIB>
  <DomainObject.Predmet.ProtustrankaFormatedWithAdress>
    <izvorni_sadrzaj> ZIR d.o.o. za proizvodnju, usluge i trgovinu, Vukovarska Cesta 199, 31000 Osijek</izvorni_sadrzaj>
    <derivirana_varijabla naziv="DomainObject.Predmet.ProtustrankaFormatedWithAdress_1"> ZIR d.o.o. za proizvodnju, usluge i trgovinu, Vukovarska Cesta 199, 31000 Osijek</derivirana_varijabla>
  </DomainObject.Predmet.ProtustrankaFormatedWithAdress>
  <DomainObject.Predmet.ProtustrankaFormatedWithAdressOIB>
    <izvorni_sadrzaj> ZIR d.o.o. za proizvodnju, usluge i trgovinu, OIB 16947800911, Vukovarska Cesta 199, 31000 Osijek</izvorni_sadrzaj>
    <derivirana_varijabla naziv="DomainObject.Predmet.ProtustrankaFormatedWithAdressOIB_1"> ZIR d.o.o. za proizvodnju, usluge i trgovinu, OIB 16947800911, Vukovarska Cesta 199, 31000 Osijek</derivirana_varijabla>
  </DomainObject.Predmet.ProtustrankaFormatedWithAdressOIB>
  <DomainObject.Predmet.ProtustrankaWithAdress>
    <izvorni_sadrzaj>ZIR d.o.o. za proizvodnju, usluge i trgovinu Vukovarska Cesta 199, 31000 Osijek</izvorni_sadrzaj>
    <derivirana_varijabla naziv="DomainObject.Predmet.ProtustrankaWithAdress_1">ZIR d.o.o. za proizvodnju, usluge i trgovinu Vukovarska Cesta 199, 31000 Osijek</derivirana_varijabla>
  </DomainObject.Predmet.ProtustrankaWithAdress>
  <DomainObject.Predmet.ProtustrankaWithAdressOIB>
    <izvorni_sadrzaj>ZIR d.o.o. za proizvodnju, usluge i trgovinu, OIB 16947800911, Vukovarska Cesta 199, 31000 Osijek</izvorni_sadrzaj>
    <derivirana_varijabla naziv="DomainObject.Predmet.ProtustrankaWithAdressOIB_1">ZIR d.o.o. za proizvodnju, usluge i trgovinu, OIB 16947800911, Vukovarska Cesta 199, 31000 Osijek</derivirana_varijabla>
  </DomainObject.Predmet.ProtustrankaWithAdressOIB>
  <DomainObject.Predmet.ProtustrankaNazivFormated>
    <izvorni_sadrzaj>ZIR d.o.o. za proizvodnju, usluge i trgovinu</izvorni_sadrzaj>
    <derivirana_varijabla naziv="DomainObject.Predmet.ProtustrankaNazivFormated_1">ZIR d.o.o. za proizvodnju, usluge i trgovinu</derivirana_varijabla>
  </DomainObject.Predmet.ProtustrankaNazivFormated>
  <DomainObject.Predmet.ProtustrankaNazivFormatedOIB>
    <izvorni_sadrzaj>ZIR d.o.o. za proizvodnju, usluge i trgovinu, OIB 16947800911</izvorni_sadrzaj>
    <derivirana_varijabla naziv="DomainObject.Predmet.ProtustrankaNazivFormatedOIB_1">ZIR d.o.o. za proizvodnju, usluge i trgovinu, OIB 16947800911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ZIR d.o.o. za proizvodnju, usluge i trgovinu</item>
    </izvorni_sadrzaj>
    <derivirana_varijabla naziv="DomainObject.Predmet.ProtuStrankaListFormated_1">
      <item>ZIR d.o.o. za proizvodnju, usluge i trgovinu</item>
    </derivirana_varijabla>
  </DomainObject.Predmet.ProtuStrankaListFormated>
  <DomainObject.Predmet.ProtuStrankaListFormatedOIB>
    <izvorni_sadrzaj>
      <item>ZIR d.o.o. za proizvodnju, usluge i trgovinu, OIB 16947800911</item>
    </izvorni_sadrzaj>
    <derivirana_varijabla naziv="DomainObject.Predmet.ProtuStrankaListFormatedOIB_1">
      <item>ZIR d.o.o. za proizvodnju, usluge i trgovinu, OIB 16947800911</item>
    </derivirana_varijabla>
  </DomainObject.Predmet.ProtuStrankaListFormatedOIB>
  <DomainObject.Predmet.ProtuStrankaListFormatedWithAdress>
    <izvorni_sadrzaj>
      <item>ZIR d.o.o. za proizvodnju, usluge i trgovinu, Vukovarska Cesta 199, 31000 Osijek</item>
    </izvorni_sadrzaj>
    <derivirana_varijabla naziv="DomainObject.Predmet.ProtuStrankaListFormatedWithAdress_1">
      <item>ZIR d.o.o. za proizvodnju, usluge i trgovinu, Vukovarska Cesta 199, 31000 Osijek</item>
    </derivirana_varijabla>
  </DomainObject.Predmet.ProtuStrankaListFormatedWithAdress>
  <DomainObject.Predmet.ProtuStrankaListFormatedWithAdressOIB>
    <izvorni_sadrzaj>
      <item>ZIR d.o.o. za proizvodnju, usluge i trgovinu, OIB 16947800911, Vukovarska Cesta 199, 31000 Osijek</item>
    </izvorni_sadrzaj>
    <derivirana_varijabla naziv="DomainObject.Predmet.ProtuStrankaListFormatedWithAdressOIB_1">
      <item>ZIR d.o.o. za proizvodnju, usluge i trgovinu, OIB 16947800911, Vukovarska Cesta 199, 31000 Osijek</item>
    </derivirana_varijabla>
  </DomainObject.Predmet.ProtuStrankaListFormatedWithAdressOIB>
  <DomainObject.Predmet.ProtuStrankaListNazivFormated>
    <izvorni_sadrzaj>
      <item>ZIR d.o.o. za proizvodnju, usluge i trgovinu</item>
    </izvorni_sadrzaj>
    <derivirana_varijabla naziv="DomainObject.Predmet.ProtuStrankaListNazivFormated_1">
      <item>ZIR d.o.o. za proizvodnju, usluge i trgovinu</item>
    </derivirana_varijabla>
  </DomainObject.Predmet.ProtuStrankaListNazivFormated>
  <DomainObject.Predmet.ProtuStrankaListNazivFormatedOIB>
    <izvorni_sadrzaj>
      <item>ZIR d.o.o. za proizvodnju, usluge i trgovinu, OIB 16947800911</item>
    </izvorni_sadrzaj>
    <derivirana_varijabla naziv="DomainObject.Predmet.ProtuStrankaListNazivFormatedOIB_1">
      <item>ZIR d.o.o. za proizvodnju, usluge i trgovinu, OIB 16947800911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ZIR d.o.o. za proizvodnju, usluge i trgovinu</izvorni_sadrzaj>
    <derivirana_varijabla naziv="DomainObject.Predmet.ProtustrankaIDrugi_1">ZIR d.o.o. za proizvodnju, usluge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ZIR d.o.o. za proizvodnju, usluge i trgovinu, OIB 16947800911, Vukovarska Cesta 199, 31000 Osijek</izvorni_sadrzaj>
    <derivirana_varijabla naziv="DomainObject.Predmet.ProtustrankaIDrugiAdressOIB_1">ZIR d.o.o. za proizvodnju, usluge i trgovinu, OIB 16947800911, Vukovarska Cesta 199,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ZIR d.o.o. za proizvodnju, usluge i trgovinu</item>
    </izvorni_sadrzaj>
    <derivirana_varijabla naziv="DomainObject.Predmet.SudioniciListNaziv_1">
      <item>FINA RC OSIJEK</item>
      <item>ZIR d.o.o. za proizvodnju, usluge i trgovinu</item>
    </derivirana_varijabla>
  </DomainObject.Predmet.SudioniciListNaziv>
  <DomainObject.Predmet.SudioniciListAdressOIB>
    <izvorni_sadrzaj>
      <item>FINA RC OSIJEK, OIB 85821130368, L. JEGERA 3,31000 Osijek</item>
      <item>ZIR d.o.o. za proizvodnju, usluge i trgovinu, OIB 16947800911, Vukovarska Cesta 199,31000 Osijek</item>
    </izvorni_sadrzaj>
    <derivirana_varijabla naziv="DomainObject.Predmet.SudioniciListAdressOIB_1">
      <item>FINA RC OSIJEK, OIB 85821130368, L. JEGERA 3,31000 Osijek</item>
      <item>ZIR d.o.o. za proizvodnju, usluge i trgovinu, OIB 16947800911, Vukovarska Cesta 199,31000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16947800911</item>
    </izvorni_sadrzaj>
    <derivirana_varijabla naziv="DomainObject.Predmet.SudioniciListNazivOIB_1">
      <item>, OIB 85821130368</item>
      <item>, OIB 16947800911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D9E55-EFE6-48A3-9262-3DA75F7D5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735</properties:Words>
  <properties:Characters>4043</properties:Characters>
  <properties:Lines>156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2017-01-23T09:03:00Z</dcterms:created>
  <dc:creator>dsekulic</dc:creator>
  <cp:lastModifiedBy>Danijela Sekulić</cp:lastModifiedBy>
  <cp:lastPrinted>2017-01-23T09:37:00Z</cp:lastPrinted>
  <dcterms:modified xmlns:xsi="http://www.w3.org/2001/XMLSchema-instance" xsi:type="dcterms:W3CDTF">2017-01-23T09:38:00Z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