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7cd0" w14:paraId="bd67cd0" w:rsidRDefault="003300DD" w:rsidP="003300DD" w:rsidR="003300D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57AC9" w:rsidP="00B57AC9" w:rsidR="00B57AC9">
      <w:pPr>
        <w:jc w:val="right"/>
      </w:pPr>
    </w:p>
    <w:p w:rsidRDefault="00B57AC9" w:rsidP="00B57AC9" w:rsidR="003300DD">
      <w:pPr>
        <w:jc w:val="right"/>
        <w:rPr>
          <w:rFonts w:cs="Times New Roman" w:eastAsia="Times New Roman"/>
          <w:bCs/>
          <w:szCs w:val="20"/>
          <w:lang w:eastAsia="en-US" w:val="en-US"/>
        </w:rPr>
      </w:pPr>
      <w:r>
        <w:t>14 St-</w:t>
      </w:r>
      <w:r w:rsidR="00294878">
        <w:t>9</w:t>
      </w:r>
      <w:r>
        <w:t>/2019-4</w:t>
      </w:r>
    </w:p>
    <w:p w:rsidRDefault="00B57AC9" w:rsidP="003300DD" w:rsidR="00B57AC9">
      <w:pPr>
        <w:jc w:val="center"/>
        <w:rPr>
          <w:rFonts w:cs="Times New Roman" w:eastAsia="Times New Roman"/>
          <w:szCs w:val="24"/>
        </w:rPr>
      </w:pPr>
    </w:p>
    <w:p w:rsidRDefault="00B57AC9" w:rsidP="003300DD" w:rsidR="00B57AC9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B57AC9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294878">
        <w:rPr>
          <w:rFonts w:cs="Times New Roman" w:eastAsia="Times New Roman"/>
          <w:szCs w:val="24"/>
        </w:rPr>
        <w:t>VEREOM d.o.o. Poreč, Trg slobode 13, OIB 79668585631, MBS 130039377</w:t>
      </w:r>
      <w:r>
        <w:rPr>
          <w:rFonts w:cs="Times New Roman" w:eastAsia="Times New Roman"/>
          <w:szCs w:val="24"/>
        </w:rPr>
        <w:t>,</w:t>
      </w:r>
      <w:r w:rsidR="00294878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</w:t>
      </w:r>
      <w:r w:rsidR="00B57AC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B57AC9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294878">
        <w:rPr>
          <w:rFonts w:cs="Times New Roman" w:eastAsia="Times New Roman"/>
          <w:szCs w:val="24"/>
        </w:rPr>
        <w:t>VEREOM d.o.o. Poreč, Trg slobode 13, OIB 79668585631, MBS 130039377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B57AC9">
        <w:rPr>
          <w:rFonts w:cs="Times New Roman"/>
          <w:szCs w:val="24"/>
        </w:rPr>
        <w:t xml:space="preserve">Anamarija </w:t>
      </w:r>
      <w:proofErr w:type="spellStart"/>
      <w:r w:rsidR="00B57AC9">
        <w:rPr>
          <w:rFonts w:cs="Times New Roman"/>
          <w:szCs w:val="24"/>
        </w:rPr>
        <w:t>Murtezani</w:t>
      </w:r>
      <w:proofErr w:type="spellEnd"/>
      <w:r w:rsidR="00B57AC9" w:rsidRPr="000820EE">
        <w:rPr>
          <w:rFonts w:cs="Times New Roman"/>
          <w:szCs w:val="24"/>
        </w:rPr>
        <w:t xml:space="preserve"> iz </w:t>
      </w:r>
      <w:r w:rsidR="00B57AC9">
        <w:rPr>
          <w:rFonts w:cs="Times New Roman"/>
          <w:szCs w:val="24"/>
        </w:rPr>
        <w:t xml:space="preserve">Zagreba, Sunčane </w:t>
      </w:r>
      <w:proofErr w:type="spellStart"/>
      <w:r w:rsidR="00B57AC9">
        <w:rPr>
          <w:rFonts w:cs="Times New Roman"/>
          <w:szCs w:val="24"/>
        </w:rPr>
        <w:t>Škrinjarić</w:t>
      </w:r>
      <w:proofErr w:type="spellEnd"/>
      <w:r w:rsidR="00B57AC9">
        <w:rPr>
          <w:rFonts w:cs="Times New Roman"/>
          <w:szCs w:val="24"/>
        </w:rPr>
        <w:t xml:space="preserve"> 1</w:t>
      </w:r>
      <w:r w:rsidR="00B57AC9">
        <w:t>, OIB 54031780904.</w:t>
      </w:r>
    </w:p>
    <w:p w:rsidRDefault="00B57AC9" w:rsidP="003300DD" w:rsidR="00B57AC9">
      <w:pPr>
        <w:ind w:firstLine="708"/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294878">
        <w:rPr>
          <w:rFonts w:cs="Times New Roman" w:eastAsia="Times New Roman"/>
          <w:szCs w:val="24"/>
        </w:rPr>
        <w:t>VEREOM d.o.o. Poreč, Trg slobode 13, OIB 79668585631, MBS 130039377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B57AC9">
        <w:rPr>
          <w:rFonts w:cs="Times New Roman" w:eastAsia="Times New Roman"/>
          <w:szCs w:val="20"/>
        </w:rPr>
        <w:t>10-2019</w:t>
      </w:r>
      <w:r>
        <w:rPr>
          <w:rFonts w:cs="Times New Roman" w:eastAsia="Times New Roman"/>
          <w:szCs w:val="20"/>
        </w:rPr>
        <w:t>, i da obustavi daljnju pljenidbu do iznosa od 5.000,00 kn.</w:t>
      </w:r>
    </w:p>
    <w:p w:rsidRDefault="003300DD" w:rsidP="003300DD" w:rsidR="003300DD">
      <w:pPr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 w:rsidR="00294878">
        <w:rPr>
          <w:rFonts w:cs="Times New Roman" w:eastAsia="Times New Roman"/>
          <w:szCs w:val="24"/>
        </w:rPr>
        <w:t>VEREOM d.o.o. Poreč, Trg slobode 13, OIB 79668585631, MBS 130039377</w:t>
      </w:r>
      <w:r w:rsidR="00B57AC9">
        <w:rPr>
          <w:rFonts w:cs="Times New Roman" w:eastAsia="Times New Roman"/>
          <w:szCs w:val="24"/>
        </w:rPr>
        <w:t>.</w:t>
      </w:r>
    </w:p>
    <w:p w:rsidRDefault="00B57AC9" w:rsidP="003300DD" w:rsidR="00B57AC9">
      <w:pPr>
        <w:ind w:firstLine="709"/>
        <w:rPr>
          <w:rFonts w:cs="Times New Roman" w:eastAsia="Times New Roman"/>
          <w:szCs w:val="24"/>
        </w:rPr>
      </w:pPr>
    </w:p>
    <w:p w:rsidRDefault="003300DD" w:rsidP="00B57AC9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294878">
        <w:rPr>
          <w:rFonts w:cs="Times New Roman" w:eastAsia="Times New Roman"/>
          <w:szCs w:val="24"/>
        </w:rPr>
        <w:t>VEREOM d.o.o. Poreč, Trg slobode 13, OIB 79668585631, MBS 130039377</w:t>
      </w:r>
      <w:r w:rsidR="00B57AC9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ab/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</w:p>
    <w:p w:rsidRDefault="003300DD" w:rsidP="003300DD" w:rsidR="001544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57AC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B57AC9">
        <w:rPr>
          <w:rFonts w:cs="Times New Roman" w:eastAsia="Times New Roman"/>
          <w:szCs w:val="24"/>
        </w:rPr>
        <w:t>siječnja 2019</w:t>
      </w:r>
      <w:r>
        <w:rPr>
          <w:rFonts w:cs="Times New Roman" w:eastAsia="Times New Roman"/>
          <w:szCs w:val="24"/>
        </w:rPr>
        <w:t>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54463">
        <w:rPr>
          <w:rFonts w:cs="Times New Roman" w:eastAsia="Times New Roman"/>
          <w:szCs w:val="24"/>
        </w:rPr>
        <w:t>VEREOM d.o.o. Poreč.</w:t>
      </w:r>
    </w:p>
    <w:p w:rsidRDefault="003300DD" w:rsidP="003300DD" w:rsidR="003300D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B57AC9">
        <w:t>120</w:t>
      </w:r>
      <w:r>
        <w:t xml:space="preserve"> dana (dužnik je na dan </w:t>
      </w:r>
      <w:r w:rsidR="00B57AC9">
        <w:t>2</w:t>
      </w:r>
      <w:r>
        <w:t xml:space="preserve">. </w:t>
      </w:r>
      <w:r w:rsidR="00B57AC9">
        <w:t>siječnja 2019</w:t>
      </w:r>
      <w:r>
        <w:t xml:space="preserve">. imao neizvršene osnove za plaćanje u neprekinutom razdoblju od 120 dana u ukupnom iznosu </w:t>
      </w:r>
      <w:r w:rsidR="00154463">
        <w:lastRenderedPageBreak/>
        <w:t>15.345,71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90623">
        <w:t>2-3</w:t>
      </w:r>
      <w:r>
        <w:t>spisa)</w:t>
      </w:r>
      <w:r>
        <w:rPr>
          <w:rFonts w:eastAsiaTheme="minorHAnsi"/>
          <w:lang w:eastAsia="en-US"/>
        </w:rPr>
        <w:t xml:space="preserve">, sud je, sukladno čl. 430. SZ-a, </w:t>
      </w:r>
      <w:r w:rsidR="00690623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690623">
        <w:rPr>
          <w:rFonts w:eastAsiaTheme="minorHAnsi"/>
          <w:lang w:eastAsia="en-US"/>
        </w:rPr>
        <w:t>siječnja 2019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90623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154463">
        <w:rPr>
          <w:rFonts w:cs="Times New Roman" w:eastAsia="Times New Roman"/>
          <w:szCs w:val="24"/>
        </w:rPr>
        <w:t>9</w:t>
      </w:r>
      <w:r w:rsidR="00690623">
        <w:rPr>
          <w:rFonts w:cs="Times New Roman" w:eastAsia="Times New Roman"/>
          <w:szCs w:val="24"/>
        </w:rPr>
        <w:t>/2019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9062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690623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 xml:space="preserve">. 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90623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F3497">
        <w:rPr>
          <w:rFonts w:cs="Times New Roman" w:eastAsia="Times New Roman"/>
          <w:szCs w:val="24"/>
        </w:rPr>
        <w:t>, v.r.</w:t>
      </w: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880BA9" w:rsidP="003300DD" w:rsidR="00880BA9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300DD" w:rsidP="003300DD" w:rsidR="003300D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00DD" w:rsidP="003300DD" w:rsidR="001544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54463">
        <w:rPr>
          <w:rFonts w:cs="Times New Roman" w:eastAsia="Times New Roman"/>
          <w:szCs w:val="24"/>
        </w:rPr>
        <w:t xml:space="preserve">VEREOM d.o.o. Poreč, Trg slobode 13,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90623">
        <w:rPr>
          <w:rFonts w:cs="Times New Roman"/>
          <w:szCs w:val="24"/>
        </w:rPr>
        <w:t xml:space="preserve">Anamarija </w:t>
      </w:r>
      <w:proofErr w:type="spellStart"/>
      <w:r w:rsidR="00690623">
        <w:rPr>
          <w:rFonts w:cs="Times New Roman"/>
          <w:szCs w:val="24"/>
        </w:rPr>
        <w:t>Murtezani</w:t>
      </w:r>
      <w:proofErr w:type="spellEnd"/>
      <w:r w:rsidR="00690623" w:rsidRPr="000820EE">
        <w:rPr>
          <w:rFonts w:cs="Times New Roman"/>
          <w:szCs w:val="24"/>
        </w:rPr>
        <w:t xml:space="preserve"> iz </w:t>
      </w:r>
      <w:r w:rsidR="00690623">
        <w:rPr>
          <w:rFonts w:cs="Times New Roman"/>
          <w:szCs w:val="24"/>
        </w:rPr>
        <w:t xml:space="preserve">Zagreba, Sunčane </w:t>
      </w:r>
      <w:proofErr w:type="spellStart"/>
      <w:r w:rsidR="00690623">
        <w:rPr>
          <w:rFonts w:cs="Times New Roman"/>
          <w:szCs w:val="24"/>
        </w:rPr>
        <w:t>Škrinjarić</w:t>
      </w:r>
      <w:proofErr w:type="spellEnd"/>
      <w:r w:rsidR="00690623">
        <w:rPr>
          <w:rFonts w:cs="Times New Roman"/>
          <w:szCs w:val="24"/>
        </w:rPr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300DD" w:rsidP="003300DD" w:rsidR="003300DD"/>
    <w:p w:rsidRDefault="006F3497" w:rsidR="006D6747"/>
    <w:sectPr w:rsidSect="00A6778E" w:rsidR="006D674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047" w:rsidR="00074047">
      <w:r>
        <w:separator/>
      </w:r>
    </w:p>
  </w:endnote>
  <w:endnote w:id="0" w:type="continuationSeparator">
    <w:p w:rsidRDefault="00074047" w:rsidR="00074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047" w:rsidR="00074047">
      <w:r>
        <w:separator/>
      </w:r>
    </w:p>
  </w:footnote>
  <w:footnote w:id="0" w:type="continuationSeparator">
    <w:p w:rsidRDefault="00074047" w:rsidR="000740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0DD" w:rsidP="00880BA9" w:rsidR="00880BA9">
    <w:pPr>
      <w:jc w:val="right"/>
      <w:rPr>
        <w:rFonts w:cs="Times New Roman" w:eastAsia="Times New Roman"/>
        <w:bCs/>
        <w:szCs w:val="20"/>
        <w:lang w:eastAsia="en-US" w:val="en-US"/>
      </w:rPr>
    </w:pPr>
    <w:r>
      <w:tab/>
    </w:r>
    <w:r>
      <w:tab/>
    </w:r>
    <w:r w:rsidR="00880BA9">
      <w:t>14 St-</w:t>
    </w:r>
    <w:r w:rsidR="00AC2A7D">
      <w:t>9</w:t>
    </w:r>
    <w:r w:rsidR="00880BA9">
      <w:t>/2019-4</w:t>
    </w:r>
  </w:p>
  <w:p w:rsidRDefault="006F3497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0DD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03B3F"/>
    <w:rsid w:val="00074047"/>
    <w:rsid w:val="000B38EF"/>
    <w:rsid w:val="000E3978"/>
    <w:rsid w:val="00154463"/>
    <w:rsid w:val="001E77E7"/>
    <w:rsid w:val="00294878"/>
    <w:rsid w:val="003300DD"/>
    <w:rsid w:val="00690623"/>
    <w:rsid w:val="006F3497"/>
    <w:rsid w:val="007700E4"/>
    <w:rsid w:val="007D506E"/>
    <w:rsid w:val="00880BA9"/>
    <w:rsid w:val="00903B3F"/>
    <w:rsid w:val="009676C7"/>
    <w:rsid w:val="00AC2A7D"/>
    <w:rsid w:val="00B57AC9"/>
    <w:rsid w:val="00BD19A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A56D27B"/>
  <w15:docId w15:val="{CB90DFD1-1396-4D76-BBDA-26906A73B5B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300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0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00D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0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7A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4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349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34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34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St-9/2019</izvorni_sadrzaj>
    <derivirana_varijabla naziv="DomainObject.Predmet.OznakaBroj_1">St-9/2019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VEREOM d.o.o. POREČ</izvorni_sadrzaj>
    <derivirana_varijabla naziv="DomainObject.Predmet.ProtustrankaFormated_1">  VEREOM d.o.o. POREČ</derivirana_varijabla>
  </DomainObject.Predmet.ProtustrankaFormated>
  <DomainObject.Predmet.ProtustrankaFormatedOIB>
    <izvorni_sadrzaj>  VEREOM d.o.o. POREČ, OIB 79668585631</izvorni_sadrzaj>
    <derivirana_varijabla naziv="DomainObject.Predmet.ProtustrankaFormatedOIB_1">  VEREOM d.o.o. POREČ, OIB 79668585631</derivirana_varijabla>
  </DomainObject.Predmet.ProtustrankaFormatedOIB>
  <DomainObject.Predmet.ProtustrankaFormatedWithAdress>
    <izvorni_sadrzaj> VEREOM d.o.o. POREČ, Trg slobode 13, 52440 Poreč</izvorni_sadrzaj>
    <derivirana_varijabla naziv="DomainObject.Predmet.ProtustrankaFormatedWithAdress_1"> VEREOM d.o.o. POREČ, Trg slobode 13, 52440 Poreč</derivirana_varijabla>
  </DomainObject.Predmet.ProtustrankaFormatedWithAdress>
  <DomainObject.Predmet.ProtustrankaFormatedWithAdressOIB>
    <izvorni_sadrzaj> VEREOM d.o.o. POREČ, OIB 79668585631, Trg slobode 13, 52440 Poreč</izvorni_sadrzaj>
    <derivirana_varijabla naziv="DomainObject.Predmet.ProtustrankaFormatedWithAdressOIB_1"> VEREOM d.o.o. POREČ, OIB 79668585631, Trg slobode 13, 52440 Poreč</derivirana_varijabla>
  </DomainObject.Predmet.ProtustrankaFormatedWithAdressOIB>
  <DomainObject.Predmet.ProtustrankaWithAdress>
    <izvorni_sadrzaj>VEREOM d.o.o. POREČ Trg slobode 13, 52440 Poreč</izvorni_sadrzaj>
    <derivirana_varijabla naziv="DomainObject.Predmet.ProtustrankaWithAdress_1">VEREOM d.o.o. POREČ Trg slobode 13, 52440 Poreč</derivirana_varijabla>
  </DomainObject.Predmet.ProtustrankaWithAdress>
  <DomainObject.Predmet.ProtustrankaWithAdressOIB>
    <izvorni_sadrzaj>VEREOM d.o.o. POREČ, OIB 79668585631, Trg slobode 13, 52440 Poreč</izvorni_sadrzaj>
    <derivirana_varijabla naziv="DomainObject.Predmet.ProtustrankaWithAdressOIB_1">VEREOM d.o.o. POREČ, OIB 79668585631, Trg slobode 13, 52440 Poreč</derivirana_varijabla>
  </DomainObject.Predmet.ProtustrankaWithAdressOIB>
  <DomainObject.Predmet.ProtustrankaNazivFormated>
    <izvorni_sadrzaj>VEREOM d.o.o. POREČ</izvorni_sadrzaj>
    <derivirana_varijabla naziv="DomainObject.Predmet.ProtustrankaNazivFormated_1">VEREOM d.o.o. POREČ</derivirana_varijabla>
  </DomainObject.Predmet.ProtustrankaNazivFormated>
  <DomainObject.Predmet.ProtustrankaNazivFormatedOIB>
    <izvorni_sadrzaj>VEREOM d.o.o. POREČ, OIB 79668585631</izvorni_sadrzaj>
    <derivirana_varijabla naziv="DomainObject.Predmet.ProtustrankaNazivFormatedOIB_1">VEREOM d.o.o. POREČ, OIB 79668585631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15345.71</izvorni_sadrzaj>
    <derivirana_varijabla naziv="DomainObject.Predmet.TrenutnaVrijednost_1">15345.71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VEREOM d.o.o. POREČ</item>
    </izvorni_sadrzaj>
    <derivirana_varijabla naziv="DomainObject.Predmet.ProtuStrankaListFormated_1">
      <item>VEREOM d.o.o. POREČ</item>
    </derivirana_varijabla>
  </DomainObject.Predmet.ProtuStrankaListFormated>
  <DomainObject.Predmet.ProtuStrankaListFormatedOIB>
    <izvorni_sadrzaj>
      <item>VEREOM d.o.o. POREČ, OIB 79668585631</item>
    </izvorni_sadrzaj>
    <derivirana_varijabla naziv="DomainObject.Predmet.ProtuStrankaListFormatedOIB_1">
      <item>VEREOM d.o.o. POREČ, OIB 79668585631</item>
    </derivirana_varijabla>
  </DomainObject.Predmet.ProtuStrankaListFormatedOIB>
  <DomainObject.Predmet.ProtuStrankaListFormatedWithAdress>
    <izvorni_sadrzaj>
      <item>VEREOM d.o.o. POREČ, Trg slobode 13, 52440 Poreč</item>
    </izvorni_sadrzaj>
    <derivirana_varijabla naziv="DomainObject.Predmet.ProtuStrankaListFormatedWithAdress_1">
      <item>VEREOM d.o.o. POREČ, Trg slobode 13, 52440 Poreč</item>
    </derivirana_varijabla>
  </DomainObject.Predmet.ProtuStrankaListFormatedWithAdress>
  <DomainObject.Predmet.ProtuStrankaListFormatedWithAdressOIB>
    <izvorni_sadrzaj>
      <item>VEREOM d.o.o. POREČ, OIB 79668585631, Trg slobode 13, 52440 Poreč</item>
    </izvorni_sadrzaj>
    <derivirana_varijabla naziv="DomainObject.Predmet.ProtuStrankaListFormatedWithAdressOIB_1">
      <item>VEREOM d.o.o. POREČ, OIB 79668585631, Trg slobode 13, 52440 Poreč</item>
    </derivirana_varijabla>
  </DomainObject.Predmet.ProtuStrankaListFormatedWithAdressOIB>
  <DomainObject.Predmet.ProtuStrankaListNazivFormated>
    <izvorni_sadrzaj>
      <item>VEREOM d.o.o. POREČ</item>
    </izvorni_sadrzaj>
    <derivirana_varijabla naziv="DomainObject.Predmet.ProtuStrankaListNazivFormated_1">
      <item>VEREOM d.o.o. POREČ</item>
    </derivirana_varijabla>
  </DomainObject.Predmet.ProtuStrankaListNazivFormated>
  <DomainObject.Predmet.ProtuStrankaListNazivFormatedOIB>
    <izvorni_sadrzaj>
      <item>VEREOM d.o.o. POREČ, OIB 79668585631</item>
    </izvorni_sadrzaj>
    <derivirana_varijabla naziv="DomainObject.Predmet.ProtuStrankaListNazivFormatedOIB_1">
      <item>VEREOM d.o.o. POREČ, OIB 79668585631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VEREOM d.o.o. POREČ</izvorni_sadrzaj>
    <derivirana_varijabla naziv="DomainObject.Predmet.ProtustrankaIDrugi_1">VEREOM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VEREOM d.o.o. POREČ, OIB 79668585631, Trg slobode 13, 52440 Poreč</izvorni_sadrzaj>
    <derivirana_varijabla naziv="DomainObject.Predmet.ProtustrankaIDrugiAdressOIB_1">VEREOM d.o.o. POREČ, OIB 79668585631, Trg slobode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VEREOM d.o.o. POREČ</item>
    </izvorni_sadrzaj>
    <derivirana_varijabla naziv="DomainObject.Predmet.SudioniciListNaziv_1">
      <item>FINANCIJSKA AGENCIJA, RC RIJEKA, PODRUŽNICA PULA, PULA</item>
      <item>VEREOM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VEREOM d.o.o. POREČ, OIB 79668585631, Trg slobode 13,52440 Poreč</item>
    </izvorni_sadrzaj>
    <derivirana_varijabla naziv="DomainObject.Predmet.SudioniciListAdressOIB_1">
      <item>FINANCIJSKA AGENCIJA, RC RIJEKA, PODRUŽNICA PULA, PULA, OIB 85821130368, F. Kurelca 8,51000 Rijeka</item>
      <item>VEREOM d.o.o. POREČ, OIB 79668585631, Trg slobode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79668585631</item>
    </izvorni_sadrzaj>
    <derivirana_varijabla naziv="DomainObject.Predmet.SudioniciListNazivOIB_1">
      <item>, OIB 85821130368</item>
      <item>, OIB 79668585631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4131</properties:Characters>
  <properties:Lines>95</properties:Lines>
  <properties:Paragraphs>34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2019-04-30T08:27:00Z</dcterms:created>
  <dc:creator>Mihaela Kaligari</dc:creator>
  <dc:description/>
  <cp:keywords/>
  <cp:lastModifiedBy>Hani Udovičić</cp:lastModifiedBy>
  <cp:lastPrinted>2019-05-02T10:49:00Z</cp:lastPrinted>
  <dcterms:modified xmlns:xsi="http://www.w3.org/2001/XMLSchema-instance" xsi:type="dcterms:W3CDTF">2019-05-02T10:49:00Z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St-9-19 Vereom d.o.o. -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