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1d1e" w14:paraId="1011d1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707B19">
        <w:t>748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07B19">
        <w:t>LAGUNA POESIS d.o.o. Zadar, Stjepana Radića 19, Zadar,</w:t>
      </w:r>
      <w:r w:rsidR="00DD64AF">
        <w:t xml:space="preserve"> OIB: </w:t>
      </w:r>
      <w:r w:rsidR="00707B19">
        <w:t>42454978232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661D">
        <w:t>2</w:t>
      </w:r>
      <w:r w:rsidR="00727A6F">
        <w:t>6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707B19">
        <w:t>LAGUNA POESIS d.o.o. Zadar, Stjepana Radića 19, Zadar, OIB: 42454978232</w:t>
      </w:r>
      <w:r w:rsidR="003A7028">
        <w:t>,</w:t>
      </w:r>
      <w:r w:rsidR="001D5ECE">
        <w:t xml:space="preserve"> </w:t>
      </w:r>
      <w:r>
        <w:t xml:space="preserve">na temelju neizvršenih osnova za plaćanje iznosi </w:t>
      </w:r>
      <w:r w:rsidR="00707B19">
        <w:t>107.833,50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412C90">
        <w:t>a</w:t>
      </w:r>
      <w:r>
        <w:t xml:space="preserve"> ovlašten</w:t>
      </w:r>
      <w:r w:rsidR="00412C9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707B19">
        <w:t>Salvatore Giovanni Vasta, Italija, Peschiera Borromeo MI, Via Fratelli Cervi 16/18, Lap. 20068</w:t>
      </w:r>
      <w:r w:rsidR="00BB5455">
        <w:t>,</w:t>
      </w:r>
      <w:r w:rsidR="00096499">
        <w:t xml:space="preserve"> </w:t>
      </w:r>
      <w:r w:rsidRPr="00FC1537">
        <w:t xml:space="preserve"> da u roku od 15 (petnaest) dana </w:t>
      </w:r>
      <w:r>
        <w:t>od dana objave ovog oglasa na e-o</w:t>
      </w:r>
      <w:r w:rsidR="00707B19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707B19">
        <w:t>748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C10BAB" w:rsidP="00C10BAB" w:rsidR="00C10BAB">
      <w:pPr>
        <w:jc w:val="right"/>
      </w:pPr>
      <w:r>
        <w:t>Sutkinja</w:t>
      </w:r>
    </w:p>
    <w:p w:rsidRDefault="00C10BAB" w:rsidP="00C10BAB" w:rsidR="00C10BAB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lastRenderedPageBreak/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627DC">
      <w:rPr>
        <w:noProof/>
      </w:rPr>
      <w:t>2</w:t>
    </w:r>
    <w:r>
      <w:fldChar w:fldCharType="end"/>
    </w:r>
  </w:p>
  <w:p w:rsidRDefault="003627DC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627D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707B19">
      <w:t>748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0E0D53"/>
    <w:rsid w:val="00134CFF"/>
    <w:rsid w:val="00194E11"/>
    <w:rsid w:val="001D5ECE"/>
    <w:rsid w:val="001F7949"/>
    <w:rsid w:val="003144A2"/>
    <w:rsid w:val="003627DC"/>
    <w:rsid w:val="00365E15"/>
    <w:rsid w:val="003A7028"/>
    <w:rsid w:val="00412C90"/>
    <w:rsid w:val="00413077"/>
    <w:rsid w:val="00482F9D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7661D"/>
    <w:rsid w:val="00991440"/>
    <w:rsid w:val="009B7A6B"/>
    <w:rsid w:val="00A1147B"/>
    <w:rsid w:val="00A30CC8"/>
    <w:rsid w:val="00A54C72"/>
    <w:rsid w:val="00B3549A"/>
    <w:rsid w:val="00B66155"/>
    <w:rsid w:val="00BB5455"/>
    <w:rsid w:val="00BC01B8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St-748/2015</izvorni_sadrzaj>
    <derivirana_varijabla naziv="DomainObject.Predmet.OznakaBroj_1">St-748/2015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POESIS d.o.o. za turizam i poslovne usluge</izvorni_sadrzaj>
    <derivirana_varijabla naziv="DomainObject.Predmet.ProtustrankaFormated_1">  LAGUNA POESIS d.o.o. za turizam i poslovne usluge</derivirana_varijabla>
  </DomainObject.Predmet.ProtustrankaFormated>
  <DomainObject.Predmet.ProtustrankaFormatedOIB>
    <izvorni_sadrzaj>  LAGUNA POESIS d.o.o. za turizam i poslovne usluge, OIB 42454978232</izvorni_sadrzaj>
    <derivirana_varijabla naziv="DomainObject.Predmet.ProtustrankaFormatedOIB_1">  LAGUNA POESIS d.o.o. za turizam i poslovne usluge, OIB 42454978232</derivirana_varijabla>
  </DomainObject.Predmet.ProtustrankaFormatedOIB>
  <DomainObject.Predmet.ProtustrankaFormatedWithAdress>
    <izvorni_sadrzaj> LAGUNA POESIS d.o.o. za turizam i poslovne usluge, Stjepana Radića 19, 23000 Zadar</izvorni_sadrzaj>
    <derivirana_varijabla naziv="DomainObject.Predmet.ProtustrankaFormatedWithAdress_1"> LAGUNA POESIS d.o.o. za turizam i poslovne usluge, Stjepana Radića 19, 23000 Zadar</derivirana_varijabla>
  </DomainObject.Predmet.ProtustrankaFormatedWithAdress>
  <DomainObject.Predmet.ProtustrankaFormatedWithAdressOIB>
    <izvorni_sadrzaj> LAGUNA POESIS d.o.o. za turizam i poslovne usluge, OIB 42454978232, Stjepana Radića 19, 23000 Zadar</izvorni_sadrzaj>
    <derivirana_varijabla naziv="DomainObject.Predmet.ProtustrankaFormatedWithAdressOIB_1"> LAGUNA POESIS d.o.o. za turizam i poslovne usluge, OIB 42454978232, Stjepana Radića 19, 23000 Zadar</derivirana_varijabla>
  </DomainObject.Predmet.ProtustrankaFormatedWithAdressOIB>
  <DomainObject.Predmet.ProtustrankaWithAdress>
    <izvorni_sadrzaj>LAGUNA POESIS d.o.o. za turizam i poslovne usluge Stjepana Radića 19, 23000 Zadar</izvorni_sadrzaj>
    <derivirana_varijabla naziv="DomainObject.Predmet.ProtustrankaWithAdress_1">LAGUNA POESIS d.o.o. za turizam i poslovne usluge Stjepana Radića 19, 23000 Zadar</derivirana_varijabla>
  </DomainObject.Predmet.ProtustrankaWithAdress>
  <DomainObject.Predmet.ProtustrankaWithAdressOIB>
    <izvorni_sadrzaj>LAGUNA POESIS d.o.o. za turizam i poslovne usluge, OIB 42454978232, Stjepana Radića 19, 23000 Zadar</izvorni_sadrzaj>
    <derivirana_varijabla naziv="DomainObject.Predmet.ProtustrankaWithAdressOIB_1">LAGUNA POESIS d.o.o. za turizam i poslovne usluge, OIB 42454978232, Stjepana Radića 19, 23000 Zadar</derivirana_varijabla>
  </DomainObject.Predmet.ProtustrankaWithAdressOIB>
  <DomainObject.Predmet.ProtustrankaNazivFormated>
    <izvorni_sadrzaj>LAGUNA POESIS d.o.o. za turizam i poslovne usluge</izvorni_sadrzaj>
    <derivirana_varijabla naziv="DomainObject.Predmet.ProtustrankaNazivFormated_1">LAGUNA POESIS d.o.o. za turizam i poslovne usluge</derivirana_varijabla>
  </DomainObject.Predmet.ProtustrankaNazivFormated>
  <DomainObject.Predmet.ProtustrankaNazivFormatedOIB>
    <izvorni_sadrzaj>LAGUNA POESIS d.o.o. za turizam i poslovne usluge, OIB 42454978232</izvorni_sadrzaj>
    <derivirana_varijabla naziv="DomainObject.Predmet.ProtustrankaNazivFormatedOIB_1">LAGUNA POESIS d.o.o. za turizam i poslovne usluge, OIB 42454978232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107833.50</izvorni_sadrzaj>
    <derivirana_varijabla naziv="DomainObject.Predmet.TrenutnaVrijednost_1">107833.50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LAGUNA POESIS d.o.o. za turizam i poslovne usluge</item>
    </izvorni_sadrzaj>
    <derivirana_varijabla naziv="DomainObject.Predmet.ProtuStrankaListFormated_1">
      <item>LAGUNA POESIS d.o.o. za turizam i poslovne usluge</item>
    </derivirana_varijabla>
  </DomainObject.Predmet.ProtuStrankaListFormated>
  <DomainObject.Predmet.ProtuStrankaListFormatedOIB>
    <izvorni_sadrzaj>
      <item>LAGUNA POESIS d.o.o. za turizam i poslovne usluge, OIB 42454978232</item>
    </izvorni_sadrzaj>
    <derivirana_varijabla naziv="DomainObject.Predmet.ProtuStrankaListFormatedOIB_1">
      <item>LAGUNA POESIS d.o.o. za turizam i poslovne usluge, OIB 42454978232</item>
    </derivirana_varijabla>
  </DomainObject.Predmet.ProtuStrankaListFormatedOIB>
  <DomainObject.Predmet.ProtuStrankaListFormatedWithAdress>
    <izvorni_sadrzaj>
      <item>LAGUNA POESIS d.o.o. za turizam i poslovne usluge, Stjepana Radića 19, 23000 Zadar</item>
    </izvorni_sadrzaj>
    <derivirana_varijabla naziv="DomainObject.Predmet.ProtuStrankaListFormatedWithAdress_1">
      <item>LAGUNA POESIS d.o.o. za turizam i poslovne usluge, Stjepana Radića 19, 23000 Zadar</item>
    </derivirana_varijabla>
  </DomainObject.Predmet.ProtuStrankaListFormatedWithAdress>
  <DomainObject.Predmet.ProtuStrankaListFormatedWithAdressOIB>
    <izvorni_sadrzaj>
      <item>LAGUNA POESIS d.o.o. za turizam i poslovne usluge, OIB 42454978232, Stjepana Radića 19, 23000 Zadar</item>
    </izvorni_sadrzaj>
    <derivirana_varijabla naziv="DomainObject.Predmet.ProtuStrankaListFormatedWithAdressOIB_1">
      <item>LAGUNA POESIS d.o.o. za turizam i poslovne usluge, OIB 42454978232, Stjepana Radića 19, 23000 Zadar</item>
    </derivirana_varijabla>
  </DomainObject.Predmet.ProtuStrankaListFormatedWithAdressOIB>
  <DomainObject.Predmet.ProtuStrankaListNazivFormated>
    <izvorni_sadrzaj>
      <item>LAGUNA POESIS d.o.o. za turizam i poslovne usluge</item>
    </izvorni_sadrzaj>
    <derivirana_varijabla naziv="DomainObject.Predmet.ProtuStrankaListNazivFormated_1">
      <item>LAGUNA POESIS d.o.o. za turizam i poslovne usluge</item>
    </derivirana_varijabla>
  </DomainObject.Predmet.ProtuStrankaListNazivFormated>
  <DomainObject.Predmet.ProtuStrankaListNazivFormatedOIB>
    <izvorni_sadrzaj>
      <item>LAGUNA POESIS d.o.o. za turizam i poslovne usluge, OIB 42454978232</item>
    </izvorni_sadrzaj>
    <derivirana_varijabla naziv="DomainObject.Predmet.ProtuStrankaListNazivFormatedOIB_1">
      <item>LAGUNA POESIS d.o.o. za turizam i poslovne usluge, OIB 42454978232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LAGUNA POESIS d.o.o. za turizam i poslovne usluge</izvorni_sadrzaj>
    <derivirana_varijabla naziv="DomainObject.Predmet.ProtustrankaIDrugi_1">LAGUNA POESIS 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LAGUNA POESIS d.o.o. za turizam i poslovne usluge, OIB 42454978232, Stjepana Radića 19, 23000 Zadar</izvorni_sadrzaj>
    <derivirana_varijabla naziv="DomainObject.Predmet.ProtustrankaIDrugiAdressOIB_1">LAGUNA POESIS d.o.o. za turizam i poslovne usluge, OIB 42454978232, Stjepana Radića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LAGUNA POESIS d.o.o. za turizam i poslovne usluge</item>
    </izvorni_sadrzaj>
    <derivirana_varijabla naziv="DomainObject.Predmet.SudioniciListNaziv_1">
      <item>FINA</item>
      <item>LAGUNA POESIS d.o.o. za turizam i poslovne usluge</item>
    </derivirana_varijabla>
  </DomainObject.Predmet.SudioniciListNaziv>
  <DomainObject.Predmet.SudioniciListAdressOIB>
    <izvorni_sadrzaj>
      <item>FINA, OIB 85821130368</item>
      <item>LAGUNA POESIS d.o.o. za turizam i poslovne usluge, OIB 42454978232, Stjepana Radića 19,23000 Zadar</item>
    </izvorni_sadrzaj>
    <derivirana_varijabla naziv="DomainObject.Predmet.SudioniciListAdressOIB_1">
      <item>FINA, OIB 85821130368</item>
      <item>LAGUNA POESIS d.o.o. za turizam i poslovne usluge, OIB 42454978232, Stjepana Radića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42454978232</item>
    </izvorni_sadrzaj>
    <derivirana_varijabla naziv="DomainObject.Predmet.SudioniciListNazivOIB_1">
      <item>, OIB 85821130368</item>
      <item>, OIB 42454978232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2096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2016-01-28T10:53:00Z</dcterms:created>
  <dc:creator>Tina Grgas</dc:creator>
  <cp:lastModifiedBy>Nena Mužanović</cp:lastModifiedBy>
  <cp:lastPrinted>2016-01-28T10:48:00Z</cp:lastPrinted>
  <dcterms:modified xmlns:xsi="http://www.w3.org/2001/XMLSchema-instance" xsi:type="dcterms:W3CDTF">2016-01-28T11:37:00Z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