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d5819" w14:paraId="6cd5819" w:rsidRDefault="00313D11" w:rsidP="00313D11" w:rsidR="00313D11">
      <w:pPr>
        <w15:collapsed w:val="false"/>
      </w:pPr>
      <w:bookmarkStart w:name="_GoBack" w:id="0"/>
      <w:bookmarkEnd w:id="0"/>
      <w:r>
        <w:t>REPUBLIKA HRVATSKA</w:t>
      </w:r>
    </w:p>
    <w:p w:rsidRDefault="00976BDA" w:rsidP="00313D11" w:rsidR="00313D11">
      <w:r>
        <w:t>TRGOVAČKI SUD U PAZINU</w:t>
      </w:r>
    </w:p>
    <w:p w:rsidRDefault="00313D11" w:rsidP="00257C23" w:rsidR="00257C23" w:rsidRPr="00976BDA">
      <w:pPr>
        <w:jc w:val="right"/>
      </w:pPr>
      <w:r>
        <w:tab/>
      </w:r>
      <w:r>
        <w:tab/>
        <w:t xml:space="preserve">                              </w:t>
      </w:r>
      <w:r w:rsidR="007944E7">
        <w:t xml:space="preserve">     </w:t>
      </w:r>
    </w:p>
    <w:p w:rsidRDefault="00257C23" w:rsidP="00257C23" w:rsidR="00257C23" w:rsidRPr="0089448A">
      <w:pPr>
        <w:jc w:val="center"/>
        <w:rPr>
          <w:szCs w:val="24"/>
        </w:rPr>
      </w:pPr>
      <w:r w:rsidRPr="0089448A">
        <w:rPr>
          <w:szCs w:val="24"/>
        </w:rPr>
        <w:t>Z A P I S N I K</w:t>
      </w:r>
    </w:p>
    <w:p w:rsidRDefault="00257C23" w:rsidP="00257C23" w:rsidR="00257C23" w:rsidRPr="0089448A">
      <w:pPr>
        <w:jc w:val="center"/>
        <w:rPr>
          <w:szCs w:val="24"/>
        </w:rPr>
      </w:pPr>
      <w:r>
        <w:rPr>
          <w:szCs w:val="24"/>
        </w:rPr>
        <w:t xml:space="preserve">sa </w:t>
      </w:r>
      <w:r w:rsidRPr="0089448A">
        <w:rPr>
          <w:szCs w:val="24"/>
        </w:rPr>
        <w:t xml:space="preserve">ročišta za javnu dražbu od dana </w:t>
      </w:r>
      <w:r>
        <w:rPr>
          <w:szCs w:val="24"/>
        </w:rPr>
        <w:t>9</w:t>
      </w:r>
      <w:r w:rsidRPr="0089448A">
        <w:rPr>
          <w:szCs w:val="24"/>
        </w:rPr>
        <w:t xml:space="preserve">. </w:t>
      </w:r>
      <w:r>
        <w:rPr>
          <w:szCs w:val="24"/>
        </w:rPr>
        <w:t>prosinca</w:t>
      </w:r>
      <w:r w:rsidRPr="0089448A">
        <w:rPr>
          <w:szCs w:val="24"/>
        </w:rPr>
        <w:t xml:space="preserve"> 201</w:t>
      </w:r>
      <w:r>
        <w:rPr>
          <w:szCs w:val="24"/>
        </w:rPr>
        <w:t>6</w:t>
      </w:r>
      <w:r w:rsidRPr="0089448A">
        <w:rPr>
          <w:szCs w:val="24"/>
        </w:rPr>
        <w:t>. godine</w:t>
      </w:r>
    </w:p>
    <w:p w:rsidRDefault="00257C23" w:rsidP="00257C23" w:rsidR="00313D11">
      <w:pPr>
        <w:jc w:val="center"/>
      </w:pPr>
      <w:r w:rsidRPr="0089448A">
        <w:rPr>
          <w:szCs w:val="24"/>
        </w:rPr>
        <w:t>sastavljen kod Trgovačkog suda u P</w:t>
      </w:r>
      <w:r>
        <w:rPr>
          <w:szCs w:val="24"/>
        </w:rPr>
        <w:t xml:space="preserve">azinu, u stečajnom postupku nad </w:t>
      </w:r>
      <w:r w:rsidR="00313D11">
        <w:t>stečajnim dužnikom</w:t>
      </w:r>
    </w:p>
    <w:p w:rsidRDefault="00313D11" w:rsidP="00257C23" w:rsidR="00313D11">
      <w:pPr>
        <w:jc w:val="center"/>
      </w:pPr>
      <w:r>
        <w:t xml:space="preserve">ULJANIK TESU SZZ d.o.o. </w:t>
      </w:r>
      <w:r w:rsidR="00257C23">
        <w:t xml:space="preserve">u stečaju, </w:t>
      </w:r>
      <w:r>
        <w:t>Pula,</w:t>
      </w:r>
      <w:r w:rsidR="00976BDA">
        <w:t xml:space="preserve"> Flaciusova 1, OIB: 88998196947</w:t>
      </w:r>
    </w:p>
    <w:p w:rsidRDefault="00313D11" w:rsidP="00313D11" w:rsidR="00313D11"/>
    <w:p w:rsidRDefault="00313D11" w:rsidP="00313D11" w:rsidR="00313D11">
      <w:r>
        <w:t>STEČAJNA SUTKINJA: Tijana Licul</w:t>
      </w:r>
    </w:p>
    <w:p w:rsidRDefault="00313D11" w:rsidP="00313D11" w:rsidR="00313D11">
      <w:r>
        <w:t>ZAPISNIČARKA: Sanja Prodan</w:t>
      </w:r>
    </w:p>
    <w:p w:rsidRDefault="00313D11" w:rsidP="00313D11" w:rsidR="00313D11"/>
    <w:p w:rsidRDefault="00313D11" w:rsidP="00313D11" w:rsidR="00313D11">
      <w:r>
        <w:t xml:space="preserve">STEČAJNI UPRAVITELJ: </w:t>
      </w:r>
      <w:r w:rsidR="00257C23">
        <w:t>nitko, dostava poziva uredno iskazana</w:t>
      </w:r>
    </w:p>
    <w:p w:rsidRDefault="00313D11" w:rsidP="00313D11" w:rsidR="00313D11"/>
    <w:p w:rsidRDefault="00313D11" w:rsidP="00313D11" w:rsidR="00313D11">
      <w:r>
        <w:t xml:space="preserve">Početak u </w:t>
      </w:r>
      <w:r w:rsidR="007944E7">
        <w:t>09</w:t>
      </w:r>
      <w:r>
        <w:t>:00 sati</w:t>
      </w:r>
    </w:p>
    <w:p w:rsidRDefault="00B220D7" w:rsidR="00B220D7"/>
    <w:p w:rsidRDefault="00B220D7" w:rsidR="00B220D7">
      <w:r>
        <w:t xml:space="preserve">Utvrđuje se da je kao javnost nazočan </w:t>
      </w:r>
      <w:r w:rsidR="00F974BD">
        <w:t xml:space="preserve">Cvitić Miloš. </w:t>
      </w:r>
    </w:p>
    <w:p w:rsidRDefault="00B220D7" w:rsidR="00B220D7"/>
    <w:p w:rsidRDefault="00257C23" w:rsidR="00257C23">
      <w:r>
        <w:t>Utvrđuje se da su na javnu dražbu</w:t>
      </w:r>
      <w:r w:rsidR="003D3D28">
        <w:t xml:space="preserve"> kao </w:t>
      </w:r>
      <w:r w:rsidR="00452B3C">
        <w:t>potencijalni</w:t>
      </w:r>
      <w:r w:rsidR="003D3D28">
        <w:t xml:space="preserve"> kupci </w:t>
      </w:r>
      <w:r>
        <w:t xml:space="preserve">pristupili: </w:t>
      </w:r>
    </w:p>
    <w:p w:rsidRDefault="00B220D7" w:rsidR="00257C23">
      <w:r>
        <w:t>1/</w:t>
      </w:r>
      <w:r w:rsidR="003D3D28">
        <w:t xml:space="preserve">za </w:t>
      </w:r>
      <w:r>
        <w:t xml:space="preserve">VILSTROJ d.o.o. </w:t>
      </w:r>
      <w:r w:rsidR="003D3D28">
        <w:t>zz Mlade</w:t>
      </w:r>
      <w:r w:rsidR="00452B3C">
        <w:t>n Merlić, identi</w:t>
      </w:r>
      <w:r w:rsidR="003D3D28">
        <w:t>fikacija utvrđena</w:t>
      </w:r>
      <w:r w:rsidR="00101134">
        <w:t xml:space="preserve"> uvidom u OI</w:t>
      </w:r>
      <w:r w:rsidR="00BC1C9E">
        <w:t xml:space="preserve"> broj:</w:t>
      </w:r>
      <w:r w:rsidR="003D3D28">
        <w:t xml:space="preserve"> 102902016, ovlaštenje na zastupanje utv</w:t>
      </w:r>
      <w:r w:rsidR="00101134">
        <w:t>r</w:t>
      </w:r>
      <w:r w:rsidR="003D3D28">
        <w:t>đeno uvidom u sudski registar</w:t>
      </w:r>
      <w:r w:rsidR="00101134">
        <w:t xml:space="preserve">, </w:t>
      </w:r>
    </w:p>
    <w:p w:rsidRDefault="003D3D28" w:rsidR="003D3D28">
      <w:r>
        <w:t>2/ za</w:t>
      </w:r>
      <w:r w:rsidR="00452B3C">
        <w:t xml:space="preserve"> </w:t>
      </w:r>
      <w:r>
        <w:t>GAJANAKOP</w:t>
      </w:r>
      <w:r w:rsidR="00452B3C">
        <w:t>, građevinska mehanizacija i autoprijevozništvo,</w:t>
      </w:r>
      <w:r>
        <w:t xml:space="preserve"> </w:t>
      </w:r>
      <w:r w:rsidR="00452B3C">
        <w:t>Andrej Glavaš,</w:t>
      </w:r>
      <w:r w:rsidR="00101134">
        <w:t xml:space="preserve"> </w:t>
      </w:r>
      <w:r w:rsidR="00923B74">
        <w:t>identitet</w:t>
      </w:r>
      <w:r w:rsidR="00101134">
        <w:t xml:space="preserve"> utvrđen uvidom u</w:t>
      </w:r>
      <w:r w:rsidR="00452B3C">
        <w:t xml:space="preserve"> OI </w:t>
      </w:r>
      <w:r w:rsidR="00BC1C9E">
        <w:t xml:space="preserve">broj: </w:t>
      </w:r>
      <w:r w:rsidR="00452B3C">
        <w:t xml:space="preserve">112548178, ovlaštenje za zastupanje temeljem punomoći koja se dostavlja u spis, </w:t>
      </w:r>
    </w:p>
    <w:p w:rsidRDefault="00452B3C" w:rsidR="00452B3C">
      <w:r>
        <w:t xml:space="preserve">3/ </w:t>
      </w:r>
      <w:r w:rsidR="005B4929">
        <w:t xml:space="preserve">Milorad Volaš, identitet </w:t>
      </w:r>
      <w:r w:rsidR="00923B74">
        <w:t xml:space="preserve">utvrđen uvidom u </w:t>
      </w:r>
      <w:r w:rsidR="005B4929">
        <w:t xml:space="preserve">OI </w:t>
      </w:r>
      <w:r w:rsidR="00BC1C9E">
        <w:t>broj:</w:t>
      </w:r>
      <w:r w:rsidR="005B4929">
        <w:t>103923062</w:t>
      </w:r>
    </w:p>
    <w:p w:rsidRDefault="005B4929" w:rsidR="005B4929">
      <w:r>
        <w:t xml:space="preserve">4/ za AUTO-PULS d.o.o. Milorad Volaš, identitet OI </w:t>
      </w:r>
      <w:r w:rsidR="00BC1C9E">
        <w:t xml:space="preserve">broj: </w:t>
      </w:r>
      <w:r>
        <w:t xml:space="preserve">103923062, ovlaštenje za zastupanje temeljem punomoći koja se prilaže u spis, </w:t>
      </w:r>
    </w:p>
    <w:p w:rsidRDefault="00923B74" w:rsidR="00923B74">
      <w:r>
        <w:t xml:space="preserve">5/ za LINEA ARGENTUM </w:t>
      </w:r>
      <w:r w:rsidR="00E60115">
        <w:t>j.</w:t>
      </w:r>
      <w:r>
        <w:t xml:space="preserve">d.o.o. </w:t>
      </w:r>
      <w:r w:rsidR="005C627C">
        <w:t xml:space="preserve">zz Roberto Pasini, identitet utvrđen uvidom </w:t>
      </w:r>
      <w:r w:rsidR="00842A87">
        <w:t>OI</w:t>
      </w:r>
      <w:r w:rsidR="00BC1C9E">
        <w:t xml:space="preserve"> broj:</w:t>
      </w:r>
      <w:r w:rsidR="00842A87">
        <w:t xml:space="preserve"> 103220534, a ovlašte</w:t>
      </w:r>
      <w:r w:rsidR="005C627C">
        <w:t>nje za zastupanje uvidom u sudski registar</w:t>
      </w:r>
    </w:p>
    <w:p w:rsidRDefault="00842A87" w:rsidR="005C627C">
      <w:r>
        <w:t xml:space="preserve">6/ </w:t>
      </w:r>
      <w:r w:rsidR="005C627C">
        <w:t xml:space="preserve">Rasim Halilović, </w:t>
      </w:r>
      <w:r>
        <w:t xml:space="preserve">za STROJAR, obrt za trgovinu, proizvodnju i završne radove u građevinarstvu, Labin, Dubrova 6, identitet utvrđen uvidom u OI </w:t>
      </w:r>
      <w:r w:rsidR="00BC1C9E">
        <w:t xml:space="preserve">broj: </w:t>
      </w:r>
      <w:r>
        <w:t>112118657</w:t>
      </w:r>
    </w:p>
    <w:p w:rsidRDefault="00842A87" w:rsidR="00842A87">
      <w:r>
        <w:t xml:space="preserve">7/ Nenad Medica, identitet utvrđen uvidom u OI </w:t>
      </w:r>
      <w:r w:rsidR="00BC1C9E">
        <w:t xml:space="preserve">broj: </w:t>
      </w:r>
      <w:r>
        <w:t>111234860, Buzet, Marinci, Vidaci 17</w:t>
      </w:r>
    </w:p>
    <w:p w:rsidRDefault="00842A87" w:rsidR="00842A87">
      <w:r>
        <w:t xml:space="preserve">8/ </w:t>
      </w:r>
      <w:r w:rsidR="00D22D34">
        <w:t xml:space="preserve">Marin Merlić, identitet utvrđen </w:t>
      </w:r>
      <w:r w:rsidR="00BC1C9E">
        <w:t xml:space="preserve">uvidom u </w:t>
      </w:r>
      <w:r w:rsidR="00D22D34">
        <w:t xml:space="preserve">OI </w:t>
      </w:r>
      <w:r w:rsidR="00BC1C9E">
        <w:t xml:space="preserve">broj: </w:t>
      </w:r>
      <w:r w:rsidR="00D22D34">
        <w:t>111297400, Buzet, Štrped, Mažinjica 77</w:t>
      </w:r>
    </w:p>
    <w:p w:rsidRDefault="006E67E1" w:rsidR="006E67E1"/>
    <w:p w:rsidRDefault="002C76C1" w:rsidR="006E67E1">
      <w:r>
        <w:t xml:space="preserve">Utvrđuje se da je VILSTROJ d.o.o. uplatio predujam u iznosu od 25.000,00 kuna. </w:t>
      </w:r>
    </w:p>
    <w:p w:rsidRDefault="002C76C1" w:rsidR="002C76C1">
      <w:r>
        <w:t xml:space="preserve">Utvrđuje se da je obrt GAJANAKOP uplatio predujam u iznosu </w:t>
      </w:r>
      <w:r w:rsidR="00FB4168">
        <w:t xml:space="preserve">od </w:t>
      </w:r>
      <w:r>
        <w:t>10.230,00 kuna.</w:t>
      </w:r>
    </w:p>
    <w:p w:rsidRDefault="002C76C1" w:rsidR="002C76C1">
      <w:r>
        <w:t>Utvrđu</w:t>
      </w:r>
      <w:r w:rsidR="00CE2F41">
        <w:t>je se da je Milorad Volaš uplat</w:t>
      </w:r>
      <w:r>
        <w:t xml:space="preserve">io predujam u iznosu od 10.200,00 kuna. </w:t>
      </w:r>
    </w:p>
    <w:p w:rsidRDefault="002C76C1" w:rsidR="002C76C1">
      <w:r>
        <w:t xml:space="preserve">Utvrđuje se da je AUTO – PULS d.o.o. uplatio predujam od 10.090,00 kuna. </w:t>
      </w:r>
    </w:p>
    <w:p w:rsidRDefault="002C76C1" w:rsidR="002C76C1">
      <w:r>
        <w:t xml:space="preserve">Utvrđuje se da je LINEA ARGENTUM j.d.o.o. uplatio predujam u iznosu od 3.354,00 kuna. </w:t>
      </w:r>
    </w:p>
    <w:p w:rsidRDefault="002C76C1" w:rsidR="002C76C1">
      <w:r>
        <w:t>Utvrđuje</w:t>
      </w:r>
      <w:r w:rsidR="00FB4168">
        <w:t xml:space="preserve"> se d a je obrt ST</w:t>
      </w:r>
      <w:r>
        <w:t xml:space="preserve">ROJAR </w:t>
      </w:r>
      <w:r w:rsidR="00FB4168">
        <w:t xml:space="preserve">uplatio predujam u iznosu od </w:t>
      </w:r>
      <w:r>
        <w:t xml:space="preserve">3.080,00 </w:t>
      </w:r>
      <w:r w:rsidR="00CE2F41">
        <w:t>kuna</w:t>
      </w:r>
      <w:r>
        <w:t xml:space="preserve">. </w:t>
      </w:r>
    </w:p>
    <w:p w:rsidRDefault="002C76C1" w:rsidR="002C76C1">
      <w:r>
        <w:t xml:space="preserve">Utvrđuje se da je Nenad Medica </w:t>
      </w:r>
      <w:r w:rsidR="00FB4168">
        <w:t xml:space="preserve">uplatio predujam u iznosu od </w:t>
      </w:r>
      <w:r>
        <w:t xml:space="preserve">4.800,00 kuna. </w:t>
      </w:r>
    </w:p>
    <w:p w:rsidRDefault="002C76C1" w:rsidR="002C76C1">
      <w:r>
        <w:t xml:space="preserve">Utvrđuje se da je Marin Merlić </w:t>
      </w:r>
      <w:r w:rsidR="00FB4168">
        <w:t xml:space="preserve">uplatio predujam u iznosu od </w:t>
      </w:r>
      <w:r>
        <w:t xml:space="preserve">5.200,00 kuna. </w:t>
      </w:r>
    </w:p>
    <w:p w:rsidRDefault="002C76C1" w:rsidR="002C76C1"/>
    <w:p w:rsidRDefault="002C76C1" w:rsidR="002C76C1" w:rsidRPr="00D628C8">
      <w:r w:rsidRPr="00D628C8">
        <w:tab/>
        <w:t xml:space="preserve">SUDAC </w:t>
      </w:r>
    </w:p>
    <w:p w:rsidRDefault="002C76C1" w:rsidR="002C76C1" w:rsidRPr="00D628C8"/>
    <w:p w:rsidRDefault="002C76C1" w:rsidR="002C76C1">
      <w:pPr>
        <w:jc w:val="center"/>
      </w:pPr>
      <w:r w:rsidRPr="00D628C8">
        <w:t>RJEŠAVA</w:t>
      </w:r>
    </w:p>
    <w:p w:rsidRDefault="002C76C1" w:rsidR="002C76C1"/>
    <w:p w:rsidRDefault="00FB4168" w:rsidR="002C76C1">
      <w:r>
        <w:t>Utvrđuje se da pravo sudjelova</w:t>
      </w:r>
      <w:r w:rsidR="002C76C1">
        <w:t xml:space="preserve">nja na javnoj dražbi imaju VILSTROJ d.o.o., obrt GAJANAKOP, Milorad Volaš, AUTO – PULS d.o.o., </w:t>
      </w:r>
      <w:r>
        <w:t xml:space="preserve">LINEA ARGENTUM j.d.o.o., obrt STROJAR, Nenad Medica i Marin Merlić. </w:t>
      </w:r>
    </w:p>
    <w:p w:rsidRDefault="00FB4168" w:rsidR="00FB4168"/>
    <w:p w:rsidRDefault="00FB4168" w:rsidR="00FB4168">
      <w:r>
        <w:t xml:space="preserve">Javna dražba započinje u 9:22 sati. </w:t>
      </w:r>
    </w:p>
    <w:p w:rsidRDefault="002E4541" w:rsidR="002E4541">
      <w:r>
        <w:t xml:space="preserve">Utvrđuje se da sve cijene sadrže pdv. </w:t>
      </w:r>
    </w:p>
    <w:p w:rsidRDefault="00FB4168" w:rsidR="00FB4168"/>
    <w:p w:rsidRDefault="00CE2F41" w:rsidR="00FB4168">
      <w:pPr>
        <w:rPr>
          <w:b/>
        </w:rPr>
      </w:pPr>
      <w:r w:rsidRPr="00D87B57">
        <w:rPr>
          <w:b/>
        </w:rPr>
        <w:t xml:space="preserve">Prva grupa </w:t>
      </w:r>
      <w:r w:rsidR="00D87B57">
        <w:rPr>
          <w:b/>
        </w:rPr>
        <w:t xml:space="preserve">predmeta </w:t>
      </w:r>
      <w:r w:rsidRPr="00D87B57">
        <w:rPr>
          <w:b/>
        </w:rPr>
        <w:t xml:space="preserve">MIO-ISP </w:t>
      </w:r>
    </w:p>
    <w:p w:rsidRDefault="00D87B57" w:rsidR="00D87B57" w:rsidRPr="00D87B57">
      <w:pPr>
        <w:rPr>
          <w:b/>
        </w:rPr>
      </w:pPr>
    </w:p>
    <w:p w:rsidRDefault="00471F80" w:rsidR="00CE2F41">
      <w:r>
        <w:tab/>
      </w:r>
      <w:r w:rsidR="00CE2F41">
        <w:t xml:space="preserve">Ponuditelj VILSTROJ d.o.o. zainteresiran je za kupnju uređaja oznake VC820-DIGITALNI MULTIMETAR, 7 komada, po ukupnoj cijeni za svih 7 komada u iznosu od 1.701,00 kuna. </w:t>
      </w:r>
    </w:p>
    <w:p w:rsidRDefault="002E4541" w:rsidR="002E4541"/>
    <w:p w:rsidRDefault="002E4541" w:rsidR="002E4541" w:rsidRPr="00D628C8">
      <w:r w:rsidRPr="00D628C8">
        <w:tab/>
        <w:t xml:space="preserve">SUDAC </w:t>
      </w:r>
    </w:p>
    <w:p w:rsidRDefault="002E4541" w:rsidR="002E4541">
      <w:pPr>
        <w:jc w:val="center"/>
      </w:pPr>
      <w:r w:rsidRPr="00D628C8">
        <w:t>RJEŠAVA</w:t>
      </w:r>
    </w:p>
    <w:p w:rsidRDefault="002E4541" w:rsidR="002E4541"/>
    <w:p w:rsidRDefault="002E4541" w:rsidR="002E4541">
      <w:r>
        <w:tab/>
        <w:t>Pristupa se javnoj dražbi za uređaj oznake VC820-DIGITALNI MULTIMETAR, 7 komada.</w:t>
      </w:r>
    </w:p>
    <w:p w:rsidRDefault="002E4541" w:rsidR="002E4541"/>
    <w:p w:rsidRDefault="002E4541" w:rsidR="002E4541">
      <w:r>
        <w:tab/>
        <w:t xml:space="preserve">Procijenjena vrijednost je 1.701,02 kuna. </w:t>
      </w:r>
    </w:p>
    <w:p w:rsidRDefault="002E4541" w:rsidR="002E4541">
      <w:r>
        <w:tab/>
        <w:t>Početna vrijednost je 1.134,00 kuna.</w:t>
      </w:r>
    </w:p>
    <w:p w:rsidRDefault="001F01DD" w:rsidR="001F01DD"/>
    <w:p w:rsidRDefault="001F01DD" w:rsidR="001F01DD">
      <w:r>
        <w:tab/>
        <w:t xml:space="preserve">Ponuditelj VILSTROJ d.o.o. nudi za navedeni uređaj iznos od 1.144,00 kuna. </w:t>
      </w:r>
    </w:p>
    <w:p w:rsidRDefault="001F01DD" w:rsidR="001F01DD"/>
    <w:p w:rsidRDefault="001F01DD" w:rsidR="001F01DD" w:rsidRPr="00D628C8">
      <w:r>
        <w:tab/>
      </w:r>
      <w:r w:rsidRPr="00D628C8">
        <w:t xml:space="preserve">SUDAC </w:t>
      </w:r>
    </w:p>
    <w:p w:rsidRDefault="001F01DD" w:rsidR="001F01DD">
      <w:pPr>
        <w:jc w:val="center"/>
      </w:pPr>
      <w:r w:rsidRPr="00D628C8">
        <w:t>RJEŠAVA</w:t>
      </w:r>
    </w:p>
    <w:p w:rsidRDefault="001F01DD" w:rsidR="001F01DD"/>
    <w:p w:rsidRDefault="001F01DD" w:rsidR="001F01DD">
      <w:r>
        <w:tab/>
        <w:t xml:space="preserve">Utvrđuje se da je ponuditelj VILSTROJ d.o.o. ponudio najveći iznos za uređaj oznake VC820-DIGITALNI MULTIMETAR, 7 komada, od 1.144,00 kuna, te mu se isti dosuđuje. </w:t>
      </w:r>
    </w:p>
    <w:p w:rsidRDefault="00BC1C9E" w:rsidR="00BC1C9E"/>
    <w:p w:rsidRDefault="00D87B57" w:rsidR="00D87B57">
      <w:pPr>
        <w:rPr>
          <w:b/>
        </w:rPr>
      </w:pPr>
      <w:r w:rsidRPr="00D87B57">
        <w:rPr>
          <w:b/>
        </w:rPr>
        <w:t>Druga grupa predmeta MATERIJAL</w:t>
      </w:r>
    </w:p>
    <w:p w:rsidRDefault="00D87B57" w:rsidR="00D87B57">
      <w:pPr>
        <w:rPr>
          <w:b/>
        </w:rPr>
      </w:pPr>
    </w:p>
    <w:p w:rsidRDefault="00D87B57" w:rsidR="00D87B57">
      <w:r w:rsidRPr="00D87B57">
        <w:t>Utv</w:t>
      </w:r>
      <w:r>
        <w:t>r</w:t>
      </w:r>
      <w:r w:rsidRPr="00D87B57">
        <w:t xml:space="preserve">đuje se da nema zainteresiranih kupaca za predmete iz ove grupe. </w:t>
      </w:r>
      <w:r w:rsidRPr="00D87B57">
        <w:tab/>
      </w:r>
    </w:p>
    <w:p w:rsidRDefault="00D87B57" w:rsidP="00D87B57" w:rsidR="00D87B57"/>
    <w:p w:rsidRDefault="00D87B57" w:rsidP="00D87B57" w:rsidR="00BC1C9E">
      <w:pPr>
        <w:rPr>
          <w:b/>
        </w:rPr>
      </w:pPr>
      <w:r w:rsidRPr="00D87B57">
        <w:rPr>
          <w:b/>
        </w:rPr>
        <w:t>Treća grupa predmeta TRANSPORT</w:t>
      </w:r>
    </w:p>
    <w:p w:rsidRDefault="00E60115" w:rsidP="00D87B57" w:rsidR="00E60115">
      <w:pPr>
        <w:rPr>
          <w:b/>
        </w:rPr>
      </w:pPr>
    </w:p>
    <w:p w:rsidRDefault="00F33E88" w:rsidP="00D87B57" w:rsidR="00D87B57">
      <w:r>
        <w:t>Utvrđuje se da su za određene predmete iz ove grupe predujam uplatili:</w:t>
      </w:r>
    </w:p>
    <w:p w:rsidRDefault="00F33E88" w:rsidP="00F33E88" w:rsidR="00F33E88" w:rsidRPr="00F33E88">
      <w:pPr>
        <w:pStyle w:val="Odlomakpopisa"/>
        <w:numPr>
          <w:ilvl w:val="0"/>
          <w:numId w:val="1"/>
        </w:numPr>
      </w:pPr>
      <w:r w:rsidRPr="00F33E88">
        <w:t xml:space="preserve">VILSTROJ d.o.o. za </w:t>
      </w:r>
      <w:r>
        <w:t>3</w:t>
      </w:r>
      <w:r w:rsidRPr="00F33E88">
        <w:t xml:space="preserve">. viličar na plin i </w:t>
      </w:r>
      <w:r>
        <w:t>5</w:t>
      </w:r>
      <w:r w:rsidRPr="00F33E88">
        <w:t xml:space="preserve">. viličar paletar ručni </w:t>
      </w:r>
    </w:p>
    <w:p w:rsidRDefault="00F33E88" w:rsidP="00F33E88" w:rsidR="00F33E88" w:rsidRPr="00F33E88">
      <w:pPr>
        <w:pStyle w:val="Odlomakpopisa"/>
        <w:numPr>
          <w:ilvl w:val="0"/>
          <w:numId w:val="1"/>
        </w:numPr>
      </w:pPr>
      <w:r w:rsidRPr="00F33E88">
        <w:t xml:space="preserve">MILORAD VOLAŠ </w:t>
      </w:r>
      <w:r w:rsidR="00471F80">
        <w:t>za</w:t>
      </w:r>
      <w:r w:rsidRPr="00F33E88">
        <w:t xml:space="preserve"> </w:t>
      </w:r>
      <w:r>
        <w:t>3.</w:t>
      </w:r>
      <w:r w:rsidRPr="00F33E88">
        <w:t xml:space="preserve"> </w:t>
      </w:r>
      <w:r w:rsidR="00471F80" w:rsidRPr="00F33E88">
        <w:t>viličar na plin</w:t>
      </w:r>
    </w:p>
    <w:p w:rsidRDefault="00471F80" w:rsidP="00F33E88" w:rsidR="00F33E88">
      <w:pPr>
        <w:pStyle w:val="Odlomakpopisa"/>
        <w:numPr>
          <w:ilvl w:val="0"/>
          <w:numId w:val="1"/>
        </w:numPr>
      </w:pPr>
      <w:r w:rsidRPr="00F33E88">
        <w:t>LINERA ARGENTUM</w:t>
      </w:r>
      <w:r>
        <w:t xml:space="preserve"> j.d.o.o.  za </w:t>
      </w:r>
      <w:r w:rsidR="00F33E88">
        <w:t>5</w:t>
      </w:r>
      <w:r w:rsidR="00F33E88" w:rsidRPr="00F33E88">
        <w:t xml:space="preserve">. viličar paletar ručni </w:t>
      </w:r>
    </w:p>
    <w:p w:rsidRDefault="00016346" w:rsidP="00016346" w:rsidR="00016346"/>
    <w:p w:rsidRDefault="00471F80" w:rsidP="00016346" w:rsidR="00016346">
      <w:r>
        <w:tab/>
      </w:r>
      <w:r w:rsidR="00016346">
        <w:t>Utvrđuje se da je predmet pod brojem 3. trebalo ispravno naznačiti kao viličar na dizel, marke CLARK</w:t>
      </w:r>
      <w:r w:rsidR="000B7C25">
        <w:t>.</w:t>
      </w:r>
    </w:p>
    <w:p w:rsidRDefault="000B7C25" w:rsidP="00016346" w:rsidR="000B7C25" w:rsidRPr="00F33E88"/>
    <w:p w:rsidRDefault="00471F80" w:rsidP="00D87B57" w:rsidR="00D87B57">
      <w:r>
        <w:tab/>
      </w:r>
      <w:r w:rsidR="00016346">
        <w:t>Pristupa se javnoj dražbi za predmet pod brojem 3. viličar na dizel marke CLARK na kojoj će sudjelovati ponuđači VILSTROJ d.o.o. i Milorad Volaš</w:t>
      </w:r>
      <w:r w:rsidR="000B7C25">
        <w:t>.</w:t>
      </w:r>
    </w:p>
    <w:p w:rsidRDefault="000B7C25" w:rsidP="00D87B57" w:rsidR="000B7C25"/>
    <w:p w:rsidRDefault="000B7C25" w:rsidP="00D87B57" w:rsidR="000B7C25">
      <w:r>
        <w:t xml:space="preserve">Procijenjena vrijednost 27.000,00 kuna. </w:t>
      </w:r>
    </w:p>
    <w:p w:rsidRDefault="000B7C25" w:rsidP="00D87B57" w:rsidR="000B7C25">
      <w:r>
        <w:t xml:space="preserve">Početna cijena je 18.000,00 kuna. </w:t>
      </w:r>
    </w:p>
    <w:p w:rsidRDefault="000B7C25" w:rsidP="00D87B57" w:rsidR="000B7C25"/>
    <w:p w:rsidRDefault="000B7C25" w:rsidP="00D87B57" w:rsidR="000B7C25">
      <w:r>
        <w:t xml:space="preserve">Ponuditelji će cijenu dizati za 100,00 kuna. </w:t>
      </w:r>
    </w:p>
    <w:p w:rsidRDefault="000B7C25" w:rsidP="00D87B57" w:rsidR="000B7C25"/>
    <w:p w:rsidRDefault="00743045" w:rsidP="00D87B57" w:rsidR="000B7C25">
      <w:r>
        <w:t>VILSTROJ</w:t>
      </w:r>
      <w:r w:rsidR="000B7C25">
        <w:t xml:space="preserve"> d.o.o. nudi iznos od 18.100,00 kuna. </w:t>
      </w:r>
    </w:p>
    <w:p w:rsidRDefault="000B7C25" w:rsidP="00D87B57" w:rsidR="000B7C25">
      <w:r>
        <w:t xml:space="preserve">Milorad Volaš </w:t>
      </w:r>
      <w:r w:rsidR="00743045">
        <w:t>odustaje</w:t>
      </w:r>
      <w:r>
        <w:t xml:space="preserve"> od daljnje licitacije. </w:t>
      </w:r>
    </w:p>
    <w:p w:rsidRDefault="000B7C25" w:rsidP="00D87B57" w:rsidR="000B7C25"/>
    <w:p w:rsidRDefault="000B7C25" w:rsidP="000B7C25" w:rsidR="000B7C25" w:rsidRPr="00D628C8">
      <w:r w:rsidRPr="00D628C8">
        <w:tab/>
        <w:t xml:space="preserve">SUDAC </w:t>
      </w:r>
    </w:p>
    <w:p w:rsidRDefault="000B7C25" w:rsidP="000B7C25" w:rsidR="000B7C25">
      <w:pPr>
        <w:jc w:val="center"/>
      </w:pPr>
      <w:r w:rsidRPr="00D628C8">
        <w:t>RJEŠAVA</w:t>
      </w:r>
    </w:p>
    <w:p w:rsidRDefault="000B7C25" w:rsidP="000B7C25" w:rsidR="000B7C25"/>
    <w:p w:rsidRDefault="000B7C25" w:rsidP="000B7C25" w:rsidR="000B7C25">
      <w:r>
        <w:tab/>
        <w:t xml:space="preserve">Utvrđuje se da je ponuditelj VILSTROJ d.o.o. ponudio najveći iznos za </w:t>
      </w:r>
      <w:r w:rsidR="00744232">
        <w:t>VILIČAR NA PLIN (3. TRANSPORT) u iznosu od 18.100,00</w:t>
      </w:r>
      <w:r>
        <w:t xml:space="preserve"> kuna, te mu se isti dosuđuje. </w:t>
      </w:r>
    </w:p>
    <w:p w:rsidRDefault="000B7C25" w:rsidP="000B7C25" w:rsidR="000B7C25"/>
    <w:p w:rsidRDefault="00744232" w:rsidP="000B7C25" w:rsidR="000B7C25">
      <w:r>
        <w:tab/>
        <w:t xml:space="preserve">Pristupa se javnoj dražbi za predmet pod brojem 5. </w:t>
      </w:r>
      <w:r w:rsidRPr="00F33E88">
        <w:t xml:space="preserve">viličar paletar ručni </w:t>
      </w:r>
      <w:r>
        <w:t xml:space="preserve">na kojoj će sudjelovati ponuđači VILSTROJ d.o.o. i </w:t>
      </w:r>
      <w:r w:rsidR="00743045">
        <w:t>LINEA ARGENTUM j.d.o.o.</w:t>
      </w:r>
    </w:p>
    <w:p w:rsidRDefault="00743045" w:rsidP="000B7C25" w:rsidR="00743045"/>
    <w:p w:rsidRDefault="00C471F4" w:rsidP="000B7C25" w:rsidR="00744232">
      <w:r>
        <w:tab/>
      </w:r>
      <w:r w:rsidR="00743045">
        <w:t xml:space="preserve">Utvrđuje se da je predmet prodaje ukupno 4 komada navedenih viličara, po ukupnoj cijeni od 1.200,00 kuna. </w:t>
      </w:r>
    </w:p>
    <w:p w:rsidRDefault="009C5F4E" w:rsidP="000B7C25" w:rsidR="009C5F4E"/>
    <w:p w:rsidRDefault="00744232" w:rsidP="00744232" w:rsidR="00744232">
      <w:r>
        <w:t xml:space="preserve">Procijenjena vrijednost </w:t>
      </w:r>
      <w:r w:rsidR="009C5F4E">
        <w:t>je 1.200,00</w:t>
      </w:r>
      <w:r>
        <w:t xml:space="preserve"> kuna. </w:t>
      </w:r>
    </w:p>
    <w:p w:rsidRDefault="00743045" w:rsidP="00744232" w:rsidR="00743045"/>
    <w:p w:rsidRDefault="00744232" w:rsidP="00744232" w:rsidR="00744232">
      <w:r>
        <w:t xml:space="preserve">Početna cijena je </w:t>
      </w:r>
      <w:r w:rsidR="009C5F4E">
        <w:t>800,00</w:t>
      </w:r>
      <w:r>
        <w:t xml:space="preserve"> kuna. </w:t>
      </w:r>
    </w:p>
    <w:p w:rsidRDefault="00744232" w:rsidP="00744232" w:rsidR="00744232"/>
    <w:p w:rsidRDefault="00744232" w:rsidP="00744232" w:rsidR="00744232">
      <w:r>
        <w:t xml:space="preserve">Ponuditelji će cijenu dizati za </w:t>
      </w:r>
      <w:r w:rsidR="009C5F4E">
        <w:t>50</w:t>
      </w:r>
      <w:r>
        <w:t xml:space="preserve">,00 kuna. </w:t>
      </w:r>
    </w:p>
    <w:p w:rsidRDefault="009C5F4E" w:rsidP="00744232" w:rsidR="009C5F4E"/>
    <w:p w:rsidRDefault="009C5F4E" w:rsidP="00744232" w:rsidR="009C5F4E">
      <w:r>
        <w:t xml:space="preserve">VILSTROJ d.o.o. nudi iznos od 850,00 kuna. </w:t>
      </w:r>
    </w:p>
    <w:p w:rsidRDefault="00CC592B" w:rsidP="00744232" w:rsidR="009C5F4E">
      <w:r>
        <w:t>LINEA ARGENTUM j.d.o.o. odustaje</w:t>
      </w:r>
      <w:r w:rsidR="009C5F4E">
        <w:t xml:space="preserve"> od daljnje licitacije. </w:t>
      </w:r>
    </w:p>
    <w:p w:rsidRDefault="009C5F4E" w:rsidP="00744232" w:rsidR="009C5F4E"/>
    <w:p w:rsidRDefault="00CC592B" w:rsidR="00CC592B" w:rsidRPr="00D628C8">
      <w:r w:rsidRPr="00D628C8">
        <w:tab/>
        <w:t xml:space="preserve">SUDAC </w:t>
      </w:r>
    </w:p>
    <w:p w:rsidRDefault="00CC592B" w:rsidR="00CC592B" w:rsidRPr="00D628C8"/>
    <w:p w:rsidRDefault="00CC592B" w:rsidR="00CC592B">
      <w:pPr>
        <w:jc w:val="center"/>
      </w:pPr>
      <w:r w:rsidRPr="00D628C8">
        <w:t>RJEŠAVA</w:t>
      </w:r>
    </w:p>
    <w:p w:rsidRDefault="00CC592B" w:rsidR="00CC592B"/>
    <w:p w:rsidRDefault="009C5F4E" w:rsidP="00744232" w:rsidR="009C5F4E"/>
    <w:p w:rsidRDefault="00CC592B" w:rsidP="00744232" w:rsidR="009C5F4E">
      <w:r>
        <w:tab/>
        <w:t>Utvrđuje se da je ponuditelj VILSTROJ d.o.o. ponudio najveći iznos za 4 komada VILIČAR PALETAR RUČNI u iznosu od 850,00 kuna, te mu se isti dosuđuju.</w:t>
      </w:r>
    </w:p>
    <w:p w:rsidRDefault="00CC592B" w:rsidP="00744232" w:rsidR="00CC592B"/>
    <w:p w:rsidRDefault="00CC592B" w:rsidP="00744232" w:rsidR="00CC592B" w:rsidRPr="00DB61F9">
      <w:pPr>
        <w:rPr>
          <w:b/>
        </w:rPr>
      </w:pPr>
      <w:r w:rsidRPr="00DB61F9">
        <w:rPr>
          <w:b/>
        </w:rPr>
        <w:t>Četvrta grupa predme</w:t>
      </w:r>
      <w:r w:rsidR="00DB61F9" w:rsidRPr="00DB61F9">
        <w:rPr>
          <w:b/>
        </w:rPr>
        <w:t>ta ADMINISTRACIJA</w:t>
      </w:r>
    </w:p>
    <w:p w:rsidRDefault="00DB61F9" w:rsidP="00744232" w:rsidR="00DB61F9"/>
    <w:p w:rsidRDefault="00DB61F9" w:rsidP="00744232" w:rsidR="00DB61F9">
      <w:r>
        <w:t>Utvrđuje se da su za određene predmete iz ove grupe predujam uplatili:</w:t>
      </w:r>
    </w:p>
    <w:p w:rsidRDefault="00DB61F9" w:rsidP="00DB61F9" w:rsidR="00DB61F9">
      <w:pPr>
        <w:pStyle w:val="Odlomakpopisa"/>
        <w:numPr>
          <w:ilvl w:val="0"/>
          <w:numId w:val="1"/>
        </w:numPr>
      </w:pPr>
      <w:r>
        <w:t>VILSTROJ d.o.o. za</w:t>
      </w:r>
      <w:r w:rsidR="006B6B93">
        <w:t xml:space="preserve"> predmet 203. kabina za varenje</w:t>
      </w:r>
      <w:r>
        <w:t xml:space="preserve">, predmet 243., 244., 245., </w:t>
      </w:r>
      <w:r w:rsidR="00C471F4">
        <w:t xml:space="preserve">246., </w:t>
      </w:r>
      <w:r>
        <w:t>247</w:t>
      </w:r>
      <w:r w:rsidR="006B6B93">
        <w:t xml:space="preserve">., </w:t>
      </w:r>
    </w:p>
    <w:p w:rsidRDefault="006B6B93" w:rsidP="00DB61F9" w:rsidR="006B6B93">
      <w:pPr>
        <w:pStyle w:val="Odlomakpopisa"/>
        <w:numPr>
          <w:ilvl w:val="0"/>
          <w:numId w:val="1"/>
        </w:numPr>
      </w:pPr>
      <w:r>
        <w:t xml:space="preserve">LINEA ARGENTUM j.d.o.o. za predmet 50., </w:t>
      </w:r>
      <w:r w:rsidR="00313CBF">
        <w:t>51., 171., 172., 192., 228., 229., 257., 259., 263.</w:t>
      </w:r>
    </w:p>
    <w:p w:rsidRDefault="001A799B" w:rsidP="001A799B" w:rsidR="001A799B"/>
    <w:p w:rsidRDefault="002B2003" w:rsidP="00744232" w:rsidR="009C5F4E">
      <w:r>
        <w:t>Pristupa se javnoj dražbi za sljedeće predmete</w:t>
      </w:r>
      <w:r w:rsidR="00C471F4">
        <w:t>:</w:t>
      </w:r>
    </w:p>
    <w:p w:rsidRDefault="002B2003" w:rsidP="00C471F4" w:rsidR="002B2003">
      <w:pPr>
        <w:pStyle w:val="Odlomakpopisa"/>
        <w:numPr>
          <w:ilvl w:val="0"/>
          <w:numId w:val="1"/>
        </w:numPr>
      </w:pPr>
      <w:r>
        <w:t xml:space="preserve">203. kabina za varenje po procijenjenoj vrijednosti od 450,00 kuna a početnoj cijeni od 300,00 kuna. </w:t>
      </w:r>
    </w:p>
    <w:p w:rsidRDefault="002B2003" w:rsidP="00744232" w:rsidR="002B2003"/>
    <w:p w:rsidRDefault="002B2003" w:rsidP="002B2003" w:rsidR="002B2003">
      <w:r>
        <w:t xml:space="preserve">Ponuditelji će cijenu dizati za </w:t>
      </w:r>
      <w:r w:rsidR="00F77262">
        <w:t>10</w:t>
      </w:r>
      <w:r>
        <w:t xml:space="preserve">,00 kuna. </w:t>
      </w:r>
    </w:p>
    <w:p w:rsidRDefault="002B2003" w:rsidP="00744232" w:rsidR="002B2003"/>
    <w:p w:rsidRDefault="002B2003" w:rsidP="00744232" w:rsidR="002B2003">
      <w:r>
        <w:t xml:space="preserve">Ponuditelj VILSTROJ </w:t>
      </w:r>
      <w:r w:rsidR="00F77262">
        <w:t xml:space="preserve">d.o.o. za navedeni predmet nudi iznos od 310,00 kuna. </w:t>
      </w:r>
    </w:p>
    <w:p w:rsidRDefault="00744232" w:rsidP="000B7C25" w:rsidR="00744232"/>
    <w:p w:rsidRDefault="00F77262" w:rsidP="00F77262" w:rsidR="00F77262" w:rsidRPr="00D628C8">
      <w:r w:rsidRPr="00D628C8">
        <w:t xml:space="preserve">SUDAC </w:t>
      </w:r>
    </w:p>
    <w:p w:rsidRDefault="00F77262" w:rsidP="00F77262" w:rsidR="00F77262" w:rsidRPr="00D628C8"/>
    <w:p w:rsidRDefault="00F77262" w:rsidP="00F77262" w:rsidR="00F77262">
      <w:pPr>
        <w:jc w:val="center"/>
      </w:pPr>
      <w:r w:rsidRPr="00D628C8">
        <w:t>RJEŠAVA</w:t>
      </w:r>
    </w:p>
    <w:p w:rsidRDefault="00F77262" w:rsidP="00F77262" w:rsidR="00F77262"/>
    <w:p w:rsidRDefault="00F77262" w:rsidP="00F77262" w:rsidR="00F77262"/>
    <w:p w:rsidRDefault="00F77262" w:rsidP="00F77262" w:rsidR="00F77262">
      <w:r>
        <w:tab/>
        <w:t>Utvrđuje se da je ponuditelj VILSTROJ d.o.o. ponudio najveći iznos predmet 203. kabina za varenje  u iznosu od 310,00 kuna, te mu se isti dosuđuju.</w:t>
      </w:r>
    </w:p>
    <w:p w:rsidRDefault="00F77262" w:rsidP="00F77262" w:rsidR="00F77262"/>
    <w:p w:rsidRDefault="00F77262" w:rsidP="000B7C25" w:rsidR="00F77262">
      <w:r>
        <w:t>Pristupa se javnoj dražbi za sljedeće predmete:</w:t>
      </w:r>
    </w:p>
    <w:p w:rsidRDefault="00C471F4" w:rsidP="000B7C25" w:rsidR="00F77262">
      <w:r>
        <w:t xml:space="preserve">- </w:t>
      </w:r>
      <w:r w:rsidR="00F77262">
        <w:t xml:space="preserve">243. stalaža 3 m, 3 komada po procijenjenoj vrijednosti od 900,00 kuna, predmet prodaje su sva tri komada, po početnoj cijeni od 600,00 kuna. </w:t>
      </w:r>
    </w:p>
    <w:p w:rsidRDefault="00C471F4" w:rsidP="000B7C25" w:rsidR="00F77262">
      <w:r>
        <w:t xml:space="preserve">- </w:t>
      </w:r>
      <w:r w:rsidR="00F77262">
        <w:t>244. stalaža 1,5 m, 2 komada, po procijenjenoj vrijednosti od 300,00 kuna, predmet prodaje su oba komada, po početnoj cijeni od 200,00 kuna.</w:t>
      </w:r>
    </w:p>
    <w:p w:rsidRDefault="00C471F4" w:rsidP="000B7C25" w:rsidR="00F77262">
      <w:r>
        <w:t xml:space="preserve">- </w:t>
      </w:r>
      <w:r w:rsidR="00F77262">
        <w:t>245. stalaža 4,5 m, 1 komad, po procijenjenoj vrijednosti od 450,00 kuna, po početnoj cijeni od 300,00 kuna.</w:t>
      </w:r>
    </w:p>
    <w:p w:rsidRDefault="00C471F4" w:rsidP="000B7C25" w:rsidR="00F77262">
      <w:r>
        <w:t xml:space="preserve">- </w:t>
      </w:r>
      <w:r w:rsidR="00F77262">
        <w:t>246. stala 6 m, 2 komada, po procijenjenoj vrijednosti od 1.000,00 kuna, predmet prodaje su oba komada, po početnoj vrijednosti od 667,00 kuna.</w:t>
      </w:r>
    </w:p>
    <w:p w:rsidRDefault="00C471F4" w:rsidP="000B7C25" w:rsidR="00F77262">
      <w:r>
        <w:t xml:space="preserve">- </w:t>
      </w:r>
      <w:r w:rsidR="00F77262">
        <w:t>247. ormar arhive metalni</w:t>
      </w:r>
      <w:r w:rsidR="003A76BE">
        <w:t xml:space="preserve">, 7 komada, po procijenjenoj vrijednosti od 700,00 kuna, predmet prodaje su svih 7 komada, po početnoj cijeni od 467,00 kuna. </w:t>
      </w:r>
    </w:p>
    <w:p w:rsidRDefault="003A76BE" w:rsidP="000B7C25" w:rsidR="003A76BE"/>
    <w:p w:rsidRDefault="00C471F4" w:rsidP="000B7C25" w:rsidR="003A76BE">
      <w:r>
        <w:t>Pon</w:t>
      </w:r>
      <w:r w:rsidR="003A76BE">
        <w:t xml:space="preserve">uditelj će cijenu dizati za 10,00 kuna. </w:t>
      </w:r>
    </w:p>
    <w:p w:rsidRDefault="003A76BE" w:rsidP="000B7C25" w:rsidR="003A76BE"/>
    <w:p w:rsidRDefault="00C471F4" w:rsidP="000B7C25" w:rsidR="003A76BE">
      <w:r>
        <w:t>P</w:t>
      </w:r>
      <w:r w:rsidR="003A76BE">
        <w:t xml:space="preserve">onuditelj </w:t>
      </w:r>
      <w:r>
        <w:t xml:space="preserve">VILSTROJ </w:t>
      </w:r>
      <w:r w:rsidR="003A76BE">
        <w:t xml:space="preserve">d.o.o. za predmete od 243. do 247. nudi početni iznos cijene uvećan za 10,00 kuna. </w:t>
      </w:r>
    </w:p>
    <w:p w:rsidRDefault="003A76BE" w:rsidP="000B7C25" w:rsidR="003A76BE"/>
    <w:p w:rsidRDefault="003A76BE" w:rsidR="003A76BE" w:rsidRPr="00D628C8">
      <w:r w:rsidRPr="00D628C8">
        <w:tab/>
        <w:t xml:space="preserve">SUDAC </w:t>
      </w:r>
    </w:p>
    <w:p w:rsidRDefault="003A76BE" w:rsidR="003A76BE" w:rsidRPr="00D628C8"/>
    <w:p w:rsidRDefault="003A76BE" w:rsidR="003A76BE">
      <w:pPr>
        <w:jc w:val="center"/>
      </w:pPr>
      <w:r w:rsidRPr="00D628C8">
        <w:t>RJEŠAVA</w:t>
      </w:r>
    </w:p>
    <w:p w:rsidRDefault="003A76BE" w:rsidR="003A76BE"/>
    <w:p w:rsidRDefault="003A76BE" w:rsidP="000B7C25" w:rsidR="003A76BE">
      <w:r>
        <w:tab/>
      </w:r>
      <w:r w:rsidR="00193D90">
        <w:t>Utvrđuje se da je ponuditelj</w:t>
      </w:r>
      <w:r>
        <w:t xml:space="preserve"> VILSTROJ d.o.o. </w:t>
      </w:r>
      <w:r w:rsidR="00193D90">
        <w:t>ponudio najveću cijenu za:</w:t>
      </w:r>
    </w:p>
    <w:p w:rsidRDefault="00193D90" w:rsidP="00193D90" w:rsidR="00193D90">
      <w:pPr>
        <w:pStyle w:val="Odlomakpopisa"/>
        <w:numPr>
          <w:ilvl w:val="0"/>
          <w:numId w:val="1"/>
        </w:numPr>
      </w:pPr>
      <w:r>
        <w:t xml:space="preserve">243. stalaža 3 m, 3 komada, u izsnodi od 610,00 kuna, </w:t>
      </w:r>
    </w:p>
    <w:p w:rsidRDefault="00193D90" w:rsidP="00193D90" w:rsidR="00193D90">
      <w:pPr>
        <w:pStyle w:val="Odlomakpopisa"/>
        <w:numPr>
          <w:ilvl w:val="0"/>
          <w:numId w:val="1"/>
        </w:numPr>
      </w:pPr>
      <w:r>
        <w:t xml:space="preserve">244. stalaža 1,5 m, 2 komada, iznosu od 210,00 kuna, </w:t>
      </w:r>
    </w:p>
    <w:p w:rsidRDefault="00193D90" w:rsidP="00193D90" w:rsidR="00193D90">
      <w:pPr>
        <w:pStyle w:val="Odlomakpopisa"/>
        <w:numPr>
          <w:ilvl w:val="0"/>
          <w:numId w:val="1"/>
        </w:numPr>
      </w:pPr>
      <w:r>
        <w:t xml:space="preserve">245. stalaža 4,5 m, 1 komad, u iznsou od 310,00 kuna, </w:t>
      </w:r>
    </w:p>
    <w:p w:rsidRDefault="00193D90" w:rsidP="00193D90" w:rsidR="00193D90">
      <w:pPr>
        <w:pStyle w:val="Odlomakpopisa"/>
        <w:numPr>
          <w:ilvl w:val="0"/>
          <w:numId w:val="1"/>
        </w:numPr>
      </w:pPr>
      <w:r>
        <w:t xml:space="preserve">246. stalaža 6 m, 2 komada, u iznosu od 677,00 kuna, </w:t>
      </w:r>
    </w:p>
    <w:p w:rsidRDefault="00193D90" w:rsidP="00193D90" w:rsidR="00193D90">
      <w:pPr>
        <w:pStyle w:val="Odlomakpopisa"/>
        <w:numPr>
          <w:ilvl w:val="0"/>
          <w:numId w:val="1"/>
        </w:numPr>
      </w:pPr>
      <w:r>
        <w:t xml:space="preserve">247. ormar arhive metalni, 7 komada, u iznosud od 477,00 kuna, te mu se isti dosuđuju. </w:t>
      </w:r>
    </w:p>
    <w:p w:rsidRDefault="00193D90" w:rsidP="00193D90" w:rsidR="00193D90"/>
    <w:p w:rsidRDefault="00193D90" w:rsidP="00193D90" w:rsidR="00193D90">
      <w:r>
        <w:t>Pristupa se javnoj dražbi za sljedeće predmete:</w:t>
      </w:r>
    </w:p>
    <w:p w:rsidRDefault="00193D90" w:rsidP="00193D90" w:rsidR="00193D90">
      <w:pPr>
        <w:pStyle w:val="Odlomakpopisa"/>
        <w:numPr>
          <w:ilvl w:val="0"/>
          <w:numId w:val="1"/>
        </w:numPr>
      </w:pPr>
      <w:r>
        <w:t xml:space="preserve">50. stol za crtanje, procijenjene vrijednosti 200,00 kuna,. po početnoj cijeni od 134,00 kune, </w:t>
      </w:r>
    </w:p>
    <w:p w:rsidRDefault="00193D90" w:rsidP="00193D90" w:rsidR="00193D90">
      <w:pPr>
        <w:pStyle w:val="Odlomakpopisa"/>
        <w:numPr>
          <w:ilvl w:val="0"/>
          <w:numId w:val="1"/>
        </w:numPr>
      </w:pPr>
      <w:r>
        <w:t xml:space="preserve">51. stol za crtanje, 2 komada, </w:t>
      </w:r>
      <w:r w:rsidR="00330D83">
        <w:t>procijenjenoj</w:t>
      </w:r>
      <w:r>
        <w:t xml:space="preserve"> vrijednosti 160,00 kuna, po početnoj cijeni za oba komada od </w:t>
      </w:r>
      <w:r w:rsidR="00812F0B">
        <w:t xml:space="preserve">107,00 kuna, </w:t>
      </w:r>
    </w:p>
    <w:p w:rsidRDefault="00812F0B" w:rsidP="00193D90" w:rsidR="00812F0B">
      <w:pPr>
        <w:pStyle w:val="Odlomakpopisa"/>
        <w:numPr>
          <w:ilvl w:val="0"/>
          <w:numId w:val="1"/>
        </w:numPr>
      </w:pPr>
      <w:r>
        <w:t>171. se</w:t>
      </w:r>
      <w:r w:rsidR="00330D83">
        <w:t>f</w:t>
      </w:r>
      <w:r>
        <w:t xml:space="preserve"> veliki, procije</w:t>
      </w:r>
      <w:r w:rsidR="00330D83">
        <w:t>njene vrijednosti 800,00 kuna,</w:t>
      </w:r>
      <w:r>
        <w:t xml:space="preserve"> po početnoj cijeni od 534,00 kune, </w:t>
      </w:r>
    </w:p>
    <w:p w:rsidRDefault="00812F0B" w:rsidP="00193D90" w:rsidR="00812F0B">
      <w:pPr>
        <w:pStyle w:val="Odlomakpopisa"/>
        <w:numPr>
          <w:ilvl w:val="0"/>
          <w:numId w:val="1"/>
        </w:numPr>
      </w:pPr>
      <w:r>
        <w:t xml:space="preserve">172. sef mali, procijenjene vrijednosti 400,00 kuna, po početnoj cijeni od 267,00 kuna, </w:t>
      </w:r>
    </w:p>
    <w:p w:rsidRDefault="00812F0B" w:rsidP="00193D90" w:rsidR="00812F0B">
      <w:pPr>
        <w:pStyle w:val="Odlomakpopisa"/>
        <w:numPr>
          <w:ilvl w:val="0"/>
          <w:numId w:val="1"/>
        </w:numPr>
      </w:pPr>
      <w:r>
        <w:t xml:space="preserve">192. metalni ormar arhive, po procijenjen vrijednosti 400,00 kuna, po početnoj cijeni od 267,00 kuna, </w:t>
      </w:r>
    </w:p>
    <w:p w:rsidRDefault="00812F0B" w:rsidP="00193D90" w:rsidR="00812F0B">
      <w:pPr>
        <w:pStyle w:val="Odlomakpopisa"/>
        <w:numPr>
          <w:ilvl w:val="0"/>
          <w:numId w:val="1"/>
        </w:numPr>
      </w:pPr>
      <w:r>
        <w:t xml:space="preserve">228. uredski stol, procijenjene vrijednosti 400,00 kuna, po početnoj cijeni od 267,00 kuna, </w:t>
      </w:r>
    </w:p>
    <w:p w:rsidRDefault="00812F0B" w:rsidP="00193D90" w:rsidR="00812F0B">
      <w:pPr>
        <w:pStyle w:val="Odlomakpopisa"/>
        <w:numPr>
          <w:ilvl w:val="0"/>
          <w:numId w:val="1"/>
        </w:numPr>
      </w:pPr>
      <w:r>
        <w:t>229. uredska s</w:t>
      </w:r>
      <w:r w:rsidR="004D3A44">
        <w:t>tolica, 30 komada, pr</w:t>
      </w:r>
      <w:r>
        <w:t>ocijenjene vrije</w:t>
      </w:r>
      <w:r w:rsidR="004D3A44">
        <w:t>dnosti 1.800,00 kuna, po početn</w:t>
      </w:r>
      <w:r>
        <w:t xml:space="preserve">oj vrijednosti za svih 30 komada od 1.200,00 kuna, </w:t>
      </w:r>
    </w:p>
    <w:p w:rsidRDefault="004D3A44" w:rsidP="00193D90" w:rsidR="00812F0B">
      <w:pPr>
        <w:pStyle w:val="Odlomakpopisa"/>
        <w:numPr>
          <w:ilvl w:val="0"/>
          <w:numId w:val="1"/>
        </w:numPr>
      </w:pPr>
      <w:r>
        <w:t>257. ručn</w:t>
      </w:r>
      <w:r w:rsidR="00812F0B">
        <w:t>a</w:t>
      </w:r>
      <w:r>
        <w:t xml:space="preserve"> </w:t>
      </w:r>
      <w:r w:rsidR="00812F0B">
        <w:t xml:space="preserve">štanca za rupe, procijenjene vrijednosti 200,00 kuna, po početnoj cijeni od 134,00 kune, </w:t>
      </w:r>
    </w:p>
    <w:p w:rsidRDefault="00812F0B" w:rsidP="00193D90" w:rsidR="00812F0B">
      <w:pPr>
        <w:pStyle w:val="Odlomakpopisa"/>
        <w:numPr>
          <w:ilvl w:val="0"/>
          <w:numId w:val="1"/>
        </w:numPr>
      </w:pPr>
      <w:r>
        <w:t xml:space="preserve">259. škrip, 2 komada, procijenjene vrijednosti za oba komada 200,00 kuna, po početnoj cijeni za oba komada od 134,00 kune, </w:t>
      </w:r>
    </w:p>
    <w:p w:rsidRDefault="00812F0B" w:rsidP="00193D90" w:rsidR="00812F0B">
      <w:pPr>
        <w:pStyle w:val="Odlomakpopisa"/>
        <w:numPr>
          <w:ilvl w:val="0"/>
          <w:numId w:val="1"/>
        </w:numPr>
      </w:pPr>
      <w:r>
        <w:t xml:space="preserve">263. preša za stopice, procijenjene vrijednosti 300,00 kuna, po početnoj cijeni od 200,00 kuna. </w:t>
      </w:r>
    </w:p>
    <w:p w:rsidRDefault="00812F0B" w:rsidP="00812F0B" w:rsidR="00812F0B"/>
    <w:p w:rsidRDefault="00812F0B" w:rsidP="00812F0B" w:rsidR="00812F0B">
      <w:r>
        <w:t xml:space="preserve">Cijena će se dizati za 10,00 kuna. </w:t>
      </w:r>
    </w:p>
    <w:p w:rsidRDefault="00812F0B" w:rsidP="00812F0B" w:rsidR="00812F0B"/>
    <w:p w:rsidRDefault="00812F0B" w:rsidP="00812F0B" w:rsidR="00812F0B">
      <w:r>
        <w:t xml:space="preserve">Ponuditelj LINEA ARGENTUM j.d.o.o. za </w:t>
      </w:r>
      <w:r w:rsidR="00330D83">
        <w:t xml:space="preserve">predmete pod rednim brojem 50., </w:t>
      </w:r>
      <w:r w:rsidR="004D3A44">
        <w:t xml:space="preserve">51., 171., 172., 192., 228., 229., 257., 259., 263. nudi početni iznos. </w:t>
      </w:r>
    </w:p>
    <w:p w:rsidRDefault="004D3A44" w:rsidP="00812F0B" w:rsidR="004D3A44"/>
    <w:p w:rsidRDefault="004D3A44" w:rsidR="004D3A44" w:rsidRPr="00D628C8">
      <w:r w:rsidRPr="00D628C8">
        <w:tab/>
        <w:t xml:space="preserve">SUDAC </w:t>
      </w:r>
    </w:p>
    <w:p w:rsidRDefault="004D3A44" w:rsidR="004D3A44" w:rsidRPr="00D628C8"/>
    <w:p w:rsidRDefault="004D3A44" w:rsidR="004D3A44">
      <w:pPr>
        <w:jc w:val="center"/>
      </w:pPr>
      <w:r w:rsidRPr="00D628C8">
        <w:t>RJEŠAVA</w:t>
      </w:r>
    </w:p>
    <w:p w:rsidRDefault="004D3A44" w:rsidR="004D3A44"/>
    <w:p w:rsidRDefault="004D3A44" w:rsidP="00812F0B" w:rsidR="004D3A44">
      <w:r>
        <w:t xml:space="preserve">Utvrđuje se da je ponuditelj LINEA ARGENTUOM </w:t>
      </w:r>
      <w:r w:rsidR="00330D83">
        <w:t xml:space="preserve">j.d.o.o. </w:t>
      </w:r>
      <w:r>
        <w:t>ponudi najviši iznos za:</w:t>
      </w:r>
    </w:p>
    <w:p w:rsidRDefault="004D3A44" w:rsidP="004D3A44" w:rsidR="004D3A44">
      <w:pPr>
        <w:pStyle w:val="Odlomakpopisa"/>
        <w:numPr>
          <w:ilvl w:val="0"/>
          <w:numId w:val="1"/>
        </w:numPr>
      </w:pPr>
      <w:r>
        <w:t xml:space="preserve">50. </w:t>
      </w:r>
      <w:r w:rsidR="004C12F0">
        <w:t xml:space="preserve">stol za crtanje iznos od 134,00 kune, </w:t>
      </w:r>
    </w:p>
    <w:p w:rsidRDefault="004C12F0" w:rsidP="004D3A44" w:rsidR="004C12F0">
      <w:pPr>
        <w:pStyle w:val="Odlomakpopisa"/>
        <w:numPr>
          <w:ilvl w:val="0"/>
          <w:numId w:val="1"/>
        </w:numPr>
      </w:pPr>
      <w:r>
        <w:t xml:space="preserve">51. stol za crtanje 2 komada, iznos od 107,00 kuna, </w:t>
      </w:r>
    </w:p>
    <w:p w:rsidRDefault="004C12F0" w:rsidP="004D3A44" w:rsidR="004C12F0">
      <w:pPr>
        <w:pStyle w:val="Odlomakpopisa"/>
        <w:numPr>
          <w:ilvl w:val="0"/>
          <w:numId w:val="1"/>
        </w:numPr>
      </w:pPr>
      <w:r>
        <w:t xml:space="preserve">171. sef veliki, iznos od 534,00 kune, </w:t>
      </w:r>
    </w:p>
    <w:p w:rsidRDefault="004C12F0" w:rsidP="004D3A44" w:rsidR="004C12F0">
      <w:pPr>
        <w:pStyle w:val="Odlomakpopisa"/>
        <w:numPr>
          <w:ilvl w:val="0"/>
          <w:numId w:val="1"/>
        </w:numPr>
      </w:pPr>
      <w:r>
        <w:t xml:space="preserve">172. sef mali, iznos od 267,00 kuna, </w:t>
      </w:r>
    </w:p>
    <w:p w:rsidRDefault="004C12F0" w:rsidP="004D3A44" w:rsidR="004C12F0">
      <w:pPr>
        <w:pStyle w:val="Odlomakpopisa"/>
        <w:numPr>
          <w:ilvl w:val="0"/>
          <w:numId w:val="1"/>
        </w:numPr>
      </w:pPr>
      <w:r>
        <w:t xml:space="preserve">192. metalni ormar arhive, iznos od 267,00 kuna, </w:t>
      </w:r>
    </w:p>
    <w:p w:rsidRDefault="004C12F0" w:rsidP="004D3A44" w:rsidR="004C12F0">
      <w:pPr>
        <w:pStyle w:val="Odlomakpopisa"/>
        <w:numPr>
          <w:ilvl w:val="0"/>
          <w:numId w:val="1"/>
        </w:numPr>
      </w:pPr>
      <w:r>
        <w:t xml:space="preserve">228. uredski stol, iznos od 267,00 kuna, </w:t>
      </w:r>
    </w:p>
    <w:p w:rsidRDefault="004C12F0" w:rsidP="004D3A44" w:rsidR="004C12F0">
      <w:pPr>
        <w:pStyle w:val="Odlomakpopisa"/>
        <w:numPr>
          <w:ilvl w:val="0"/>
          <w:numId w:val="1"/>
        </w:numPr>
      </w:pPr>
      <w:r>
        <w:t>229. ureds</w:t>
      </w:r>
      <w:r w:rsidR="00810F23">
        <w:t>k</w:t>
      </w:r>
      <w:r>
        <w:t xml:space="preserve">a stolica 30 komada, iznos od 1.200,00 kuna, </w:t>
      </w:r>
    </w:p>
    <w:p w:rsidRDefault="00810F23" w:rsidP="004D3A44" w:rsidR="004C12F0">
      <w:pPr>
        <w:pStyle w:val="Odlomakpopisa"/>
        <w:numPr>
          <w:ilvl w:val="0"/>
          <w:numId w:val="1"/>
        </w:numPr>
      </w:pPr>
      <w:r>
        <w:t>257. ručna šta</w:t>
      </w:r>
      <w:r w:rsidR="004C12F0">
        <w:t xml:space="preserve">nca za rupe, iznos od 134,00 kune, </w:t>
      </w:r>
    </w:p>
    <w:p w:rsidRDefault="004C12F0" w:rsidP="004D3A44" w:rsidR="004C12F0">
      <w:pPr>
        <w:pStyle w:val="Odlomakpopisa"/>
        <w:numPr>
          <w:ilvl w:val="0"/>
          <w:numId w:val="1"/>
        </w:numPr>
      </w:pPr>
      <w:r>
        <w:t xml:space="preserve">259. škrip, 2 komada iznos od 134,00 kune, </w:t>
      </w:r>
    </w:p>
    <w:p w:rsidRDefault="004C12F0" w:rsidP="001839F8" w:rsidR="004C12F0">
      <w:pPr>
        <w:pStyle w:val="Bezproreda"/>
        <w:numPr>
          <w:ilvl w:val="0"/>
          <w:numId w:val="1"/>
        </w:numPr>
      </w:pPr>
      <w:r>
        <w:t xml:space="preserve">263. preša za stopice </w:t>
      </w:r>
      <w:r w:rsidR="001839F8">
        <w:t xml:space="preserve">iznos od </w:t>
      </w:r>
      <w:r>
        <w:t>200,00 kuna</w:t>
      </w:r>
      <w:r w:rsidR="001839F8">
        <w:t xml:space="preserve">, koji mu se dosuđuju. </w:t>
      </w:r>
    </w:p>
    <w:p w:rsidRDefault="001839F8" w:rsidP="001839F8" w:rsidR="001839F8">
      <w:pPr>
        <w:pStyle w:val="Bezproreda"/>
      </w:pPr>
    </w:p>
    <w:p w:rsidRDefault="001839F8" w:rsidP="001839F8" w:rsidR="001839F8">
      <w:pPr>
        <w:pStyle w:val="Bezproreda"/>
        <w:rPr>
          <w:b/>
        </w:rPr>
      </w:pPr>
      <w:r w:rsidRPr="00810F23">
        <w:rPr>
          <w:b/>
        </w:rPr>
        <w:t xml:space="preserve">Peta grupa </w:t>
      </w:r>
      <w:r w:rsidR="00810F23" w:rsidRPr="00810F23">
        <w:rPr>
          <w:b/>
        </w:rPr>
        <w:t>PROIZVODNJA</w:t>
      </w:r>
    </w:p>
    <w:p w:rsidRDefault="00810F23" w:rsidP="001839F8" w:rsidR="00810F23">
      <w:pPr>
        <w:pStyle w:val="Bezproreda"/>
        <w:rPr>
          <w:b/>
        </w:rPr>
      </w:pPr>
    </w:p>
    <w:p w:rsidRDefault="00BD25A5" w:rsidP="00BD25A5" w:rsidR="00ED3CC0">
      <w:r>
        <w:t>Utvrđuje se da su za određene predmete</w:t>
      </w:r>
      <w:r w:rsidR="00733CDC">
        <w:t xml:space="preserve"> iz ove grupe predujam uplatili </w:t>
      </w:r>
      <w:r w:rsidR="00ED3CC0">
        <w:t xml:space="preserve">prema tabeli koja je sastavni dio ovog zapisnika. </w:t>
      </w:r>
    </w:p>
    <w:p w:rsidRDefault="00ED3CC0" w:rsidP="00BD25A5" w:rsidR="00ED3CC0"/>
    <w:p w:rsidRDefault="00BD25A5" w:rsidP="00ED3CC0" w:rsidR="00810F23">
      <w:pPr>
        <w:pStyle w:val="Bezproreda"/>
        <w:numPr>
          <w:ilvl w:val="0"/>
          <w:numId w:val="1"/>
        </w:numPr>
      </w:pPr>
      <w:r>
        <w:t>VILSTROJ d.o.o. za predmet 298.,</w:t>
      </w:r>
      <w:r w:rsidR="005D7572">
        <w:t xml:space="preserve"> </w:t>
      </w:r>
      <w:r>
        <w:t>299.,</w:t>
      </w:r>
      <w:r w:rsidR="005D7572">
        <w:t xml:space="preserve"> </w:t>
      </w:r>
      <w:r>
        <w:t>300.,</w:t>
      </w:r>
      <w:r w:rsidR="005D7572">
        <w:t xml:space="preserve"> </w:t>
      </w:r>
      <w:r>
        <w:t>301.,</w:t>
      </w:r>
      <w:r w:rsidR="00032765">
        <w:t xml:space="preserve"> </w:t>
      </w:r>
      <w:r>
        <w:t>303.,</w:t>
      </w:r>
      <w:r w:rsidR="00032765">
        <w:t xml:space="preserve"> </w:t>
      </w:r>
      <w:r>
        <w:t>305.,</w:t>
      </w:r>
      <w:r w:rsidR="00032765">
        <w:t xml:space="preserve"> </w:t>
      </w:r>
      <w:r>
        <w:t>306.,</w:t>
      </w:r>
      <w:r w:rsidR="00032765">
        <w:t xml:space="preserve"> </w:t>
      </w:r>
      <w:r>
        <w:t>307.,</w:t>
      </w:r>
      <w:r w:rsidR="00CF490A">
        <w:t xml:space="preserve"> </w:t>
      </w:r>
      <w:r>
        <w:t>310.</w:t>
      </w:r>
      <w:r w:rsidR="00CF490A">
        <w:t xml:space="preserve">, </w:t>
      </w:r>
      <w:r>
        <w:t>311.</w:t>
      </w:r>
      <w:r w:rsidR="00CF490A">
        <w:t xml:space="preserve">, </w:t>
      </w:r>
      <w:r>
        <w:t>330.</w:t>
      </w:r>
      <w:r w:rsidR="00CF490A">
        <w:t xml:space="preserve">, </w:t>
      </w:r>
      <w:r>
        <w:t>337.</w:t>
      </w:r>
      <w:r w:rsidR="00CF490A">
        <w:t xml:space="preserve">, </w:t>
      </w:r>
      <w:r>
        <w:t>341.</w:t>
      </w:r>
      <w:r w:rsidR="00CF490A">
        <w:t xml:space="preserve">, </w:t>
      </w:r>
      <w:r>
        <w:t>344.</w:t>
      </w:r>
      <w:r w:rsidR="00CF490A">
        <w:t xml:space="preserve">, </w:t>
      </w:r>
      <w:r>
        <w:t>345.</w:t>
      </w:r>
      <w:r w:rsidR="00CF490A">
        <w:t xml:space="preserve">, </w:t>
      </w:r>
      <w:r>
        <w:t>346.</w:t>
      </w:r>
      <w:r w:rsidR="00CF490A">
        <w:t xml:space="preserve">, </w:t>
      </w:r>
      <w:r>
        <w:t>350.</w:t>
      </w:r>
      <w:r w:rsidR="00CF490A">
        <w:t xml:space="preserve">, </w:t>
      </w:r>
      <w:r>
        <w:t>351.</w:t>
      </w:r>
      <w:r w:rsidR="00CF490A">
        <w:t xml:space="preserve">, </w:t>
      </w:r>
      <w:r>
        <w:t>353.</w:t>
      </w:r>
      <w:r w:rsidR="00CF490A">
        <w:t xml:space="preserve">, </w:t>
      </w:r>
      <w:r>
        <w:t>354.</w:t>
      </w:r>
      <w:r w:rsidR="00CF490A">
        <w:t xml:space="preserve">, </w:t>
      </w:r>
      <w:r>
        <w:t>356.</w:t>
      </w:r>
      <w:r w:rsidR="00CF490A">
        <w:t xml:space="preserve">, </w:t>
      </w:r>
      <w:r>
        <w:t>357.</w:t>
      </w:r>
      <w:r w:rsidR="00CF490A">
        <w:t xml:space="preserve">, </w:t>
      </w:r>
      <w:r>
        <w:t>364.</w:t>
      </w:r>
      <w:r w:rsidR="00CF490A">
        <w:t xml:space="preserve">, </w:t>
      </w:r>
      <w:r>
        <w:t>374.</w:t>
      </w:r>
      <w:r w:rsidR="00CF490A">
        <w:t xml:space="preserve">, </w:t>
      </w:r>
      <w:r>
        <w:t>378.</w:t>
      </w:r>
      <w:r w:rsidR="00CF490A">
        <w:t xml:space="preserve">, </w:t>
      </w:r>
      <w:r>
        <w:t>390.</w:t>
      </w:r>
      <w:r w:rsidR="00CF490A">
        <w:t xml:space="preserve">, </w:t>
      </w:r>
      <w:r>
        <w:t>409.</w:t>
      </w:r>
      <w:r w:rsidR="00CF490A">
        <w:t xml:space="preserve">, </w:t>
      </w:r>
      <w:r>
        <w:t>415.</w:t>
      </w:r>
      <w:r w:rsidR="00CF490A">
        <w:t xml:space="preserve">, </w:t>
      </w:r>
      <w:r>
        <w:t>416.</w:t>
      </w:r>
      <w:r w:rsidR="00CF490A">
        <w:t xml:space="preserve">, </w:t>
      </w:r>
      <w:r>
        <w:t>420.</w:t>
      </w:r>
      <w:r w:rsidR="00CF490A">
        <w:t xml:space="preserve">, </w:t>
      </w:r>
      <w:r>
        <w:t>424.</w:t>
      </w:r>
      <w:r w:rsidR="00CF490A">
        <w:t xml:space="preserve">, </w:t>
      </w:r>
      <w:r>
        <w:t>435.</w:t>
      </w:r>
      <w:r w:rsidR="00CF490A">
        <w:t xml:space="preserve">, </w:t>
      </w:r>
      <w:r>
        <w:t>436.</w:t>
      </w:r>
      <w:r w:rsidR="00CF490A">
        <w:t xml:space="preserve">, </w:t>
      </w:r>
      <w:r>
        <w:t>451.</w:t>
      </w:r>
      <w:r w:rsidR="00CF490A">
        <w:t xml:space="preserve">, </w:t>
      </w:r>
      <w:r>
        <w:t>452.</w:t>
      </w:r>
      <w:r w:rsidR="00CF490A">
        <w:t xml:space="preserve">, </w:t>
      </w:r>
      <w:r>
        <w:t>455.</w:t>
      </w:r>
      <w:r w:rsidR="00CF490A">
        <w:t xml:space="preserve">, </w:t>
      </w:r>
      <w:r>
        <w:t>459.</w:t>
      </w:r>
      <w:r w:rsidR="00CF490A">
        <w:t xml:space="preserve">, </w:t>
      </w:r>
      <w:r>
        <w:t>460.</w:t>
      </w:r>
      <w:r w:rsidR="00CF490A">
        <w:t xml:space="preserve">, </w:t>
      </w:r>
      <w:r>
        <w:t>461.</w:t>
      </w:r>
      <w:r w:rsidR="00CF490A">
        <w:t xml:space="preserve">, </w:t>
      </w:r>
      <w:r>
        <w:t>462.</w:t>
      </w:r>
      <w:r w:rsidR="00CF490A">
        <w:t xml:space="preserve">, </w:t>
      </w:r>
      <w:r w:rsidR="005D7572">
        <w:t>532.</w:t>
      </w:r>
      <w:r w:rsidR="00CF490A">
        <w:t xml:space="preserve">, </w:t>
      </w:r>
      <w:r w:rsidR="005D7572">
        <w:t>533.</w:t>
      </w:r>
      <w:r w:rsidR="00CF490A">
        <w:t xml:space="preserve">, </w:t>
      </w:r>
      <w:r w:rsidR="005D7572">
        <w:t>537.</w:t>
      </w:r>
      <w:r w:rsidR="00CF490A">
        <w:t xml:space="preserve">, </w:t>
      </w:r>
      <w:r w:rsidR="005D7572">
        <w:t>538.</w:t>
      </w:r>
      <w:r w:rsidR="00CF490A">
        <w:t xml:space="preserve">, </w:t>
      </w:r>
      <w:r w:rsidR="005D7572">
        <w:t>539.</w:t>
      </w:r>
      <w:r w:rsidR="00CF490A">
        <w:t xml:space="preserve">, </w:t>
      </w:r>
      <w:r w:rsidR="005D7572">
        <w:t>546.</w:t>
      </w:r>
      <w:r w:rsidR="00CF490A">
        <w:t xml:space="preserve">, </w:t>
      </w:r>
      <w:r w:rsidR="005D7572">
        <w:t>547.</w:t>
      </w:r>
      <w:r w:rsidR="00CF490A">
        <w:t xml:space="preserve">, </w:t>
      </w:r>
      <w:r w:rsidR="005D7572">
        <w:t>561-575., 596.</w:t>
      </w:r>
      <w:r w:rsidR="00CF490A">
        <w:t xml:space="preserve">, </w:t>
      </w:r>
      <w:r w:rsidR="005D7572">
        <w:t>597.</w:t>
      </w:r>
      <w:r w:rsidR="00CF490A">
        <w:t xml:space="preserve">, </w:t>
      </w:r>
      <w:r w:rsidR="005D7572">
        <w:t>598.</w:t>
      </w:r>
      <w:r w:rsidR="00CF490A">
        <w:t xml:space="preserve">, </w:t>
      </w:r>
      <w:r w:rsidR="005D7572">
        <w:t>607.</w:t>
      </w:r>
      <w:r w:rsidR="00CF490A">
        <w:t xml:space="preserve">, </w:t>
      </w:r>
      <w:r w:rsidR="005D7572">
        <w:t>608.</w:t>
      </w:r>
      <w:r w:rsidR="00CF490A">
        <w:t xml:space="preserve">, </w:t>
      </w:r>
      <w:r w:rsidR="005D7572">
        <w:t>609.</w:t>
      </w:r>
      <w:r w:rsidR="00CF490A">
        <w:t xml:space="preserve">, </w:t>
      </w:r>
      <w:r w:rsidR="005D7572">
        <w:t>611.</w:t>
      </w:r>
      <w:r w:rsidR="00CF490A">
        <w:t xml:space="preserve">, </w:t>
      </w:r>
      <w:r w:rsidR="005D7572">
        <w:t>615.</w:t>
      </w:r>
      <w:r w:rsidR="00CF490A">
        <w:t xml:space="preserve">, </w:t>
      </w:r>
      <w:r w:rsidR="005D7572">
        <w:t>617.</w:t>
      </w:r>
    </w:p>
    <w:p w:rsidRDefault="005D7572" w:rsidP="005D7572" w:rsidR="005D7572">
      <w:pPr>
        <w:pStyle w:val="Bezproreda"/>
        <w:numPr>
          <w:ilvl w:val="0"/>
          <w:numId w:val="1"/>
        </w:numPr>
      </w:pPr>
      <w:r>
        <w:t xml:space="preserve">GAJANA za predmete 298., </w:t>
      </w:r>
      <w:r w:rsidR="00514932">
        <w:t xml:space="preserve">299., 300., 301., 304., 310., 330., 341., 344., 345., 346., 347., 350., 374., 378. </w:t>
      </w:r>
    </w:p>
    <w:p w:rsidRDefault="007B0854" w:rsidP="005D7572" w:rsidR="00514932">
      <w:pPr>
        <w:pStyle w:val="Bezproreda"/>
        <w:numPr>
          <w:ilvl w:val="0"/>
          <w:numId w:val="1"/>
        </w:numPr>
      </w:pPr>
      <w:r>
        <w:t xml:space="preserve">MILORAD VOLAŠ za predmete 305., 306., 307., 309., 353., 406., 298., </w:t>
      </w:r>
      <w:r w:rsidR="008E4C25">
        <w:t>299., 300., 341., 344., 345., 346., 374., 390., 391., 607., 608.</w:t>
      </w:r>
    </w:p>
    <w:p w:rsidRDefault="008E4C25" w:rsidP="005D7572" w:rsidR="008E4C25">
      <w:pPr>
        <w:pStyle w:val="Bezproreda"/>
        <w:numPr>
          <w:ilvl w:val="0"/>
          <w:numId w:val="1"/>
        </w:numPr>
      </w:pPr>
      <w:r>
        <w:t xml:space="preserve">AUTO PULS d.o.o. za predmete </w:t>
      </w:r>
      <w:r w:rsidR="00FD1ED6">
        <w:t xml:space="preserve">298., 299., 300., 308., 341., 344., 345., 346., 347., 374., 391., </w:t>
      </w:r>
      <w:r w:rsidR="00B7459C">
        <w:t>561., 606., 607., 608., 609.</w:t>
      </w:r>
      <w:r w:rsidR="007E3681">
        <w:t xml:space="preserve">., 390. i 391. </w:t>
      </w:r>
    </w:p>
    <w:p w:rsidRDefault="007E3681" w:rsidP="005D7572" w:rsidR="007E3681">
      <w:pPr>
        <w:pStyle w:val="Bezproreda"/>
        <w:numPr>
          <w:ilvl w:val="0"/>
          <w:numId w:val="1"/>
        </w:numPr>
      </w:pPr>
      <w:r>
        <w:t xml:space="preserve">LINEA ARGENTUM j.d.o.o. za predmete 303., 305., 309., 311., 316., 352., 356., 357. i 358., 371., 407., 408., </w:t>
      </w:r>
      <w:r w:rsidR="00032765">
        <w:t>415., 417., 418., 596., 597., 598., 600., 608., 609., 615.</w:t>
      </w:r>
    </w:p>
    <w:p w:rsidRDefault="00032765" w:rsidP="005D7572" w:rsidR="00032765">
      <w:pPr>
        <w:pStyle w:val="Bezproreda"/>
        <w:numPr>
          <w:ilvl w:val="0"/>
          <w:numId w:val="1"/>
        </w:numPr>
      </w:pPr>
      <w:r>
        <w:t xml:space="preserve">STROJAR za predmete 299., </w:t>
      </w:r>
      <w:r w:rsidR="00733CDC">
        <w:t xml:space="preserve">575., 611., 384., 423., </w:t>
      </w:r>
      <w:r w:rsidR="00CC5C25">
        <w:t xml:space="preserve">427. i 429. </w:t>
      </w:r>
    </w:p>
    <w:p w:rsidRDefault="005D6718" w:rsidP="005D7572" w:rsidR="00F94A7B">
      <w:pPr>
        <w:pStyle w:val="Bezproreda"/>
        <w:numPr>
          <w:ilvl w:val="0"/>
          <w:numId w:val="1"/>
        </w:numPr>
      </w:pPr>
      <w:r>
        <w:t xml:space="preserve">MARIN MERLIĆ 298., 299., 300., 301., 305., 306., 307., 310., 330., 341., 344., 346., 350., 351., 374., 378., </w:t>
      </w:r>
      <w:r w:rsidR="000376D4">
        <w:t xml:space="preserve">390. </w:t>
      </w:r>
    </w:p>
    <w:p w:rsidRDefault="00C12CBF" w:rsidP="005D7572" w:rsidR="000376D4">
      <w:pPr>
        <w:pStyle w:val="Bezproreda"/>
        <w:numPr>
          <w:ilvl w:val="0"/>
          <w:numId w:val="1"/>
        </w:numPr>
      </w:pPr>
      <w:r>
        <w:t>Nenad</w:t>
      </w:r>
      <w:r w:rsidR="00733CDC">
        <w:t xml:space="preserve"> </w:t>
      </w:r>
      <w:r w:rsidR="00FD2B71">
        <w:t>MEDICA</w:t>
      </w:r>
      <w:r w:rsidR="000376D4">
        <w:t xml:space="preserve"> 298., 299., 300., 301., 302., 303., 304., 305., 306., 307., 308., 309., 330., 337., </w:t>
      </w:r>
      <w:r w:rsidR="00FD2B71">
        <w:t xml:space="preserve">341., 344., 345., 346., 350., 351., 353., 354., 356., 357., 374., 378., 390. </w:t>
      </w:r>
    </w:p>
    <w:p w:rsidRDefault="00FD2B71" w:rsidP="00FD2B71" w:rsidR="00FD2B71">
      <w:pPr>
        <w:pStyle w:val="Bezproreda"/>
      </w:pPr>
    </w:p>
    <w:p w:rsidRDefault="00C12CBF" w:rsidP="00FD2B71" w:rsidR="00C12CBF">
      <w:pPr>
        <w:pStyle w:val="Bezproreda"/>
      </w:pPr>
      <w:r>
        <w:t xml:space="preserve">Za predmete procijenjene vrijednosti do 10.000,00 kuna cijena će se dizati za 10,00 kuna, a predmete procijenjen vrijednosti od 10.000,00 kuna, cijena će se dizati za 100,00 kuna. </w:t>
      </w:r>
    </w:p>
    <w:p w:rsidRDefault="00C12CBF" w:rsidP="00FD2B71" w:rsidR="00C12CBF">
      <w:pPr>
        <w:pStyle w:val="Bezproreda"/>
      </w:pPr>
    </w:p>
    <w:p w:rsidRDefault="00CC5C25" w:rsidP="00FD2B71" w:rsidR="00ED3CC0">
      <w:pPr>
        <w:pStyle w:val="Bezproreda"/>
      </w:pPr>
      <w:r>
        <w:t xml:space="preserve">Pristupa se dražbi za predmet broj 298. stupna bušilica procijene vrijednosti 2.500,00 kuna, po početnoj cijeni od 1.667,00 kuna. </w:t>
      </w:r>
    </w:p>
    <w:p w:rsidRDefault="00472354" w:rsidP="00FD2B71" w:rsidR="00472354">
      <w:pPr>
        <w:pStyle w:val="Bezproreda"/>
      </w:pPr>
    </w:p>
    <w:p w:rsidRDefault="00472354" w:rsidP="00FD2B71" w:rsidR="00472354">
      <w:pPr>
        <w:pStyle w:val="Bezproreda"/>
      </w:pPr>
      <w:r>
        <w:t>Ponuditelj VILSTROJ</w:t>
      </w:r>
      <w:r w:rsidR="00C12CBF">
        <w:t xml:space="preserve"> d.o.o. nudi 1.700,00 kuna. </w:t>
      </w:r>
    </w:p>
    <w:p w:rsidRDefault="00C12CBF" w:rsidP="00FD2B71" w:rsidR="00C12CBF">
      <w:pPr>
        <w:pStyle w:val="Bezproreda"/>
      </w:pPr>
      <w:r>
        <w:t xml:space="preserve">GAJANA KOP odustaje. </w:t>
      </w:r>
    </w:p>
    <w:p w:rsidRDefault="00C12CBF" w:rsidP="00FD2B71" w:rsidR="00D77810">
      <w:pPr>
        <w:pStyle w:val="Bezproreda"/>
      </w:pPr>
      <w:r>
        <w:t xml:space="preserve">Volaš odustaje. </w:t>
      </w:r>
    </w:p>
    <w:p w:rsidRDefault="00C12CBF" w:rsidP="00FD2B71" w:rsidR="00C12CBF">
      <w:pPr>
        <w:pStyle w:val="Bezproreda"/>
      </w:pPr>
      <w:r>
        <w:t xml:space="preserve">AUTO PULS d.o.o. odustaje. </w:t>
      </w:r>
    </w:p>
    <w:p w:rsidRDefault="00C12CBF" w:rsidP="00FD2B71" w:rsidR="00C12CBF">
      <w:pPr>
        <w:pStyle w:val="Bezproreda"/>
      </w:pPr>
      <w:r>
        <w:t xml:space="preserve">Marin Merlić odustaje. </w:t>
      </w:r>
    </w:p>
    <w:p w:rsidRDefault="00C12CBF" w:rsidP="00FD2B71" w:rsidR="00C12CBF">
      <w:pPr>
        <w:pStyle w:val="Bezproreda"/>
      </w:pPr>
      <w:r>
        <w:t xml:space="preserve">Medica odustaje. </w:t>
      </w:r>
    </w:p>
    <w:p w:rsidRDefault="00ED3CC0" w:rsidP="00FD2B71" w:rsidR="00ED3CC0">
      <w:pPr>
        <w:pStyle w:val="Bezproreda"/>
      </w:pPr>
    </w:p>
    <w:p w:rsidRDefault="00C12CBF" w:rsidP="00C12CBF" w:rsidR="00C12CBF" w:rsidRPr="00D628C8">
      <w:r w:rsidRPr="00D628C8">
        <w:t xml:space="preserve">SUDAC </w:t>
      </w:r>
    </w:p>
    <w:p w:rsidRDefault="00C12CBF" w:rsidP="00C12CBF" w:rsidR="00C12CBF" w:rsidRPr="00D628C8"/>
    <w:p w:rsidRDefault="00C12CBF" w:rsidP="00C12CBF" w:rsidR="00C12CBF">
      <w:pPr>
        <w:jc w:val="center"/>
      </w:pPr>
      <w:r w:rsidRPr="00D628C8">
        <w:t>RJEŠAVA</w:t>
      </w:r>
    </w:p>
    <w:p w:rsidRDefault="00C12CBF" w:rsidP="00C12CBF" w:rsidR="00C12CBF"/>
    <w:p w:rsidRDefault="00C12CBF" w:rsidP="00C12CBF" w:rsidR="00C12CBF">
      <w:r>
        <w:tab/>
        <w:t>Utvrđuje se da je ponuditelj VILSTROJ d.o.o. ponudio najveći iznos predmet 298. stupna bušilica  u iznosu od 1.700,00 kuna, te mu se isti dosuđuje.</w:t>
      </w:r>
    </w:p>
    <w:p w:rsidRDefault="00C12CBF" w:rsidP="00FD2B71" w:rsidR="00C12CBF">
      <w:pPr>
        <w:pStyle w:val="Bezproreda"/>
      </w:pPr>
    </w:p>
    <w:p w:rsidRDefault="00C12CBF" w:rsidP="00C12CBF" w:rsidR="00C12CBF">
      <w:pPr>
        <w:pStyle w:val="Bezproreda"/>
      </w:pPr>
      <w:r>
        <w:t>Pristupa se dražbi za predmet broj 29</w:t>
      </w:r>
      <w:r w:rsidR="003908E3">
        <w:t>9</w:t>
      </w:r>
      <w:r>
        <w:t xml:space="preserve">. </w:t>
      </w:r>
      <w:r w:rsidR="003908E3">
        <w:t>redna bušilica 1 komad,</w:t>
      </w:r>
      <w:r>
        <w:t xml:space="preserve"> procijene vrijednosti </w:t>
      </w:r>
      <w:r w:rsidR="003908E3">
        <w:t>3.000</w:t>
      </w:r>
      <w:r>
        <w:t xml:space="preserve">,00 kuna, po početnoj cijeni od </w:t>
      </w:r>
      <w:r w:rsidR="003908E3">
        <w:t>2.000</w:t>
      </w:r>
      <w:r>
        <w:t xml:space="preserve">,00 kuna. </w:t>
      </w:r>
    </w:p>
    <w:p w:rsidRDefault="00C12CBF" w:rsidP="00C12CBF" w:rsidR="00C12CBF">
      <w:pPr>
        <w:pStyle w:val="Bezproreda"/>
      </w:pPr>
    </w:p>
    <w:p w:rsidRDefault="00C12CBF" w:rsidP="00C12CBF" w:rsidR="00C12CBF">
      <w:pPr>
        <w:pStyle w:val="Bezproreda"/>
      </w:pPr>
      <w:r>
        <w:t xml:space="preserve">Ponuditelj VILSTROJ d.o.o. nudi </w:t>
      </w:r>
      <w:r w:rsidR="003908E3">
        <w:t>2.010</w:t>
      </w:r>
      <w:r>
        <w:t xml:space="preserve">,00 kuna. </w:t>
      </w:r>
    </w:p>
    <w:p w:rsidRDefault="00C12CBF" w:rsidP="00C12CBF" w:rsidR="00C12CBF">
      <w:pPr>
        <w:pStyle w:val="Bezproreda"/>
      </w:pPr>
      <w:r>
        <w:t xml:space="preserve">GAJANA KOP odustaje. </w:t>
      </w:r>
    </w:p>
    <w:p w:rsidRDefault="00C12CBF" w:rsidP="00C12CBF" w:rsidR="00D77810">
      <w:pPr>
        <w:pStyle w:val="Bezproreda"/>
      </w:pPr>
      <w:r>
        <w:t xml:space="preserve">Volaš odustaje. </w:t>
      </w:r>
    </w:p>
    <w:p w:rsidRDefault="00C12CBF" w:rsidP="00C12CBF" w:rsidR="00C12CBF">
      <w:pPr>
        <w:pStyle w:val="Bezproreda"/>
      </w:pPr>
      <w:r>
        <w:t xml:space="preserve">AUTO PULS d.o.o. odustaje. </w:t>
      </w:r>
    </w:p>
    <w:p w:rsidRDefault="00D77810" w:rsidP="00C12CBF" w:rsidR="00D77810">
      <w:pPr>
        <w:pStyle w:val="Bezproreda"/>
      </w:pPr>
      <w:r>
        <w:t>STROJAR odustaje.</w:t>
      </w:r>
    </w:p>
    <w:p w:rsidRDefault="00C12CBF" w:rsidP="00C12CBF" w:rsidR="00C12CBF">
      <w:pPr>
        <w:pStyle w:val="Bezproreda"/>
      </w:pPr>
      <w:r>
        <w:t xml:space="preserve">Marin Merlić odustaje. </w:t>
      </w:r>
    </w:p>
    <w:p w:rsidRDefault="00C12CBF" w:rsidP="00C12CBF" w:rsidR="00C12CBF">
      <w:pPr>
        <w:pStyle w:val="Bezproreda"/>
      </w:pPr>
      <w:r>
        <w:t xml:space="preserve">Medica odustaje. </w:t>
      </w:r>
    </w:p>
    <w:p w:rsidRDefault="00C12CBF" w:rsidP="00C12CBF" w:rsidR="00C12CBF">
      <w:pPr>
        <w:pStyle w:val="Bezproreda"/>
      </w:pPr>
    </w:p>
    <w:p w:rsidRDefault="00C12CBF" w:rsidP="00C12CBF" w:rsidR="00C12CBF" w:rsidRPr="00D628C8">
      <w:r w:rsidRPr="00D628C8">
        <w:t xml:space="preserve">SUDAC </w:t>
      </w:r>
    </w:p>
    <w:p w:rsidRDefault="00C12CBF" w:rsidP="00C12CBF" w:rsidR="00C12CBF" w:rsidRPr="00D628C8"/>
    <w:p w:rsidRDefault="00C12CBF" w:rsidP="00C12CBF" w:rsidR="00C12CBF">
      <w:pPr>
        <w:jc w:val="center"/>
      </w:pPr>
      <w:r w:rsidRPr="00D628C8">
        <w:t>RJEŠAVA</w:t>
      </w:r>
    </w:p>
    <w:p w:rsidRDefault="00C12CBF" w:rsidP="00C12CBF" w:rsidR="00C12CBF"/>
    <w:p w:rsidRDefault="00C12CBF" w:rsidP="00C12CBF" w:rsidR="00C12CBF">
      <w:r>
        <w:tab/>
        <w:t>Utvrđuje se da je ponuditelj VILSTROJ d.o.o. ponudio najveći iznos predmet 29</w:t>
      </w:r>
      <w:r w:rsidR="00D77810">
        <w:t>9</w:t>
      </w:r>
      <w:r>
        <w:t xml:space="preserve">. </w:t>
      </w:r>
      <w:r w:rsidR="00D77810">
        <w:t>redna</w:t>
      </w:r>
      <w:r>
        <w:t xml:space="preserve"> bušilica</w:t>
      </w:r>
      <w:r w:rsidR="00D77810">
        <w:t>, jedan komad</w:t>
      </w:r>
      <w:r>
        <w:t xml:space="preserve">  u iznosu od </w:t>
      </w:r>
      <w:r w:rsidR="00D77810">
        <w:t>2</w:t>
      </w:r>
      <w:r>
        <w:t>.</w:t>
      </w:r>
      <w:r w:rsidR="00D77810">
        <w:t>010</w:t>
      </w:r>
      <w:r>
        <w:t>,00 kuna, te mu se isti dosuđuje.</w:t>
      </w:r>
    </w:p>
    <w:p w:rsidRDefault="00D77810" w:rsidP="00C12CBF" w:rsidR="00D77810"/>
    <w:p w:rsidRDefault="00D77810" w:rsidP="00C12CBF" w:rsidR="00D77810"/>
    <w:p w:rsidRDefault="00D77810" w:rsidP="00D77810" w:rsidR="00D77810">
      <w:pPr>
        <w:pStyle w:val="Bezproreda"/>
      </w:pPr>
      <w:r>
        <w:t xml:space="preserve">Pristupa se dražbi za predmet broj 299. redna bušilica 1 komad, procijene vrijednosti 3.000,00 kuna, po početnoj cijeni od 2.000,00 kuna. </w:t>
      </w:r>
    </w:p>
    <w:p w:rsidRDefault="00D77810" w:rsidP="00D77810" w:rsidR="00D77810">
      <w:pPr>
        <w:pStyle w:val="Bezproreda"/>
      </w:pPr>
    </w:p>
    <w:p w:rsidRDefault="00D77810" w:rsidP="00D77810" w:rsidR="00D77810">
      <w:pPr>
        <w:pStyle w:val="Bezproreda"/>
      </w:pPr>
      <w:r>
        <w:t xml:space="preserve">Ponuditelj VILSTROJ d.o.o. </w:t>
      </w:r>
      <w:r w:rsidR="0026147F">
        <w:t>odustaje.</w:t>
      </w:r>
      <w:r>
        <w:t xml:space="preserve"> </w:t>
      </w:r>
    </w:p>
    <w:p w:rsidRDefault="00D77810" w:rsidP="00D77810" w:rsidR="00D77810">
      <w:pPr>
        <w:pStyle w:val="Bezproreda"/>
      </w:pPr>
      <w:r>
        <w:t xml:space="preserve">GAJANA KOP odustaje. </w:t>
      </w:r>
    </w:p>
    <w:p w:rsidRDefault="00D77810" w:rsidP="00D77810" w:rsidR="00D77810">
      <w:pPr>
        <w:pStyle w:val="Bezproreda"/>
      </w:pPr>
      <w:r>
        <w:t xml:space="preserve">Volaš odustaje. </w:t>
      </w:r>
    </w:p>
    <w:p w:rsidRDefault="00D77810" w:rsidP="00D77810" w:rsidR="00D77810">
      <w:pPr>
        <w:pStyle w:val="Bezproreda"/>
      </w:pPr>
      <w:r>
        <w:t xml:space="preserve">AUTO PULS d.o.o. odustaje. </w:t>
      </w:r>
    </w:p>
    <w:p w:rsidRDefault="00D77810" w:rsidP="00D77810" w:rsidR="00D77810">
      <w:pPr>
        <w:pStyle w:val="Bezproreda"/>
      </w:pPr>
      <w:r>
        <w:t>STROJAR</w:t>
      </w:r>
      <w:r w:rsidR="0026147F">
        <w:t xml:space="preserve"> nudi 2.010,00 kun</w:t>
      </w:r>
      <w:r>
        <w:t>e.</w:t>
      </w:r>
    </w:p>
    <w:p w:rsidRDefault="00D77810" w:rsidP="00D77810" w:rsidR="00D77810">
      <w:pPr>
        <w:pStyle w:val="Bezproreda"/>
      </w:pPr>
      <w:r>
        <w:t xml:space="preserve">Marin Merlić odustaje. </w:t>
      </w:r>
    </w:p>
    <w:p w:rsidRDefault="00D77810" w:rsidP="00D77810" w:rsidR="00D77810">
      <w:pPr>
        <w:pStyle w:val="Bezproreda"/>
      </w:pPr>
      <w:r>
        <w:t xml:space="preserve">Medica odustaje. </w:t>
      </w:r>
    </w:p>
    <w:p w:rsidRDefault="00D77810" w:rsidP="00D77810" w:rsidR="00D77810">
      <w:pPr>
        <w:pStyle w:val="Bezproreda"/>
      </w:pPr>
    </w:p>
    <w:p w:rsidRDefault="00D77810" w:rsidP="00D77810" w:rsidR="00D77810" w:rsidRPr="00D628C8">
      <w:r w:rsidRPr="00D628C8">
        <w:t xml:space="preserve">SUDAC </w:t>
      </w:r>
    </w:p>
    <w:p w:rsidRDefault="00D77810" w:rsidP="00D77810" w:rsidR="00D77810" w:rsidRPr="00D628C8"/>
    <w:p w:rsidRDefault="00D77810" w:rsidP="00D77810" w:rsidR="00D77810">
      <w:pPr>
        <w:jc w:val="center"/>
      </w:pPr>
      <w:r w:rsidRPr="00D628C8">
        <w:t>RJEŠAVA</w:t>
      </w:r>
    </w:p>
    <w:p w:rsidRDefault="00D77810" w:rsidP="00D77810" w:rsidR="00D77810"/>
    <w:p w:rsidRDefault="00D77810" w:rsidP="00D77810" w:rsidR="00D77810">
      <w:r>
        <w:tab/>
        <w:t xml:space="preserve">Utvrđuje se da je ponuditelj </w:t>
      </w:r>
      <w:r w:rsidR="0026147F">
        <w:t>Rasim Halilović za obrt Strojar</w:t>
      </w:r>
      <w:r>
        <w:t xml:space="preserve"> ponudio najveći iznos predmet 299. redna bušilica, jedan komad  u iznosu od 2.010,00 kuna, te mu se isti dosuđuje.</w:t>
      </w:r>
    </w:p>
    <w:p w:rsidRDefault="0026147F" w:rsidP="00D77810" w:rsidR="0026147F"/>
    <w:p w:rsidRDefault="0026147F" w:rsidP="0026147F" w:rsidR="0026147F">
      <w:pPr>
        <w:pStyle w:val="Bezproreda"/>
      </w:pPr>
      <w:r>
        <w:t>Pristupa se dražbi za predmet broj 300. radijalna bušilica 1 komad, procijene vrijednosti 3.500,00 kuna, po početnoj cijeni od 2.</w:t>
      </w:r>
      <w:r w:rsidR="001C66F5">
        <w:t>334</w:t>
      </w:r>
      <w:r>
        <w:t xml:space="preserve">,00 kuna. </w:t>
      </w:r>
    </w:p>
    <w:p w:rsidRDefault="0026147F" w:rsidP="0026147F" w:rsidR="0026147F">
      <w:pPr>
        <w:pStyle w:val="Bezproreda"/>
      </w:pPr>
    </w:p>
    <w:p w:rsidRDefault="0026147F" w:rsidP="0026147F" w:rsidR="0026147F">
      <w:pPr>
        <w:pStyle w:val="Bezproreda"/>
      </w:pPr>
      <w:r>
        <w:t>Ponuditelj VILSTROJ d.o.o. nudi 2.</w:t>
      </w:r>
      <w:r w:rsidR="001C66F5">
        <w:t>344,00</w:t>
      </w:r>
      <w:r>
        <w:t xml:space="preserve"> kuna. </w:t>
      </w:r>
    </w:p>
    <w:p w:rsidRDefault="0026147F" w:rsidP="0026147F" w:rsidR="0026147F">
      <w:pPr>
        <w:pStyle w:val="Bezproreda"/>
      </w:pPr>
      <w:r>
        <w:t xml:space="preserve">GAJANA KOP </w:t>
      </w:r>
      <w:r w:rsidR="001C66F5">
        <w:t>nudi 2.370,00 kuna.</w:t>
      </w:r>
      <w:r>
        <w:t xml:space="preserve"> </w:t>
      </w:r>
    </w:p>
    <w:p w:rsidRDefault="0026147F" w:rsidP="0026147F" w:rsidR="0026147F">
      <w:pPr>
        <w:pStyle w:val="Bezproreda"/>
      </w:pPr>
      <w:r>
        <w:t xml:space="preserve">Volaš odustaje. </w:t>
      </w:r>
    </w:p>
    <w:p w:rsidRDefault="0026147F" w:rsidP="0026147F" w:rsidR="0026147F">
      <w:pPr>
        <w:pStyle w:val="Bezproreda"/>
      </w:pPr>
      <w:r>
        <w:t xml:space="preserve">AUTO PULS d.o.o. odustaje. </w:t>
      </w:r>
    </w:p>
    <w:p w:rsidRDefault="0026147F" w:rsidP="0026147F" w:rsidR="0026147F">
      <w:pPr>
        <w:pStyle w:val="Bezproreda"/>
      </w:pPr>
      <w:r>
        <w:t xml:space="preserve">Marin Merlić odustaje. </w:t>
      </w:r>
    </w:p>
    <w:p w:rsidRDefault="0026147F" w:rsidP="0026147F" w:rsidR="0026147F">
      <w:pPr>
        <w:pStyle w:val="Bezproreda"/>
      </w:pPr>
      <w:r>
        <w:t xml:space="preserve">Medica odustaje. </w:t>
      </w:r>
    </w:p>
    <w:p w:rsidRDefault="001C66F5" w:rsidP="0026147F" w:rsidR="001C66F5">
      <w:pPr>
        <w:pStyle w:val="Bezproreda"/>
      </w:pPr>
      <w:r>
        <w:t xml:space="preserve">vilstroj D.O.O. odustaje. </w:t>
      </w:r>
    </w:p>
    <w:p w:rsidRDefault="0026147F" w:rsidP="0026147F" w:rsidR="0026147F">
      <w:pPr>
        <w:pStyle w:val="Bezproreda"/>
      </w:pPr>
    </w:p>
    <w:p w:rsidRDefault="0026147F" w:rsidP="0026147F" w:rsidR="0026147F" w:rsidRPr="00D628C8">
      <w:r w:rsidRPr="00D628C8">
        <w:t xml:space="preserve">SUDAC </w:t>
      </w:r>
    </w:p>
    <w:p w:rsidRDefault="0026147F" w:rsidP="0026147F" w:rsidR="0026147F" w:rsidRPr="00D628C8"/>
    <w:p w:rsidRDefault="0026147F" w:rsidP="0026147F" w:rsidR="0026147F">
      <w:pPr>
        <w:jc w:val="center"/>
      </w:pPr>
      <w:r w:rsidRPr="00D628C8">
        <w:t>RJEŠAVA</w:t>
      </w:r>
    </w:p>
    <w:p w:rsidRDefault="0026147F" w:rsidP="0026147F" w:rsidR="0026147F"/>
    <w:p w:rsidRDefault="0026147F" w:rsidP="0026147F" w:rsidR="0026147F">
      <w:r>
        <w:tab/>
        <w:t xml:space="preserve">Utvrđuje se da je ponuditelj </w:t>
      </w:r>
      <w:r w:rsidR="001C66F5">
        <w:t xml:space="preserve">Andrej Glavaš, obrt GAJANAKOP </w:t>
      </w:r>
      <w:r>
        <w:t xml:space="preserve"> ponudio najveći iznos predmet </w:t>
      </w:r>
      <w:r w:rsidR="001C66F5">
        <w:t>300</w:t>
      </w:r>
      <w:r>
        <w:t>. r</w:t>
      </w:r>
      <w:r w:rsidR="001C66F5">
        <w:t>adijalna</w:t>
      </w:r>
      <w:r>
        <w:t xml:space="preserve"> bušilica, jedan komad  u iznosu od 2.</w:t>
      </w:r>
      <w:r w:rsidR="001C66F5">
        <w:t>370</w:t>
      </w:r>
      <w:r>
        <w:t>,00 kuna, te mu se isti dosuđuje.</w:t>
      </w:r>
    </w:p>
    <w:p w:rsidRDefault="0026147F" w:rsidP="00D77810" w:rsidR="0026147F"/>
    <w:p w:rsidRDefault="00217411" w:rsidP="00217411" w:rsidR="00217411">
      <w:pPr>
        <w:pStyle w:val="Bezproreda"/>
      </w:pPr>
      <w:r>
        <w:t xml:space="preserve">Pristupa se dražbi za predmet broj 301. brusilica alata 1 komad, procijene vrijednosti 500,00 kuna, po početnoj cijeni od 334,00 kuna. </w:t>
      </w:r>
    </w:p>
    <w:p w:rsidRDefault="00217411" w:rsidP="00217411" w:rsidR="00217411">
      <w:pPr>
        <w:pStyle w:val="Bezproreda"/>
      </w:pPr>
    </w:p>
    <w:p w:rsidRDefault="00217411" w:rsidP="00217411" w:rsidR="00217411">
      <w:pPr>
        <w:pStyle w:val="Bezproreda"/>
      </w:pPr>
      <w:r>
        <w:t xml:space="preserve">Ponuditelj VILSTROJ d.o.o. nudi 344,00 kuna. </w:t>
      </w:r>
    </w:p>
    <w:p w:rsidRDefault="00217411" w:rsidP="00217411" w:rsidR="00217411">
      <w:pPr>
        <w:pStyle w:val="Bezproreda"/>
      </w:pPr>
      <w:r>
        <w:t xml:space="preserve">GAJANA KOP odustaje. </w:t>
      </w:r>
    </w:p>
    <w:p w:rsidRDefault="00217411" w:rsidP="00217411" w:rsidR="00217411">
      <w:pPr>
        <w:pStyle w:val="Bezproreda"/>
      </w:pPr>
      <w:r>
        <w:t xml:space="preserve">Marin Merlić odustaje. </w:t>
      </w:r>
    </w:p>
    <w:p w:rsidRDefault="00217411" w:rsidP="00217411" w:rsidR="00217411">
      <w:pPr>
        <w:pStyle w:val="Bezproreda"/>
      </w:pPr>
      <w:r>
        <w:t xml:space="preserve">Medica odustaje. </w:t>
      </w:r>
    </w:p>
    <w:p w:rsidRDefault="00217411" w:rsidP="00217411" w:rsidR="00217411">
      <w:pPr>
        <w:pStyle w:val="Bezproreda"/>
      </w:pPr>
    </w:p>
    <w:p w:rsidRDefault="00217411" w:rsidP="00217411" w:rsidR="00217411" w:rsidRPr="00D628C8">
      <w:r w:rsidRPr="00D628C8">
        <w:t xml:space="preserve">SUDAC </w:t>
      </w:r>
    </w:p>
    <w:p w:rsidRDefault="00217411" w:rsidP="00217411" w:rsidR="00217411" w:rsidRPr="00D628C8"/>
    <w:p w:rsidRDefault="00217411" w:rsidP="00217411" w:rsidR="00217411">
      <w:pPr>
        <w:jc w:val="center"/>
      </w:pPr>
      <w:r w:rsidRPr="00D628C8">
        <w:t>RJEŠAVA</w:t>
      </w:r>
    </w:p>
    <w:p w:rsidRDefault="00217411" w:rsidP="00217411" w:rsidR="00217411"/>
    <w:p w:rsidRDefault="00217411" w:rsidP="00217411" w:rsidR="00217411">
      <w:r>
        <w:tab/>
        <w:t>Utvrđuje se da je ponuditelj VILSTROJ d.o.o. ponudio najveći iznos predmet 301. brusilica alata, jedan komad  u iznosu od 344,00 kuna, te mu se isti dosuđuje.</w:t>
      </w:r>
    </w:p>
    <w:p w:rsidRDefault="00217411" w:rsidP="00217411" w:rsidR="00217411"/>
    <w:p w:rsidRDefault="00217411" w:rsidP="00217411" w:rsidR="00217411">
      <w:pPr>
        <w:pStyle w:val="Bezproreda"/>
      </w:pPr>
      <w:r>
        <w:t xml:space="preserve">Pristupa se dražbi za predmet broj 302. dizalica zglobna </w:t>
      </w:r>
      <w:r w:rsidR="006C3F54">
        <w:t>150</w:t>
      </w:r>
      <w:r>
        <w:t xml:space="preserve"> kp, 1 komad, procijene vrijednosti </w:t>
      </w:r>
      <w:r w:rsidR="006C3F54">
        <w:t>2.500,00 kuna, po početnoj cijeni od 1.667,00</w:t>
      </w:r>
      <w:r>
        <w:t xml:space="preserve"> kuna. </w:t>
      </w:r>
    </w:p>
    <w:p w:rsidRDefault="00217411" w:rsidP="00217411" w:rsidR="00217411">
      <w:pPr>
        <w:pStyle w:val="Bezproreda"/>
      </w:pPr>
    </w:p>
    <w:p w:rsidRDefault="006C3F54" w:rsidP="00217411" w:rsidR="00217411">
      <w:pPr>
        <w:pStyle w:val="Bezproreda"/>
      </w:pPr>
      <w:r>
        <w:t xml:space="preserve">Nenad </w:t>
      </w:r>
      <w:r w:rsidR="00217411">
        <w:t xml:space="preserve">Medica odustaje. </w:t>
      </w:r>
    </w:p>
    <w:p w:rsidRDefault="00217411" w:rsidP="00217411" w:rsidR="00217411">
      <w:pPr>
        <w:pStyle w:val="Bezproreda"/>
      </w:pPr>
    </w:p>
    <w:p w:rsidRDefault="00217411" w:rsidP="00217411" w:rsidR="00217411" w:rsidRPr="00D628C8">
      <w:r w:rsidRPr="00D628C8">
        <w:t xml:space="preserve">SUDAC </w:t>
      </w:r>
    </w:p>
    <w:p w:rsidRDefault="00217411" w:rsidP="00217411" w:rsidR="00217411" w:rsidRPr="00D628C8"/>
    <w:p w:rsidRDefault="00217411" w:rsidP="00217411" w:rsidR="00217411">
      <w:pPr>
        <w:jc w:val="center"/>
      </w:pPr>
      <w:r w:rsidRPr="00D628C8">
        <w:t>RJEŠAVA</w:t>
      </w:r>
    </w:p>
    <w:p w:rsidRDefault="00217411" w:rsidP="00217411" w:rsidR="00217411"/>
    <w:p w:rsidRDefault="00217411" w:rsidP="00217411" w:rsidR="00217411">
      <w:r>
        <w:tab/>
        <w:t xml:space="preserve">Utvrđuje se </w:t>
      </w:r>
      <w:r w:rsidR="006C3F54">
        <w:t xml:space="preserve">da javna dražba za predmet 302. dizalica zglobna nije uspjela. </w:t>
      </w:r>
    </w:p>
    <w:p w:rsidRDefault="006C3F54" w:rsidP="00217411" w:rsidR="006C3F54"/>
    <w:p w:rsidRDefault="006C3F54" w:rsidP="006C3F54" w:rsidR="006C3F54">
      <w:pPr>
        <w:pStyle w:val="Bezproreda"/>
      </w:pPr>
      <w:r>
        <w:t xml:space="preserve">Pristupa se dražbi za predmet broj </w:t>
      </w:r>
      <w:r w:rsidR="00DD7E43">
        <w:t>303</w:t>
      </w:r>
      <w:r>
        <w:t xml:space="preserve">. </w:t>
      </w:r>
      <w:r w:rsidR="00DD7E43">
        <w:t xml:space="preserve">radni </w:t>
      </w:r>
      <w:r w:rsidR="009718DD">
        <w:t>stol</w:t>
      </w:r>
      <w:r w:rsidR="00DD7E43">
        <w:t>,</w:t>
      </w:r>
      <w:r>
        <w:t xml:space="preserve"> </w:t>
      </w:r>
      <w:r w:rsidR="00DD7E43">
        <w:t>3</w:t>
      </w:r>
      <w:r>
        <w:t xml:space="preserve"> komad</w:t>
      </w:r>
      <w:r w:rsidR="00DD7E43">
        <w:t>a</w:t>
      </w:r>
      <w:r>
        <w:t xml:space="preserve">, procijene vrijednosti </w:t>
      </w:r>
      <w:r w:rsidR="00DD7E43">
        <w:t>600</w:t>
      </w:r>
      <w:r>
        <w:t xml:space="preserve">,00 kuna, po početnoj cijeni od </w:t>
      </w:r>
      <w:r w:rsidR="00DD7E43">
        <w:t xml:space="preserve">400 kuna, predmet dražbe su sva tri komada zajedno. </w:t>
      </w:r>
    </w:p>
    <w:p w:rsidRDefault="006C3F54" w:rsidP="006C3F54" w:rsidR="006C3F54">
      <w:pPr>
        <w:pStyle w:val="Bezproreda"/>
      </w:pPr>
    </w:p>
    <w:p w:rsidRDefault="006C3F54" w:rsidP="006C3F54" w:rsidR="006C3F54">
      <w:pPr>
        <w:pStyle w:val="Bezproreda"/>
      </w:pPr>
      <w:r>
        <w:t xml:space="preserve">Ponuditelj VILSTROJ d.o.o. nudi </w:t>
      </w:r>
      <w:r w:rsidR="00DD7E43">
        <w:t xml:space="preserve">410,00 </w:t>
      </w:r>
      <w:r>
        <w:t xml:space="preserve">kuna. </w:t>
      </w:r>
    </w:p>
    <w:p w:rsidRDefault="00DD7E43" w:rsidP="006C3F54" w:rsidR="006C3F54">
      <w:pPr>
        <w:pStyle w:val="Bezproreda"/>
      </w:pPr>
      <w:r>
        <w:t>LINEA ARGENTUM j.d.o.o. odustaje.</w:t>
      </w:r>
    </w:p>
    <w:p w:rsidRDefault="006C3F54" w:rsidP="006C3F54" w:rsidR="00DD7E43">
      <w:pPr>
        <w:pStyle w:val="Bezproreda"/>
      </w:pPr>
      <w:r>
        <w:t xml:space="preserve">Medica </w:t>
      </w:r>
      <w:r w:rsidR="00DD7E43">
        <w:t xml:space="preserve">420,00 kuna. </w:t>
      </w:r>
    </w:p>
    <w:p w:rsidRDefault="00DD7E43" w:rsidP="006C3F54" w:rsidR="00DD7E43">
      <w:pPr>
        <w:pStyle w:val="Bezproreda"/>
      </w:pPr>
      <w:r>
        <w:t xml:space="preserve">VILSTROJ 430,00 KUNA. </w:t>
      </w:r>
    </w:p>
    <w:p w:rsidRDefault="00DD7E43" w:rsidP="006C3F54" w:rsidR="006C3F54">
      <w:pPr>
        <w:pStyle w:val="Bezproreda"/>
      </w:pPr>
      <w:r>
        <w:t xml:space="preserve">Medica odustaje. </w:t>
      </w:r>
      <w:r w:rsidR="006C3F54">
        <w:t xml:space="preserve"> </w:t>
      </w:r>
    </w:p>
    <w:p w:rsidRDefault="006C3F54" w:rsidP="006C3F54" w:rsidR="006C3F54">
      <w:pPr>
        <w:pStyle w:val="Bezproreda"/>
      </w:pPr>
    </w:p>
    <w:p w:rsidRDefault="006C3F54" w:rsidP="006C3F54" w:rsidR="006C3F54" w:rsidRPr="00D628C8">
      <w:r w:rsidRPr="00D628C8">
        <w:t xml:space="preserve">SUDAC </w:t>
      </w:r>
    </w:p>
    <w:p w:rsidRDefault="006C3F54" w:rsidP="006C3F54" w:rsidR="006C3F54" w:rsidRPr="00D628C8"/>
    <w:p w:rsidRDefault="006C3F54" w:rsidP="006C3F54" w:rsidR="006C3F54">
      <w:pPr>
        <w:jc w:val="center"/>
      </w:pPr>
      <w:r w:rsidRPr="00D628C8">
        <w:t>RJEŠAVA</w:t>
      </w:r>
    </w:p>
    <w:p w:rsidRDefault="006C3F54" w:rsidP="006C3F54" w:rsidR="006C3F54"/>
    <w:p w:rsidRDefault="006C3F54" w:rsidP="006C3F54" w:rsidR="006C3F54">
      <w:r>
        <w:tab/>
        <w:t xml:space="preserve">Utvrđuje se da je ponuditelj VILSTROJ d.o.o. ponudio najveći iznos predmet </w:t>
      </w:r>
      <w:r w:rsidR="00DD7E43">
        <w:t>303</w:t>
      </w:r>
      <w:r>
        <w:t xml:space="preserve">. </w:t>
      </w:r>
      <w:r w:rsidR="009718DD">
        <w:t xml:space="preserve">radni stol, tri </w:t>
      </w:r>
      <w:r>
        <w:t>komad</w:t>
      </w:r>
      <w:r w:rsidR="009718DD">
        <w:t>a</w:t>
      </w:r>
      <w:r>
        <w:t xml:space="preserve">  u iznosu od </w:t>
      </w:r>
      <w:r w:rsidR="009718DD">
        <w:t>430</w:t>
      </w:r>
      <w:r>
        <w:t>,00</w:t>
      </w:r>
      <w:r w:rsidR="009718DD">
        <w:t xml:space="preserve"> kuna, te mu se isti dosuđuju. </w:t>
      </w:r>
    </w:p>
    <w:p w:rsidRDefault="009718DD" w:rsidP="006C3F54" w:rsidR="009718DD"/>
    <w:p w:rsidRDefault="009718DD" w:rsidP="009718DD" w:rsidR="009718DD">
      <w:pPr>
        <w:pStyle w:val="Bezproreda"/>
      </w:pPr>
      <w:r>
        <w:t xml:space="preserve">Pristupa se dražbi za predmet broj 304. univerzalna glodalica sa dodacima 1 komad, procijene vrijednosti 10.000,00 kuna, po početnoj cijeni od 6.667,00 kuna. </w:t>
      </w:r>
    </w:p>
    <w:p w:rsidRDefault="009718DD" w:rsidP="009718DD" w:rsidR="009718DD">
      <w:pPr>
        <w:pStyle w:val="Bezproreda"/>
      </w:pPr>
    </w:p>
    <w:p w:rsidRDefault="009718DD" w:rsidP="009718DD" w:rsidR="009718DD">
      <w:pPr>
        <w:pStyle w:val="Bezproreda"/>
      </w:pPr>
      <w:r>
        <w:t xml:space="preserve">GAJANA KOP odustaje. </w:t>
      </w:r>
    </w:p>
    <w:p w:rsidRDefault="009718DD" w:rsidP="009718DD" w:rsidR="009718DD">
      <w:pPr>
        <w:pStyle w:val="Bezproreda"/>
      </w:pPr>
      <w:r>
        <w:t xml:space="preserve">Medica odustaje. </w:t>
      </w:r>
    </w:p>
    <w:p w:rsidRDefault="009718DD" w:rsidP="009718DD" w:rsidR="009718DD">
      <w:pPr>
        <w:pStyle w:val="Bezproreda"/>
      </w:pPr>
    </w:p>
    <w:p w:rsidRDefault="009718DD" w:rsidP="009718DD" w:rsidR="009718DD" w:rsidRPr="00D628C8">
      <w:r w:rsidRPr="00D628C8">
        <w:t xml:space="preserve">SUDAC </w:t>
      </w:r>
    </w:p>
    <w:p w:rsidRDefault="009718DD" w:rsidP="009718DD" w:rsidR="009718DD" w:rsidRPr="00D628C8"/>
    <w:p w:rsidRDefault="009718DD" w:rsidP="009718DD" w:rsidR="009718DD">
      <w:pPr>
        <w:jc w:val="center"/>
      </w:pPr>
      <w:r w:rsidRPr="00D628C8">
        <w:t>RJEŠAVA</w:t>
      </w:r>
    </w:p>
    <w:p w:rsidRDefault="009718DD" w:rsidP="009718DD" w:rsidR="009718DD"/>
    <w:p w:rsidRDefault="009718DD" w:rsidP="009718DD" w:rsidR="009718DD">
      <w:r>
        <w:tab/>
        <w:t xml:space="preserve">Utvrđuje se da </w:t>
      </w:r>
      <w:r w:rsidR="00F61EDC">
        <w:t xml:space="preserve">javna dražba za predmet 304. univerzalna glodalica sa dodacima nije uspjela. </w:t>
      </w:r>
    </w:p>
    <w:p w:rsidRDefault="009718DD" w:rsidP="006C3F54" w:rsidR="009718DD"/>
    <w:p w:rsidRDefault="00F61EDC" w:rsidP="00F61EDC" w:rsidR="00F61EDC">
      <w:pPr>
        <w:pStyle w:val="Bezproreda"/>
      </w:pPr>
      <w:r>
        <w:t xml:space="preserve">Pristupa se dražbi za predmet broj </w:t>
      </w:r>
      <w:r w:rsidR="0010016C">
        <w:t>305</w:t>
      </w:r>
      <w:r>
        <w:t xml:space="preserve">. </w:t>
      </w:r>
      <w:r w:rsidR="0010016C">
        <w:t>mehanički škrip</w:t>
      </w:r>
      <w:r>
        <w:t xml:space="preserve"> 1 komad, procijene vrijednosti </w:t>
      </w:r>
      <w:r w:rsidR="0010016C">
        <w:t>100</w:t>
      </w:r>
      <w:r>
        <w:t xml:space="preserve">,00 kuna, po početnoj cijeni od </w:t>
      </w:r>
      <w:r w:rsidR="0010016C">
        <w:t>67</w:t>
      </w:r>
      <w:r>
        <w:t xml:space="preserve">,00 kuna. </w:t>
      </w:r>
    </w:p>
    <w:p w:rsidRDefault="00F61EDC" w:rsidP="00F61EDC" w:rsidR="00F61EDC">
      <w:pPr>
        <w:pStyle w:val="Bezproreda"/>
      </w:pPr>
    </w:p>
    <w:p w:rsidRDefault="00F61EDC" w:rsidP="00F61EDC" w:rsidR="00F61EDC">
      <w:pPr>
        <w:pStyle w:val="Bezproreda"/>
      </w:pPr>
      <w:r>
        <w:t xml:space="preserve">Ponuditelj VILSTROJ d.o.o. nudi </w:t>
      </w:r>
      <w:r w:rsidR="0010016C">
        <w:t>77,00</w:t>
      </w:r>
      <w:r>
        <w:t xml:space="preserve"> kuna. </w:t>
      </w:r>
    </w:p>
    <w:p w:rsidRDefault="00F61EDC" w:rsidP="00F61EDC" w:rsidR="0010016C">
      <w:pPr>
        <w:pStyle w:val="Bezproreda"/>
      </w:pPr>
      <w:r>
        <w:t xml:space="preserve">Volaš </w:t>
      </w:r>
      <w:r w:rsidR="0010016C">
        <w:t xml:space="preserve">nudi 90,00 kuna. </w:t>
      </w:r>
    </w:p>
    <w:p w:rsidRDefault="0010016C" w:rsidP="00F61EDC" w:rsidR="00F61EDC">
      <w:pPr>
        <w:pStyle w:val="Bezproreda"/>
      </w:pPr>
      <w:r>
        <w:t xml:space="preserve">LINEA ARGENTUM odustaje. </w:t>
      </w:r>
      <w:r w:rsidR="00F61EDC">
        <w:t xml:space="preserve"> </w:t>
      </w:r>
    </w:p>
    <w:p w:rsidRDefault="00F61EDC" w:rsidP="00F61EDC" w:rsidR="00F61EDC">
      <w:pPr>
        <w:pStyle w:val="Bezproreda"/>
      </w:pPr>
      <w:r>
        <w:t xml:space="preserve">Marin Merlić odustaje. </w:t>
      </w:r>
    </w:p>
    <w:p w:rsidRDefault="00F61EDC" w:rsidP="00F61EDC" w:rsidR="00F61EDC">
      <w:pPr>
        <w:pStyle w:val="Bezproreda"/>
      </w:pPr>
      <w:r>
        <w:t xml:space="preserve">Medica odustaje. </w:t>
      </w:r>
    </w:p>
    <w:p w:rsidRDefault="0010016C" w:rsidP="00F61EDC" w:rsidR="00F61EDC">
      <w:pPr>
        <w:pStyle w:val="Bezproreda"/>
      </w:pPr>
      <w:r>
        <w:t xml:space="preserve">VILSTROJ d.o.o. odustaje. </w:t>
      </w:r>
    </w:p>
    <w:p w:rsidRDefault="0010016C" w:rsidP="00F61EDC" w:rsidR="0010016C">
      <w:pPr>
        <w:pStyle w:val="Bezproreda"/>
      </w:pPr>
    </w:p>
    <w:p w:rsidRDefault="00F61EDC" w:rsidP="00F61EDC" w:rsidR="00F61EDC" w:rsidRPr="00D628C8">
      <w:r w:rsidRPr="00D628C8">
        <w:t xml:space="preserve">SUDAC </w:t>
      </w:r>
    </w:p>
    <w:p w:rsidRDefault="00F61EDC" w:rsidP="00F61EDC" w:rsidR="00F61EDC" w:rsidRPr="00D628C8"/>
    <w:p w:rsidRDefault="00F61EDC" w:rsidP="00F61EDC" w:rsidR="00F61EDC">
      <w:pPr>
        <w:jc w:val="center"/>
      </w:pPr>
      <w:r w:rsidRPr="00D628C8">
        <w:t>RJEŠAVA</w:t>
      </w:r>
    </w:p>
    <w:p w:rsidRDefault="00F61EDC" w:rsidP="00F61EDC" w:rsidR="00F61EDC"/>
    <w:p w:rsidRDefault="00F61EDC" w:rsidP="00F61EDC" w:rsidR="00F61EDC">
      <w:r>
        <w:tab/>
        <w:t xml:space="preserve">Utvrđuje se da je ponuditelj </w:t>
      </w:r>
      <w:r w:rsidR="0010016C">
        <w:t xml:space="preserve">MILORAD Volaš </w:t>
      </w:r>
      <w:r>
        <w:t xml:space="preserve"> ponudio najveći iznos predmet </w:t>
      </w:r>
      <w:r w:rsidR="0010016C">
        <w:t>305</w:t>
      </w:r>
      <w:r>
        <w:t xml:space="preserve">. </w:t>
      </w:r>
      <w:r w:rsidR="0010016C">
        <w:t>mehanički škrip</w:t>
      </w:r>
      <w:r>
        <w:t xml:space="preserve">, jedan komad  u iznosu od </w:t>
      </w:r>
      <w:r w:rsidR="0010016C">
        <w:t>90</w:t>
      </w:r>
      <w:r>
        <w:t>,00 kuna, te mu se isti dosuđuje.</w:t>
      </w:r>
    </w:p>
    <w:p w:rsidRDefault="0010016C" w:rsidP="00F61EDC" w:rsidR="0010016C"/>
    <w:p w:rsidRDefault="0010016C" w:rsidP="00F61EDC" w:rsidR="0010016C"/>
    <w:p w:rsidRDefault="0010016C" w:rsidP="0010016C" w:rsidR="0010016C">
      <w:pPr>
        <w:pStyle w:val="Bezproreda"/>
      </w:pPr>
      <w:r>
        <w:t xml:space="preserve">Pristupa se dražbi za predmet broj 306. hidraulični škrip veći, dva komada, procijene vrijednosti 800,00 kuna, po početnoj cijeni od </w:t>
      </w:r>
      <w:r w:rsidR="002161FE">
        <w:t xml:space="preserve">534,00 kune, za oba komada, predmet prodaje su oba komada zajedno. </w:t>
      </w:r>
    </w:p>
    <w:p w:rsidRDefault="0010016C" w:rsidP="0010016C" w:rsidR="0010016C">
      <w:pPr>
        <w:pStyle w:val="Bezproreda"/>
      </w:pPr>
    </w:p>
    <w:p w:rsidRDefault="0010016C" w:rsidP="0010016C" w:rsidR="0010016C">
      <w:pPr>
        <w:pStyle w:val="Bezproreda"/>
      </w:pPr>
      <w:r>
        <w:t xml:space="preserve">Ponuditelj VILSTROJ d.o.o. nudi </w:t>
      </w:r>
      <w:r w:rsidR="002161FE">
        <w:t>544,00</w:t>
      </w:r>
      <w:r>
        <w:t xml:space="preserve"> kuna. </w:t>
      </w:r>
    </w:p>
    <w:p w:rsidRDefault="0010016C" w:rsidP="0010016C" w:rsidR="0010016C">
      <w:pPr>
        <w:pStyle w:val="Bezproreda"/>
      </w:pPr>
      <w:r>
        <w:t xml:space="preserve">Volaš odustaje. </w:t>
      </w:r>
    </w:p>
    <w:p w:rsidRDefault="0010016C" w:rsidP="0010016C" w:rsidR="0010016C">
      <w:pPr>
        <w:pStyle w:val="Bezproreda"/>
      </w:pPr>
      <w:r>
        <w:t xml:space="preserve">Medica odustaje. </w:t>
      </w:r>
    </w:p>
    <w:p w:rsidRDefault="002161FE" w:rsidP="0010016C" w:rsidR="002161FE">
      <w:pPr>
        <w:pStyle w:val="Bezproreda"/>
      </w:pPr>
      <w:r>
        <w:t xml:space="preserve">Merlić odustaje. </w:t>
      </w:r>
    </w:p>
    <w:p w:rsidRDefault="0010016C" w:rsidP="0010016C" w:rsidR="0010016C">
      <w:pPr>
        <w:pStyle w:val="Bezproreda"/>
      </w:pPr>
    </w:p>
    <w:p w:rsidRDefault="00976BDA" w:rsidP="0010016C" w:rsidR="0010016C" w:rsidRPr="00D628C8">
      <w:r>
        <w:t xml:space="preserve">SUDAC </w:t>
      </w:r>
    </w:p>
    <w:p w:rsidRDefault="0010016C" w:rsidP="0010016C" w:rsidR="0010016C">
      <w:pPr>
        <w:jc w:val="center"/>
      </w:pPr>
      <w:r w:rsidRPr="00D628C8">
        <w:t>RJEŠAVA</w:t>
      </w:r>
    </w:p>
    <w:p w:rsidRDefault="0010016C" w:rsidP="0010016C" w:rsidR="0010016C"/>
    <w:p w:rsidRDefault="0010016C" w:rsidP="0010016C" w:rsidR="0010016C">
      <w:r>
        <w:tab/>
        <w:t xml:space="preserve">Utvrđuje se da je ponuditelj VILSTROJ d.o.o. ponudio najveći iznos predmet </w:t>
      </w:r>
      <w:r w:rsidR="002161FE">
        <w:t>306</w:t>
      </w:r>
      <w:r>
        <w:t xml:space="preserve">. </w:t>
      </w:r>
      <w:r w:rsidR="002161FE">
        <w:t>hidraulični škrip veći, dva</w:t>
      </w:r>
      <w:r>
        <w:t xml:space="preserve"> komad</w:t>
      </w:r>
      <w:r w:rsidR="002161FE">
        <w:t>a</w:t>
      </w:r>
      <w:r>
        <w:t xml:space="preserve">  u iznosu od </w:t>
      </w:r>
      <w:r w:rsidR="002161FE">
        <w:t>544,00 kuna, te mu se isti dosuđuju</w:t>
      </w:r>
      <w:r>
        <w:t>.</w:t>
      </w:r>
    </w:p>
    <w:p w:rsidRDefault="002161FE" w:rsidP="0010016C" w:rsidR="002161FE"/>
    <w:p w:rsidRDefault="002161FE" w:rsidP="002161FE" w:rsidR="002161FE">
      <w:pPr>
        <w:pStyle w:val="Bezproreda"/>
      </w:pPr>
      <w:r>
        <w:t xml:space="preserve">Pristupa se dražbi za predmet broj 307. hidraulični škrip manji 1 komad, procijene vrijednosti 300,00 kuna, po početnoj cijeni od 200,00 kuna. </w:t>
      </w:r>
    </w:p>
    <w:p w:rsidRDefault="002161FE" w:rsidP="002161FE" w:rsidR="002161FE">
      <w:pPr>
        <w:pStyle w:val="Bezproreda"/>
      </w:pPr>
    </w:p>
    <w:p w:rsidRDefault="002161FE" w:rsidP="002161FE" w:rsidR="002161FE">
      <w:pPr>
        <w:pStyle w:val="Bezproreda"/>
      </w:pPr>
      <w:r>
        <w:t xml:space="preserve">Ponuditelj VILSTROJ d.o.o. nudi 210,00 kuna. </w:t>
      </w:r>
    </w:p>
    <w:p w:rsidRDefault="002161FE" w:rsidP="002161FE" w:rsidR="002161FE">
      <w:pPr>
        <w:pStyle w:val="Bezproreda"/>
      </w:pPr>
      <w:r>
        <w:t xml:space="preserve">Volaš nudi 220,00 kuna. </w:t>
      </w:r>
    </w:p>
    <w:p w:rsidRDefault="002161FE" w:rsidP="002161FE" w:rsidR="002161FE">
      <w:pPr>
        <w:pStyle w:val="Bezproreda"/>
      </w:pPr>
      <w:r>
        <w:t xml:space="preserve">Marin Merlić odustaje. </w:t>
      </w:r>
    </w:p>
    <w:p w:rsidRDefault="002161FE" w:rsidP="002161FE" w:rsidR="002161FE">
      <w:pPr>
        <w:pStyle w:val="Bezproreda"/>
      </w:pPr>
      <w:r>
        <w:t xml:space="preserve">Medica odustaje. </w:t>
      </w:r>
    </w:p>
    <w:p w:rsidRDefault="002161FE" w:rsidP="002161FE" w:rsidR="002161FE">
      <w:pPr>
        <w:pStyle w:val="Bezproreda"/>
      </w:pPr>
      <w:r>
        <w:t xml:space="preserve">VILSTROJ nudi 230,00 kuna. </w:t>
      </w:r>
    </w:p>
    <w:p w:rsidRDefault="002161FE" w:rsidP="002161FE" w:rsidR="002161FE">
      <w:pPr>
        <w:pStyle w:val="Bezproreda"/>
      </w:pPr>
      <w:r>
        <w:t xml:space="preserve">Volaš odustaje. </w:t>
      </w:r>
    </w:p>
    <w:p w:rsidRDefault="002161FE" w:rsidP="002161FE" w:rsidR="002161FE">
      <w:pPr>
        <w:pStyle w:val="Bezproreda"/>
      </w:pPr>
    </w:p>
    <w:p w:rsidRDefault="002161FE" w:rsidP="002161FE" w:rsidR="002161FE" w:rsidRPr="00D628C8">
      <w:r w:rsidRPr="00D628C8">
        <w:t xml:space="preserve">SUDAC </w:t>
      </w:r>
    </w:p>
    <w:p w:rsidRDefault="002161FE" w:rsidP="002161FE" w:rsidR="002161FE" w:rsidRPr="00D628C8"/>
    <w:p w:rsidRDefault="002161FE" w:rsidP="002161FE" w:rsidR="002161FE">
      <w:pPr>
        <w:jc w:val="center"/>
      </w:pPr>
      <w:r w:rsidRPr="00D628C8">
        <w:t>RJEŠAVA</w:t>
      </w:r>
    </w:p>
    <w:p w:rsidRDefault="002161FE" w:rsidP="002161FE" w:rsidR="002161FE"/>
    <w:p w:rsidRDefault="002161FE" w:rsidP="002161FE" w:rsidR="002161FE">
      <w:r>
        <w:tab/>
        <w:t>Utvrđuje se da je ponuditelj VILSTROJ d.o.o. ponudio najveći iznos predmet 307. hidraulični škrip manji, jedan komad  u iznosu od 230,00 kuna, te mu se isti dosuđuje.</w:t>
      </w:r>
    </w:p>
    <w:p w:rsidRDefault="002161FE" w:rsidP="002161FE" w:rsidR="002161FE"/>
    <w:p w:rsidRDefault="002161FE" w:rsidP="002161FE" w:rsidR="002161FE">
      <w:pPr>
        <w:pStyle w:val="Bezproreda"/>
      </w:pPr>
      <w:r>
        <w:t xml:space="preserve">Pristupa se dražbi za predmet broj 308. diobena glava, 1 komad, procijene vrijednosti </w:t>
      </w:r>
      <w:r w:rsidR="001916C6">
        <w:t>2.000,00</w:t>
      </w:r>
      <w:r>
        <w:t xml:space="preserve"> kuna, po početnoj cijeni od </w:t>
      </w:r>
      <w:r w:rsidR="001916C6">
        <w:t>1.344</w:t>
      </w:r>
      <w:r>
        <w:t xml:space="preserve">,00 kuna. </w:t>
      </w:r>
    </w:p>
    <w:p w:rsidRDefault="002161FE" w:rsidP="002161FE" w:rsidR="002161FE">
      <w:pPr>
        <w:pStyle w:val="Bezproreda"/>
      </w:pPr>
    </w:p>
    <w:p w:rsidRDefault="002161FE" w:rsidP="002161FE" w:rsidR="002161FE">
      <w:pPr>
        <w:pStyle w:val="Bezproreda"/>
      </w:pPr>
      <w:r>
        <w:t xml:space="preserve">AUTO PULS d.o.o. </w:t>
      </w:r>
      <w:r w:rsidR="001916C6">
        <w:t xml:space="preserve">nudi 1.344,00 kuna. </w:t>
      </w:r>
      <w:r>
        <w:t xml:space="preserve"> </w:t>
      </w:r>
    </w:p>
    <w:p w:rsidRDefault="002161FE" w:rsidP="002161FE" w:rsidR="002161FE">
      <w:pPr>
        <w:pStyle w:val="Bezproreda"/>
      </w:pPr>
      <w:r>
        <w:t xml:space="preserve">Medica odustaje. </w:t>
      </w:r>
    </w:p>
    <w:p w:rsidRDefault="002161FE" w:rsidP="002161FE" w:rsidR="002161FE">
      <w:pPr>
        <w:pStyle w:val="Bezproreda"/>
      </w:pPr>
    </w:p>
    <w:p w:rsidRDefault="002161FE" w:rsidP="002161FE" w:rsidR="002161FE" w:rsidRPr="00D628C8">
      <w:r w:rsidRPr="00D628C8">
        <w:t xml:space="preserve">SUDAC </w:t>
      </w:r>
    </w:p>
    <w:p w:rsidRDefault="002161FE" w:rsidP="002161FE" w:rsidR="002161FE">
      <w:pPr>
        <w:jc w:val="center"/>
      </w:pPr>
      <w:r w:rsidRPr="00D628C8">
        <w:t>RJEŠAVA</w:t>
      </w:r>
    </w:p>
    <w:p w:rsidRDefault="002161FE" w:rsidP="002161FE" w:rsidR="002161FE"/>
    <w:p w:rsidRDefault="002161FE" w:rsidP="002161FE" w:rsidR="002161FE">
      <w:r>
        <w:tab/>
        <w:t xml:space="preserve">Utvrđuje se da je ponuditelj </w:t>
      </w:r>
      <w:r w:rsidR="001916C6">
        <w:t xml:space="preserve">AUTO PULS </w:t>
      </w:r>
      <w:r>
        <w:t xml:space="preserve"> d.o.o. ponudio najveći iznos predmet </w:t>
      </w:r>
      <w:r w:rsidR="001916C6">
        <w:t>308</w:t>
      </w:r>
      <w:r>
        <w:t xml:space="preserve">. </w:t>
      </w:r>
      <w:r w:rsidR="001916C6">
        <w:t>diobena glava</w:t>
      </w:r>
      <w:r>
        <w:t xml:space="preserve">, jedan komad  u iznosu od </w:t>
      </w:r>
      <w:r w:rsidR="001916C6">
        <w:t>1.344</w:t>
      </w:r>
      <w:r>
        <w:t>,00 kuna, te mu se isti dosuđuje.</w:t>
      </w:r>
    </w:p>
    <w:p w:rsidRDefault="001916C6" w:rsidP="002161FE" w:rsidR="001916C6"/>
    <w:p w:rsidRDefault="001916C6" w:rsidP="001916C6" w:rsidR="001916C6">
      <w:pPr>
        <w:pStyle w:val="Bezproreda"/>
      </w:pPr>
      <w:r>
        <w:t xml:space="preserve">Pristupa se dražbi za predmet broj 309. mehanički škrip za osovine, 1 komad, procijene vrijednosti 300,00 kuna, po početnoj cijeni od 200,00 kuna. </w:t>
      </w:r>
    </w:p>
    <w:p w:rsidRDefault="001916C6" w:rsidP="001916C6" w:rsidR="001916C6">
      <w:pPr>
        <w:pStyle w:val="Bezproreda"/>
      </w:pPr>
    </w:p>
    <w:p w:rsidRDefault="001916C6" w:rsidP="001916C6" w:rsidR="001916C6">
      <w:pPr>
        <w:pStyle w:val="Bezproreda"/>
      </w:pPr>
      <w:r>
        <w:t xml:space="preserve">Volaš nudi 210,00 kuna.  </w:t>
      </w:r>
    </w:p>
    <w:p w:rsidRDefault="001916C6" w:rsidP="001916C6" w:rsidR="001916C6">
      <w:pPr>
        <w:pStyle w:val="Bezproreda"/>
      </w:pPr>
      <w:r>
        <w:t xml:space="preserve">LINEA ARGENTUM j.d.o.o. odustaje. </w:t>
      </w:r>
    </w:p>
    <w:p w:rsidRDefault="001916C6" w:rsidP="001916C6" w:rsidR="001916C6">
      <w:pPr>
        <w:pStyle w:val="Bezproreda"/>
      </w:pPr>
      <w:r>
        <w:t xml:space="preserve">Medica odustaje. </w:t>
      </w:r>
    </w:p>
    <w:p w:rsidRDefault="001916C6" w:rsidP="001916C6" w:rsidR="001916C6">
      <w:pPr>
        <w:pStyle w:val="Bezproreda"/>
      </w:pPr>
    </w:p>
    <w:p w:rsidRDefault="00976BDA" w:rsidP="001916C6" w:rsidR="001916C6" w:rsidRPr="00D628C8">
      <w:r>
        <w:t xml:space="preserve">SUDAC </w:t>
      </w:r>
    </w:p>
    <w:p w:rsidRDefault="001916C6" w:rsidP="001916C6" w:rsidR="001916C6">
      <w:pPr>
        <w:jc w:val="center"/>
      </w:pPr>
      <w:r w:rsidRPr="00D628C8">
        <w:t>RJEŠAVA</w:t>
      </w:r>
    </w:p>
    <w:p w:rsidRDefault="001916C6" w:rsidP="001916C6" w:rsidR="001916C6"/>
    <w:p w:rsidRDefault="001916C6" w:rsidP="001916C6" w:rsidR="001916C6">
      <w:r>
        <w:tab/>
        <w:t>Utvrđuje se da je ponuditelj Milorad Volaš ponudio najveći iznos predmet 309. mehanički škrip za osovine, jedan komad  u iznosu od 210,00 kuna, te mu se isti dosuđuje.</w:t>
      </w:r>
    </w:p>
    <w:p w:rsidRDefault="001916C6" w:rsidP="001916C6" w:rsidR="001916C6"/>
    <w:p w:rsidRDefault="001916C6" w:rsidP="001916C6" w:rsidR="001916C6">
      <w:pPr>
        <w:pStyle w:val="Bezproreda"/>
      </w:pPr>
      <w:r>
        <w:t xml:space="preserve">Pristupa se dražbi za predmet broj </w:t>
      </w:r>
      <w:r w:rsidR="003F4D43">
        <w:t>310</w:t>
      </w:r>
      <w:r>
        <w:t xml:space="preserve">. </w:t>
      </w:r>
      <w:r w:rsidR="003F4D43">
        <w:t>brus bočni</w:t>
      </w:r>
      <w:r>
        <w:t xml:space="preserve"> 1 komad, procijene vrijednosti 300,00 kuna, po početnoj cijeni od 200,00 kuna. </w:t>
      </w:r>
    </w:p>
    <w:p w:rsidRDefault="001916C6" w:rsidP="001916C6" w:rsidR="001916C6">
      <w:pPr>
        <w:pStyle w:val="Bezproreda"/>
      </w:pPr>
    </w:p>
    <w:p w:rsidRDefault="001916C6" w:rsidP="001916C6" w:rsidR="001916C6">
      <w:pPr>
        <w:pStyle w:val="Bezproreda"/>
      </w:pPr>
      <w:r>
        <w:t xml:space="preserve">Ponuditelj VILSTROJ d.o.o. </w:t>
      </w:r>
      <w:r w:rsidR="003F4D43">
        <w:t>odustaje.</w:t>
      </w:r>
      <w:r>
        <w:t xml:space="preserve"> </w:t>
      </w:r>
    </w:p>
    <w:p w:rsidRDefault="001916C6" w:rsidP="001916C6" w:rsidR="001916C6">
      <w:pPr>
        <w:pStyle w:val="Bezproreda"/>
      </w:pPr>
      <w:r>
        <w:t xml:space="preserve">GAJANA KOP </w:t>
      </w:r>
      <w:r w:rsidR="003F4D43">
        <w:t xml:space="preserve">nudi 200,00 kuna. </w:t>
      </w:r>
      <w:r>
        <w:t xml:space="preserve"> </w:t>
      </w:r>
    </w:p>
    <w:p w:rsidRDefault="001916C6" w:rsidP="001916C6" w:rsidR="001916C6">
      <w:pPr>
        <w:pStyle w:val="Bezproreda"/>
      </w:pPr>
      <w:r>
        <w:t xml:space="preserve">Medica odustaje. </w:t>
      </w:r>
    </w:p>
    <w:p w:rsidRDefault="001916C6" w:rsidP="001916C6" w:rsidR="001916C6">
      <w:pPr>
        <w:pStyle w:val="Bezproreda"/>
      </w:pPr>
    </w:p>
    <w:p w:rsidRDefault="00976BDA" w:rsidP="001916C6" w:rsidR="001916C6" w:rsidRPr="00D628C8">
      <w:r>
        <w:t xml:space="preserve">SUDAC </w:t>
      </w:r>
    </w:p>
    <w:p w:rsidRDefault="001916C6" w:rsidP="001916C6" w:rsidR="001916C6">
      <w:pPr>
        <w:jc w:val="center"/>
      </w:pPr>
      <w:r w:rsidRPr="00D628C8">
        <w:t>RJEŠAVA</w:t>
      </w:r>
    </w:p>
    <w:p w:rsidRDefault="001916C6" w:rsidP="001916C6" w:rsidR="001916C6"/>
    <w:p w:rsidRDefault="001916C6" w:rsidP="001916C6" w:rsidR="001916C6">
      <w:r>
        <w:tab/>
        <w:t xml:space="preserve">Utvrđuje se da je ponuditelj </w:t>
      </w:r>
      <w:r w:rsidR="003F4D43">
        <w:t>GAJANAKOP</w:t>
      </w:r>
      <w:r>
        <w:t xml:space="preserve"> ponudio najveći iznos predmet </w:t>
      </w:r>
      <w:r w:rsidR="003F4D43">
        <w:t>310</w:t>
      </w:r>
      <w:r>
        <w:t xml:space="preserve">., u iznosu od </w:t>
      </w:r>
      <w:r w:rsidR="003F4D43">
        <w:t>20</w:t>
      </w:r>
      <w:r>
        <w:t>0</w:t>
      </w:r>
      <w:r w:rsidR="003F4D43">
        <w:t>,0</w:t>
      </w:r>
      <w:r>
        <w:t>0 kuna, te mu se isti dosuđuje.</w:t>
      </w:r>
    </w:p>
    <w:p w:rsidRDefault="003F4D43" w:rsidP="001916C6" w:rsidR="003F4D43"/>
    <w:p w:rsidRDefault="003F4D43" w:rsidP="001916C6" w:rsidR="003F4D43"/>
    <w:p w:rsidRDefault="003F4D43" w:rsidP="003F4D43" w:rsidR="003F4D43">
      <w:pPr>
        <w:pStyle w:val="Bezproreda"/>
      </w:pPr>
      <w:r>
        <w:t xml:space="preserve">Pristupa se dražbi za predmet broj 311. ormar metalni 1 komad, procijene vrijednosti 150,00 kuna, po početnoj cijeni od 100,00 kuna. </w:t>
      </w:r>
    </w:p>
    <w:p w:rsidRDefault="003F4D43" w:rsidP="003F4D43" w:rsidR="003F4D43">
      <w:pPr>
        <w:pStyle w:val="Bezproreda"/>
      </w:pPr>
    </w:p>
    <w:p w:rsidRDefault="003F4D43" w:rsidP="003F4D43" w:rsidR="002C39C0">
      <w:pPr>
        <w:pStyle w:val="Bezproreda"/>
      </w:pPr>
      <w:r>
        <w:t xml:space="preserve">Ponuditelj VILSTROJ d.o.o. </w:t>
      </w:r>
      <w:r w:rsidR="002C39C0">
        <w:t>odustaje.</w:t>
      </w:r>
    </w:p>
    <w:p w:rsidRDefault="002C39C0" w:rsidP="003F4D43" w:rsidR="003F4D43">
      <w:pPr>
        <w:pStyle w:val="Bezproreda"/>
      </w:pPr>
      <w:r>
        <w:t xml:space="preserve">LINEA ARGENTUM j.d.o.o. nudi 100,00 kuna. </w:t>
      </w:r>
      <w:r w:rsidR="003F4D43">
        <w:t xml:space="preserve"> </w:t>
      </w:r>
    </w:p>
    <w:p w:rsidRDefault="003F4D43" w:rsidP="003F4D43" w:rsidR="003F4D43">
      <w:pPr>
        <w:pStyle w:val="Bezproreda"/>
      </w:pPr>
    </w:p>
    <w:p w:rsidRDefault="003F4D43" w:rsidP="003F4D43" w:rsidR="003F4D43" w:rsidRPr="00D628C8">
      <w:r w:rsidRPr="00D628C8">
        <w:t xml:space="preserve">SUDAC </w:t>
      </w:r>
    </w:p>
    <w:p w:rsidRDefault="003F4D43" w:rsidP="003F4D43" w:rsidR="003F4D43" w:rsidRPr="00D628C8"/>
    <w:p w:rsidRDefault="003F4D43" w:rsidP="003F4D43" w:rsidR="003F4D43">
      <w:pPr>
        <w:jc w:val="center"/>
      </w:pPr>
      <w:r w:rsidRPr="00D628C8">
        <w:t>RJEŠAVA</w:t>
      </w:r>
    </w:p>
    <w:p w:rsidRDefault="003F4D43" w:rsidP="003F4D43" w:rsidR="003F4D43"/>
    <w:p w:rsidRDefault="003F4D43" w:rsidP="003F4D43" w:rsidR="003F4D43">
      <w:r>
        <w:tab/>
        <w:t xml:space="preserve">Utvrđuje se da je ponuditelj </w:t>
      </w:r>
      <w:r w:rsidR="002C39C0">
        <w:t xml:space="preserve">LINEA ARGENTUM j.d.o.o. </w:t>
      </w:r>
      <w:r>
        <w:t>ponudio najveći iznos predmet</w:t>
      </w:r>
      <w:r w:rsidR="002C39C0">
        <w:t xml:space="preserve"> 311</w:t>
      </w:r>
      <w:r>
        <w:t xml:space="preserve">. u iznosu od </w:t>
      </w:r>
      <w:r w:rsidR="002C39C0">
        <w:t>100</w:t>
      </w:r>
      <w:r>
        <w:t>,00 kuna, te mu se isti dosuđuje.</w:t>
      </w:r>
    </w:p>
    <w:p w:rsidRDefault="001916C6" w:rsidP="001916C6" w:rsidR="001916C6"/>
    <w:p w:rsidRDefault="002C39C0" w:rsidP="002C39C0" w:rsidR="002C39C0">
      <w:pPr>
        <w:pStyle w:val="Bezproreda"/>
      </w:pPr>
      <w:r>
        <w:t xml:space="preserve">Pristupa se dražbi za predmet broj 316. ormar mali 1 komad, procijene vrijednosti 80,00 kuna, po početnoj cijeni od 54,00 kuna. </w:t>
      </w:r>
    </w:p>
    <w:p w:rsidRDefault="002C39C0" w:rsidP="002C39C0" w:rsidR="002C39C0">
      <w:pPr>
        <w:pStyle w:val="Bezproreda"/>
      </w:pPr>
    </w:p>
    <w:p w:rsidRDefault="00D3639F" w:rsidP="002C39C0" w:rsidR="00D3639F">
      <w:pPr>
        <w:pStyle w:val="Bezproreda"/>
      </w:pPr>
      <w:r>
        <w:t>LINEA ARGENTUM nudi 54,00 kune.</w:t>
      </w:r>
    </w:p>
    <w:p w:rsidRDefault="002C39C0" w:rsidP="002C39C0" w:rsidR="002C39C0">
      <w:pPr>
        <w:pStyle w:val="Bezproreda"/>
      </w:pPr>
    </w:p>
    <w:p w:rsidRDefault="00D3639F" w:rsidP="002C39C0" w:rsidR="002C39C0" w:rsidRPr="00D628C8">
      <w:r>
        <w:tab/>
      </w:r>
      <w:r w:rsidR="002C39C0" w:rsidRPr="00D628C8">
        <w:t xml:space="preserve">SUDAC </w:t>
      </w:r>
    </w:p>
    <w:p w:rsidRDefault="002C39C0" w:rsidP="002C39C0" w:rsidR="002C39C0" w:rsidRPr="00D628C8"/>
    <w:p w:rsidRDefault="002C39C0" w:rsidP="002C39C0" w:rsidR="002C39C0">
      <w:pPr>
        <w:jc w:val="center"/>
      </w:pPr>
      <w:r w:rsidRPr="00D628C8">
        <w:t>RJEŠAVA</w:t>
      </w:r>
    </w:p>
    <w:p w:rsidRDefault="002C39C0" w:rsidP="002C39C0" w:rsidR="002C39C0"/>
    <w:p w:rsidRDefault="002C39C0" w:rsidP="002C39C0" w:rsidR="002C39C0">
      <w:r>
        <w:tab/>
        <w:t xml:space="preserve">Utvrđuje se da je ponuditelj </w:t>
      </w:r>
      <w:r w:rsidR="00D3639F">
        <w:t xml:space="preserve">LINEA ARGENTUM J.D.O.O. </w:t>
      </w:r>
      <w:r>
        <w:t xml:space="preserve"> ponudio najveći iznos predmet </w:t>
      </w:r>
      <w:r w:rsidR="00D3639F">
        <w:t>316</w:t>
      </w:r>
      <w:r>
        <w:t xml:space="preserve">. u iznosu od </w:t>
      </w:r>
      <w:r w:rsidR="00D3639F">
        <w:t>54,</w:t>
      </w:r>
      <w:r>
        <w:t>00 kuna, te mu se isti dosuđuje.</w:t>
      </w:r>
    </w:p>
    <w:p w:rsidRDefault="001916C6" w:rsidP="002161FE" w:rsidR="001916C6"/>
    <w:p w:rsidRDefault="00D3639F" w:rsidP="00D3639F" w:rsidR="00D3639F">
      <w:pPr>
        <w:pStyle w:val="Bezproreda"/>
      </w:pPr>
      <w:r>
        <w:t xml:space="preserve">Pristupa se dražbi za predmet broj 330. GLODALICA HECKERT 1 komad, procijene vrijednosti </w:t>
      </w:r>
      <w:r w:rsidR="008816A6">
        <w:t>7.500,00</w:t>
      </w:r>
      <w:r>
        <w:t xml:space="preserve"> kuna, po početnoj cijeni od </w:t>
      </w:r>
      <w:r w:rsidR="008816A6">
        <w:t>5.000,00</w:t>
      </w:r>
      <w:r>
        <w:t xml:space="preserve"> kuna. </w:t>
      </w:r>
    </w:p>
    <w:p w:rsidRDefault="00D3639F" w:rsidP="00D3639F" w:rsidR="00D3639F">
      <w:pPr>
        <w:pStyle w:val="Bezproreda"/>
      </w:pPr>
    </w:p>
    <w:p w:rsidRDefault="00D3639F" w:rsidP="00D3639F" w:rsidR="00D3639F">
      <w:pPr>
        <w:pStyle w:val="Bezproreda"/>
      </w:pPr>
      <w:r>
        <w:t xml:space="preserve">Ponuditelj VILSTROJ d.o.o. nudi </w:t>
      </w:r>
      <w:r w:rsidR="008816A6">
        <w:t>5.010,00</w:t>
      </w:r>
      <w:r>
        <w:t xml:space="preserve"> kuna. </w:t>
      </w:r>
    </w:p>
    <w:p w:rsidRDefault="008816A6" w:rsidP="00D3639F" w:rsidR="008816A6">
      <w:pPr>
        <w:pStyle w:val="Bezproreda"/>
      </w:pPr>
      <w:r>
        <w:t xml:space="preserve">GAJANAKOP nudi 5.020,00 kuna. </w:t>
      </w:r>
    </w:p>
    <w:p w:rsidRDefault="00D3639F" w:rsidP="00D3639F" w:rsidR="00D3639F">
      <w:pPr>
        <w:pStyle w:val="Bezproreda"/>
      </w:pPr>
      <w:r>
        <w:t xml:space="preserve">Marin Merlić odustaje. </w:t>
      </w:r>
    </w:p>
    <w:p w:rsidRDefault="00D3639F" w:rsidP="00D3639F" w:rsidR="00D3639F">
      <w:pPr>
        <w:pStyle w:val="Bezproreda"/>
      </w:pPr>
      <w:r>
        <w:t xml:space="preserve">Medica odustaje. </w:t>
      </w:r>
    </w:p>
    <w:p w:rsidRDefault="00D3639F" w:rsidP="00D3639F" w:rsidR="008816A6">
      <w:pPr>
        <w:pStyle w:val="Bezproreda"/>
      </w:pPr>
      <w:r>
        <w:t xml:space="preserve">VILSTROJ </w:t>
      </w:r>
      <w:r w:rsidR="008816A6">
        <w:t xml:space="preserve">odustaje. </w:t>
      </w:r>
    </w:p>
    <w:p w:rsidRDefault="00D3639F" w:rsidP="00D3639F" w:rsidR="00D3639F">
      <w:pPr>
        <w:pStyle w:val="Bezproreda"/>
      </w:pPr>
      <w:r>
        <w:t xml:space="preserve"> </w:t>
      </w:r>
    </w:p>
    <w:p w:rsidRDefault="00D3639F" w:rsidP="00D3639F" w:rsidR="00D3639F">
      <w:pPr>
        <w:pStyle w:val="Bezproreda"/>
      </w:pPr>
    </w:p>
    <w:p w:rsidRDefault="00D3639F" w:rsidP="00D3639F" w:rsidR="00D3639F" w:rsidRPr="00D628C8">
      <w:r w:rsidRPr="00D628C8">
        <w:t xml:space="preserve">SUDAC </w:t>
      </w:r>
    </w:p>
    <w:p w:rsidRDefault="00D3639F" w:rsidP="00D3639F" w:rsidR="00D3639F" w:rsidRPr="00D628C8"/>
    <w:p w:rsidRDefault="00D3639F" w:rsidP="00D3639F" w:rsidR="00D3639F">
      <w:pPr>
        <w:jc w:val="center"/>
      </w:pPr>
      <w:r w:rsidRPr="00D628C8">
        <w:t>RJEŠAVA</w:t>
      </w:r>
    </w:p>
    <w:p w:rsidRDefault="00D3639F" w:rsidP="00D3639F" w:rsidR="00D3639F"/>
    <w:p w:rsidRDefault="00D3639F" w:rsidP="00D3639F" w:rsidR="00D3639F">
      <w:r>
        <w:tab/>
        <w:t xml:space="preserve">Utvrđuje se da je ponuditelj </w:t>
      </w:r>
      <w:r w:rsidR="008816A6">
        <w:t>GAJANAKOP</w:t>
      </w:r>
      <w:r>
        <w:t xml:space="preserve"> ponudio najveći iznos predmet </w:t>
      </w:r>
      <w:r w:rsidR="008816A6">
        <w:t>330</w:t>
      </w:r>
      <w:r>
        <w:t xml:space="preserve">. u iznosu od </w:t>
      </w:r>
      <w:r w:rsidR="008816A6">
        <w:t>5.020,00</w:t>
      </w:r>
      <w:r>
        <w:t xml:space="preserve"> kuna, te mu se isti dosuđuje.</w:t>
      </w:r>
    </w:p>
    <w:p w:rsidRDefault="002161FE" w:rsidP="002161FE" w:rsidR="002161FE"/>
    <w:p w:rsidRDefault="008816A6" w:rsidP="008816A6" w:rsidR="008816A6">
      <w:pPr>
        <w:pStyle w:val="Bezproreda"/>
      </w:pPr>
      <w:r>
        <w:t xml:space="preserve">Pristupa se dražbi za predmet broj </w:t>
      </w:r>
      <w:r w:rsidR="002E7CB5">
        <w:t xml:space="preserve">337. </w:t>
      </w:r>
      <w:r>
        <w:t xml:space="preserve"> </w:t>
      </w:r>
      <w:r w:rsidR="002E7CB5">
        <w:t>PLANSKA PLOČA</w:t>
      </w:r>
      <w:r>
        <w:t xml:space="preserve"> 1 komad, procijene vrijednosti </w:t>
      </w:r>
      <w:r w:rsidR="002E7CB5">
        <w:t>250</w:t>
      </w:r>
      <w:r>
        <w:t xml:space="preserve">,00 kuna, po početnoj cijeni od </w:t>
      </w:r>
      <w:r w:rsidR="002E7CB5">
        <w:t>167</w:t>
      </w:r>
      <w:r>
        <w:t xml:space="preserve">,00 kuna. </w:t>
      </w:r>
    </w:p>
    <w:p w:rsidRDefault="008816A6" w:rsidP="008816A6" w:rsidR="008816A6">
      <w:pPr>
        <w:pStyle w:val="Bezproreda"/>
      </w:pPr>
    </w:p>
    <w:p w:rsidRDefault="008816A6" w:rsidP="008816A6" w:rsidR="008816A6">
      <w:pPr>
        <w:pStyle w:val="Bezproreda"/>
      </w:pPr>
      <w:r>
        <w:t>Ponuditelj VILSTROJ d.o.o. nudi</w:t>
      </w:r>
      <w:r w:rsidR="002E7CB5">
        <w:t xml:space="preserve"> 177</w:t>
      </w:r>
      <w:r>
        <w:t xml:space="preserve">,00 kuna. </w:t>
      </w:r>
    </w:p>
    <w:p w:rsidRDefault="008816A6" w:rsidP="008816A6" w:rsidR="008816A6">
      <w:pPr>
        <w:pStyle w:val="Bezproreda"/>
      </w:pPr>
      <w:r>
        <w:t xml:space="preserve">Medica odustaje. </w:t>
      </w:r>
    </w:p>
    <w:p w:rsidRDefault="008816A6" w:rsidP="008816A6" w:rsidR="008816A6">
      <w:pPr>
        <w:pStyle w:val="Bezproreda"/>
      </w:pPr>
    </w:p>
    <w:p w:rsidRDefault="008816A6" w:rsidP="008816A6" w:rsidR="008816A6" w:rsidRPr="00D628C8">
      <w:r w:rsidRPr="00D628C8">
        <w:t xml:space="preserve">SUDAC </w:t>
      </w:r>
    </w:p>
    <w:p w:rsidRDefault="008816A6" w:rsidP="008816A6" w:rsidR="008816A6" w:rsidRPr="00D628C8"/>
    <w:p w:rsidRDefault="008816A6" w:rsidP="008816A6" w:rsidR="008816A6">
      <w:pPr>
        <w:jc w:val="center"/>
      </w:pPr>
      <w:r w:rsidRPr="00D628C8">
        <w:t>RJEŠAVA</w:t>
      </w:r>
    </w:p>
    <w:p w:rsidRDefault="008816A6" w:rsidP="008816A6" w:rsidR="008816A6"/>
    <w:p w:rsidRDefault="008816A6" w:rsidP="008816A6" w:rsidR="008816A6">
      <w:r>
        <w:tab/>
        <w:t xml:space="preserve">Utvrđuje se da je ponuditelj VILSTROJ d.o.o. ponudio najveći iznos predmet </w:t>
      </w:r>
      <w:r w:rsidR="002E7CB5">
        <w:t>33</w:t>
      </w:r>
      <w:r>
        <w:t xml:space="preserve">7. u iznosu od </w:t>
      </w:r>
      <w:r w:rsidR="002E7CB5">
        <w:t>177</w:t>
      </w:r>
      <w:r>
        <w:t>,00 kuna, te mu se isti dosuđuje.</w:t>
      </w:r>
    </w:p>
    <w:p w:rsidRDefault="002E7CB5" w:rsidP="008816A6" w:rsidR="002E7CB5"/>
    <w:p w:rsidRDefault="009A19D7" w:rsidP="009A19D7" w:rsidR="009A19D7">
      <w:pPr>
        <w:pStyle w:val="Bezproreda"/>
      </w:pPr>
      <w:r>
        <w:t xml:space="preserve">Pristupa se dražbi za predmet broj 341. TOKARSKI STROJ TNP-250, 1 komad, procijene vrijednosti 20.000,00 kuna, po početnoj cijeni od 13.334,00 kuna. </w:t>
      </w:r>
    </w:p>
    <w:p w:rsidRDefault="009A19D7" w:rsidP="009A19D7" w:rsidR="009A19D7">
      <w:pPr>
        <w:pStyle w:val="Bezproreda"/>
      </w:pPr>
    </w:p>
    <w:p w:rsidRDefault="009A19D7" w:rsidP="009A19D7" w:rsidR="009A19D7">
      <w:pPr>
        <w:pStyle w:val="Bezproreda"/>
      </w:pPr>
      <w:r>
        <w:t>Ponuditelj VILSTROJ d.o.o.</w:t>
      </w:r>
      <w:r w:rsidR="00FA7555">
        <w:t xml:space="preserve"> ODUSTAJE. </w:t>
      </w:r>
    </w:p>
    <w:p w:rsidRDefault="00FA7555" w:rsidP="009A19D7" w:rsidR="00FA7555">
      <w:pPr>
        <w:pStyle w:val="Bezproreda"/>
      </w:pPr>
      <w:r>
        <w:t xml:space="preserve">GAJANKOP NUDI 13.334,00 kuna. </w:t>
      </w:r>
    </w:p>
    <w:p w:rsidRDefault="009A19D7" w:rsidP="009A19D7" w:rsidR="00FA7555">
      <w:pPr>
        <w:pStyle w:val="Bezproreda"/>
      </w:pPr>
      <w:r>
        <w:t xml:space="preserve">Volaš </w:t>
      </w:r>
      <w:r w:rsidR="00FA7555">
        <w:t xml:space="preserve">odustaje. </w:t>
      </w:r>
    </w:p>
    <w:p w:rsidRDefault="00FA7555" w:rsidP="009A19D7" w:rsidR="009A19D7">
      <w:pPr>
        <w:pStyle w:val="Bezproreda"/>
      </w:pPr>
      <w:r>
        <w:t xml:space="preserve">AUTO PULS ODUSTAJE. </w:t>
      </w:r>
      <w:r w:rsidR="009A19D7">
        <w:t xml:space="preserve"> </w:t>
      </w:r>
    </w:p>
    <w:p w:rsidRDefault="009A19D7" w:rsidP="009A19D7" w:rsidR="009A19D7">
      <w:pPr>
        <w:pStyle w:val="Bezproreda"/>
      </w:pPr>
      <w:r>
        <w:t xml:space="preserve">Marin Merlić odustaje. </w:t>
      </w:r>
    </w:p>
    <w:p w:rsidRDefault="009A19D7" w:rsidP="009A19D7" w:rsidR="009A19D7">
      <w:pPr>
        <w:pStyle w:val="Bezproreda"/>
      </w:pPr>
      <w:r>
        <w:t xml:space="preserve">Medica odustaje. </w:t>
      </w:r>
    </w:p>
    <w:p w:rsidRDefault="009A19D7" w:rsidP="009A19D7" w:rsidR="009A19D7">
      <w:pPr>
        <w:pStyle w:val="Bezproreda"/>
      </w:pPr>
      <w:r>
        <w:t xml:space="preserve">Volaš odustaje. </w:t>
      </w:r>
    </w:p>
    <w:p w:rsidRDefault="009A19D7" w:rsidP="009A19D7" w:rsidR="009A19D7">
      <w:pPr>
        <w:pStyle w:val="Bezproreda"/>
      </w:pPr>
    </w:p>
    <w:p w:rsidRDefault="009A19D7" w:rsidP="009A19D7" w:rsidR="009A19D7" w:rsidRPr="00D628C8">
      <w:r w:rsidRPr="00D628C8">
        <w:t xml:space="preserve">SUDAC </w:t>
      </w:r>
    </w:p>
    <w:p w:rsidRDefault="009A19D7" w:rsidP="009A19D7" w:rsidR="009A19D7" w:rsidRPr="00D628C8"/>
    <w:p w:rsidRDefault="009A19D7" w:rsidP="009A19D7" w:rsidR="009A19D7">
      <w:pPr>
        <w:jc w:val="center"/>
      </w:pPr>
      <w:r w:rsidRPr="00D628C8">
        <w:t>RJEŠAVA</w:t>
      </w:r>
    </w:p>
    <w:p w:rsidRDefault="009A19D7" w:rsidP="009A19D7" w:rsidR="009A19D7"/>
    <w:p w:rsidRDefault="009A19D7" w:rsidP="009A19D7" w:rsidR="009A19D7">
      <w:r>
        <w:tab/>
        <w:t xml:space="preserve">Utvrđuje se da je ponuditelj </w:t>
      </w:r>
      <w:r w:rsidR="00FA7555">
        <w:t>GAJANAKOP</w:t>
      </w:r>
      <w:r>
        <w:t xml:space="preserve"> ponudio najveći iznos predmet </w:t>
      </w:r>
      <w:r w:rsidR="00FA7555">
        <w:t>341</w:t>
      </w:r>
      <w:r>
        <w:t xml:space="preserve">.  u iznosu od </w:t>
      </w:r>
      <w:r w:rsidR="00FA7555">
        <w:t>13.334,00</w:t>
      </w:r>
      <w:r>
        <w:t xml:space="preserve"> kuna, te mu se isti dosuđuje.</w:t>
      </w:r>
    </w:p>
    <w:p w:rsidRDefault="00FA7555" w:rsidP="009A19D7" w:rsidR="00FA7555"/>
    <w:p w:rsidRDefault="00FA7555" w:rsidP="00FA7555" w:rsidR="00FA7555">
      <w:pPr>
        <w:pStyle w:val="Bezproreda"/>
      </w:pPr>
      <w:r>
        <w:t xml:space="preserve">Pristupa se dražbi za predmet broj 344. STUPNA BUŠILICA 1 komad, procijene vrijednosti </w:t>
      </w:r>
      <w:r w:rsidR="00DC5169">
        <w:t>5.000</w:t>
      </w:r>
      <w:r>
        <w:t xml:space="preserve">,00 kuna, po početnoj cijeni od </w:t>
      </w:r>
      <w:r w:rsidR="00DC5169">
        <w:t>3.334</w:t>
      </w:r>
      <w:r>
        <w:t xml:space="preserve">,00 kuna. </w:t>
      </w:r>
    </w:p>
    <w:p w:rsidRDefault="00FA7555" w:rsidP="00FA7555" w:rsidR="00FA7555">
      <w:pPr>
        <w:pStyle w:val="Bezproreda"/>
      </w:pPr>
    </w:p>
    <w:p w:rsidRDefault="00FA7555" w:rsidP="00FA7555" w:rsidR="00FA7555">
      <w:pPr>
        <w:pStyle w:val="Bezproreda"/>
      </w:pPr>
      <w:r>
        <w:t xml:space="preserve">Ponuditelj VILSTROJ d.o.o. nudi </w:t>
      </w:r>
      <w:r w:rsidR="00DC5169">
        <w:t>3.344,00</w:t>
      </w:r>
      <w:r>
        <w:t xml:space="preserve"> kuna. </w:t>
      </w:r>
    </w:p>
    <w:p w:rsidRDefault="00DC5169" w:rsidP="00FA7555" w:rsidR="00DC5169">
      <w:pPr>
        <w:pStyle w:val="Bezproreda"/>
      </w:pPr>
      <w:r>
        <w:t xml:space="preserve">GAJANAKOP odustaje. </w:t>
      </w:r>
    </w:p>
    <w:p w:rsidRDefault="00FA7555" w:rsidP="00FA7555" w:rsidR="00DC5169">
      <w:pPr>
        <w:pStyle w:val="Bezproreda"/>
      </w:pPr>
      <w:r>
        <w:t xml:space="preserve">Volaš </w:t>
      </w:r>
      <w:r w:rsidR="00DC5169">
        <w:t xml:space="preserve">odustaje. </w:t>
      </w:r>
    </w:p>
    <w:p w:rsidRDefault="00DC5169" w:rsidP="00FA7555" w:rsidR="00FA7555">
      <w:pPr>
        <w:pStyle w:val="Bezproreda"/>
      </w:pPr>
      <w:r>
        <w:t xml:space="preserve">AUTO PULS odustaje. </w:t>
      </w:r>
      <w:r w:rsidR="00FA7555">
        <w:t xml:space="preserve"> </w:t>
      </w:r>
    </w:p>
    <w:p w:rsidRDefault="00FA7555" w:rsidP="00FA7555" w:rsidR="00FA7555">
      <w:pPr>
        <w:pStyle w:val="Bezproreda"/>
      </w:pPr>
      <w:r>
        <w:t xml:space="preserve">Marin Merlić odustaje. </w:t>
      </w:r>
    </w:p>
    <w:p w:rsidRDefault="00FA7555" w:rsidP="00FA7555" w:rsidR="00FA7555">
      <w:pPr>
        <w:pStyle w:val="Bezproreda"/>
      </w:pPr>
      <w:r>
        <w:t xml:space="preserve">Medica odustaje. </w:t>
      </w:r>
    </w:p>
    <w:p w:rsidRDefault="00FA7555" w:rsidP="00FA7555" w:rsidR="00FA7555">
      <w:pPr>
        <w:pStyle w:val="Bezproreda"/>
      </w:pPr>
    </w:p>
    <w:p w:rsidRDefault="00FA7555" w:rsidP="00FA7555" w:rsidR="00FA7555" w:rsidRPr="00D628C8">
      <w:r w:rsidRPr="00D628C8">
        <w:t xml:space="preserve">SUDAC </w:t>
      </w:r>
    </w:p>
    <w:p w:rsidRDefault="00FA7555" w:rsidP="00FA7555" w:rsidR="00FA7555" w:rsidRPr="00D628C8"/>
    <w:p w:rsidRDefault="00FA7555" w:rsidP="00FA7555" w:rsidR="00FA7555">
      <w:pPr>
        <w:jc w:val="center"/>
      </w:pPr>
      <w:r w:rsidRPr="00D628C8">
        <w:t>RJEŠAVA</w:t>
      </w:r>
    </w:p>
    <w:p w:rsidRDefault="00FA7555" w:rsidP="00FA7555" w:rsidR="00FA7555"/>
    <w:p w:rsidRDefault="00FA7555" w:rsidP="00FA7555" w:rsidR="00FA7555">
      <w:r>
        <w:tab/>
        <w:t xml:space="preserve">Utvrđuje se da je ponuditelj VILSTROJ d.o.o. ponudio najveći iznos predmet </w:t>
      </w:r>
      <w:r w:rsidR="00DC5169">
        <w:t>344</w:t>
      </w:r>
      <w:r>
        <w:t xml:space="preserve">. u iznosu od </w:t>
      </w:r>
      <w:r w:rsidR="00DC5169">
        <w:t>3.334</w:t>
      </w:r>
      <w:r>
        <w:t>,00 kuna, te mu se isti dosuđuje.</w:t>
      </w:r>
    </w:p>
    <w:p w:rsidRDefault="00FA7555" w:rsidP="009A19D7" w:rsidR="00FA7555"/>
    <w:p w:rsidRDefault="00D8693E" w:rsidP="00D8693E" w:rsidR="00D8693E">
      <w:pPr>
        <w:pStyle w:val="Bezproreda"/>
      </w:pPr>
      <w:r>
        <w:t xml:space="preserve">Pristupa se dražbi za predmet broj 345. koordinatna bušilica 1 komad, procijene vrijednosti 10.000,00 kuna, po početnoj cijeni od 6.667,00 kuna. </w:t>
      </w:r>
    </w:p>
    <w:p w:rsidRDefault="00D8693E" w:rsidP="00D8693E" w:rsidR="00D8693E">
      <w:pPr>
        <w:pStyle w:val="Bezproreda"/>
      </w:pPr>
    </w:p>
    <w:p w:rsidRDefault="00D8693E" w:rsidP="00D8693E" w:rsidR="00D8693E">
      <w:pPr>
        <w:pStyle w:val="Bezproreda"/>
      </w:pPr>
      <w:r>
        <w:t xml:space="preserve">Ponuditelj VILSTROJ d.o.o. odustaje. </w:t>
      </w:r>
    </w:p>
    <w:p w:rsidRDefault="00D8693E" w:rsidP="00D8693E" w:rsidR="00D8693E">
      <w:pPr>
        <w:pStyle w:val="Bezproreda"/>
      </w:pPr>
      <w:r>
        <w:t xml:space="preserve">GAJANAKOP odustaje.  </w:t>
      </w:r>
    </w:p>
    <w:p w:rsidRDefault="00D8693E" w:rsidP="00D8693E" w:rsidR="00D8693E">
      <w:pPr>
        <w:pStyle w:val="Bezproreda"/>
      </w:pPr>
      <w:r>
        <w:t xml:space="preserve">Volaš odustaje. </w:t>
      </w:r>
    </w:p>
    <w:p w:rsidRDefault="00D8693E" w:rsidP="00D8693E" w:rsidR="00D8693E">
      <w:pPr>
        <w:pStyle w:val="Bezproreda"/>
      </w:pPr>
      <w:r>
        <w:t>AUTO PULS d.o.o. nudi 6.6</w:t>
      </w:r>
      <w:r w:rsidR="00C2725F">
        <w:t>77</w:t>
      </w:r>
      <w:r>
        <w:t xml:space="preserve">,00 kuna.  </w:t>
      </w:r>
    </w:p>
    <w:p w:rsidRDefault="00D8693E" w:rsidP="00D8693E" w:rsidR="00D8693E">
      <w:pPr>
        <w:pStyle w:val="Bezproreda"/>
      </w:pPr>
      <w:r>
        <w:t xml:space="preserve">Medica odustaje. </w:t>
      </w:r>
    </w:p>
    <w:p w:rsidRDefault="00D8693E" w:rsidP="00D8693E" w:rsidR="00D8693E">
      <w:pPr>
        <w:pStyle w:val="Bezproreda"/>
      </w:pPr>
    </w:p>
    <w:p w:rsidRDefault="00D8693E" w:rsidP="00D8693E" w:rsidR="00D8693E" w:rsidRPr="00D628C8">
      <w:r w:rsidRPr="00D628C8">
        <w:t xml:space="preserve">SUDAC </w:t>
      </w:r>
    </w:p>
    <w:p w:rsidRDefault="00D8693E" w:rsidP="00D8693E" w:rsidR="00D8693E" w:rsidRPr="00D628C8"/>
    <w:p w:rsidRDefault="00D8693E" w:rsidP="00D8693E" w:rsidR="00D8693E">
      <w:pPr>
        <w:jc w:val="center"/>
      </w:pPr>
      <w:r w:rsidRPr="00D628C8">
        <w:t>RJEŠAVA</w:t>
      </w:r>
    </w:p>
    <w:p w:rsidRDefault="00D8693E" w:rsidP="00D8693E" w:rsidR="00D8693E"/>
    <w:p w:rsidRDefault="00D8693E" w:rsidP="00D8693E" w:rsidR="00D8693E">
      <w:r>
        <w:tab/>
        <w:t xml:space="preserve">Utvrđuje se da je ponuditelj </w:t>
      </w:r>
      <w:r w:rsidR="00C2725F">
        <w:t>AUTO PULS d.o.o.</w:t>
      </w:r>
      <w:r>
        <w:t xml:space="preserve"> ponudio najveći iznos predmet </w:t>
      </w:r>
      <w:r w:rsidR="00C2725F">
        <w:t>345</w:t>
      </w:r>
      <w:r>
        <w:t xml:space="preserve">. u iznosu od </w:t>
      </w:r>
      <w:r w:rsidR="00C2725F">
        <w:t>6.677,00</w:t>
      </w:r>
      <w:r>
        <w:t xml:space="preserve"> kuna, te mu se isti dosuđuje.</w:t>
      </w:r>
    </w:p>
    <w:p w:rsidRDefault="00C2725F" w:rsidP="00D8693E" w:rsidR="00C2725F"/>
    <w:p w:rsidRDefault="00C2725F" w:rsidP="00C2725F" w:rsidR="00C2725F">
      <w:pPr>
        <w:pStyle w:val="Bezproreda"/>
      </w:pPr>
      <w:r>
        <w:t xml:space="preserve">Pristupa se dražbi za predmet broj 346. univerzalna glodalica 1 komad, procijene vrijednosti 10.000,00 kuna, po početnoj cijeni od 6.667,00 kuna. </w:t>
      </w:r>
    </w:p>
    <w:p w:rsidRDefault="00B676B0" w:rsidP="00C2725F" w:rsidR="00B676B0">
      <w:pPr>
        <w:pStyle w:val="Bezproreda"/>
      </w:pPr>
      <w:r>
        <w:t xml:space="preserve">Nazočni ponuditelji izjavljuju da je navedeni predmet potrebno pobliže označiti i da se radi o univerzalnog glodalici oznake ALG200-b, a obzirom je u popisu predmeta istim opisom i sa istom cijenom još jedna univerzalna glodalica bez pobližeg  određenja – oznake. </w:t>
      </w:r>
    </w:p>
    <w:p w:rsidRDefault="00C2725F" w:rsidP="00C2725F" w:rsidR="00C2725F">
      <w:pPr>
        <w:pStyle w:val="Bezproreda"/>
      </w:pPr>
    </w:p>
    <w:p w:rsidRDefault="00C2725F" w:rsidP="00C2725F" w:rsidR="00C2725F">
      <w:pPr>
        <w:pStyle w:val="Bezproreda"/>
      </w:pPr>
      <w:r>
        <w:t xml:space="preserve">Ponuditelj VILSTROJ d.o.o. nudi 6.677,00 kuna. </w:t>
      </w:r>
    </w:p>
    <w:p w:rsidRDefault="00C2725F" w:rsidP="00C2725F" w:rsidR="00C2725F">
      <w:pPr>
        <w:pStyle w:val="Bezproreda"/>
      </w:pPr>
      <w:r>
        <w:t>GAJANAKOP odustaje.</w:t>
      </w:r>
    </w:p>
    <w:p w:rsidRDefault="00C2725F" w:rsidP="00C2725F" w:rsidR="00C2725F">
      <w:pPr>
        <w:pStyle w:val="Bezproreda"/>
      </w:pPr>
      <w:r>
        <w:t>Volaš odustaje.</w:t>
      </w:r>
    </w:p>
    <w:p w:rsidRDefault="00C2725F" w:rsidP="00C2725F" w:rsidR="00C2725F">
      <w:pPr>
        <w:pStyle w:val="Bezproreda"/>
      </w:pPr>
      <w:r>
        <w:t xml:space="preserve">AUTOPULS d.o.o. daje 6.687, 00 kuna.  </w:t>
      </w:r>
    </w:p>
    <w:p w:rsidRDefault="00C2725F" w:rsidP="00C2725F" w:rsidR="00C2725F">
      <w:pPr>
        <w:pStyle w:val="Bezproreda"/>
      </w:pPr>
      <w:r>
        <w:t xml:space="preserve">Marin Merlić odustaje. </w:t>
      </w:r>
    </w:p>
    <w:p w:rsidRDefault="00C2725F" w:rsidP="00C2725F" w:rsidR="00C2725F">
      <w:pPr>
        <w:pStyle w:val="Bezproreda"/>
      </w:pPr>
      <w:r>
        <w:t>Medica odustaje.</w:t>
      </w:r>
    </w:p>
    <w:p w:rsidRDefault="00C2725F" w:rsidP="00C2725F" w:rsidR="00C2725F">
      <w:pPr>
        <w:pStyle w:val="Bezproreda"/>
      </w:pPr>
      <w:r>
        <w:t xml:space="preserve"> </w:t>
      </w:r>
    </w:p>
    <w:p w:rsidRDefault="00C2725F" w:rsidP="00C2725F" w:rsidR="00C2725F">
      <w:pPr>
        <w:pStyle w:val="Bezproreda"/>
      </w:pPr>
      <w:r>
        <w:t xml:space="preserve">VILSTROJ odustaje.  </w:t>
      </w:r>
    </w:p>
    <w:p w:rsidRDefault="00C2725F" w:rsidP="00C2725F" w:rsidR="00C2725F">
      <w:pPr>
        <w:pStyle w:val="Bezproreda"/>
      </w:pPr>
    </w:p>
    <w:p w:rsidRDefault="00C2725F" w:rsidP="00C2725F" w:rsidR="00C2725F" w:rsidRPr="00D628C8">
      <w:r w:rsidRPr="00D628C8">
        <w:t xml:space="preserve">SUDAC </w:t>
      </w:r>
    </w:p>
    <w:p w:rsidRDefault="00C2725F" w:rsidP="00C2725F" w:rsidR="00C2725F" w:rsidRPr="00D628C8"/>
    <w:p w:rsidRDefault="00C2725F" w:rsidP="00C2725F" w:rsidR="00C2725F">
      <w:pPr>
        <w:jc w:val="center"/>
      </w:pPr>
      <w:r w:rsidRPr="00D628C8">
        <w:t>RJEŠAVA</w:t>
      </w:r>
    </w:p>
    <w:p w:rsidRDefault="00C2725F" w:rsidP="00C2725F" w:rsidR="00C2725F"/>
    <w:p w:rsidRDefault="00C2725F" w:rsidP="00C2725F" w:rsidR="00C2725F">
      <w:r>
        <w:tab/>
        <w:t>Utvrđuje se da je ponuditelj AUTO PULS d.o.o. ponudio najveći iznos predmet 346. u iznosu od 6.687 kuna, te mu se isti dosuđuje.</w:t>
      </w:r>
    </w:p>
    <w:p w:rsidRDefault="00C2725F" w:rsidP="00C2725F" w:rsidR="00C2725F"/>
    <w:p w:rsidRDefault="00C2725F" w:rsidP="00C2725F" w:rsidR="00C2725F">
      <w:pPr>
        <w:pStyle w:val="Bezproreda"/>
      </w:pPr>
      <w:r>
        <w:t xml:space="preserve">Pristupa se dražbi za predmet broj </w:t>
      </w:r>
      <w:r w:rsidR="007E1432">
        <w:t>347</w:t>
      </w:r>
      <w:r>
        <w:t xml:space="preserve">. </w:t>
      </w:r>
      <w:r w:rsidR="007E1432">
        <w:t>planska brusilica + dodaci</w:t>
      </w:r>
      <w:r>
        <w:t xml:space="preserve"> manji 1 komad, procijene vrijednosti </w:t>
      </w:r>
      <w:r w:rsidR="007E1432">
        <w:t>20.000</w:t>
      </w:r>
      <w:r>
        <w:t xml:space="preserve">,00 kuna, po početnoj cijeni od </w:t>
      </w:r>
      <w:r w:rsidR="007E1432">
        <w:t>13.334</w:t>
      </w:r>
      <w:r>
        <w:t xml:space="preserve">,00 kuna. </w:t>
      </w:r>
    </w:p>
    <w:p w:rsidRDefault="00C2725F" w:rsidP="00C2725F" w:rsidR="00C2725F">
      <w:pPr>
        <w:pStyle w:val="Bezproreda"/>
      </w:pPr>
    </w:p>
    <w:p w:rsidRDefault="003C2C93" w:rsidP="00C2725F" w:rsidR="003C2C93">
      <w:pPr>
        <w:pStyle w:val="Bezproreda"/>
      </w:pPr>
    </w:p>
    <w:p w:rsidRDefault="007E1432" w:rsidP="00C2725F" w:rsidR="007E1432">
      <w:pPr>
        <w:pStyle w:val="Bezproreda"/>
      </w:pPr>
      <w:r>
        <w:t xml:space="preserve">GAJANAKOP </w:t>
      </w:r>
      <w:r w:rsidR="003C2C93">
        <w:t xml:space="preserve">odustaje. </w:t>
      </w:r>
    </w:p>
    <w:p w:rsidRDefault="003C2C93" w:rsidP="00C2725F" w:rsidR="003C2C93">
      <w:pPr>
        <w:pStyle w:val="Bezproreda"/>
      </w:pPr>
      <w:r>
        <w:t xml:space="preserve">AUTO PULS d.o.o. nudi 13.334,00 kuna. </w:t>
      </w:r>
    </w:p>
    <w:p w:rsidRDefault="00231ED9" w:rsidP="00C2725F" w:rsidR="00231ED9">
      <w:pPr>
        <w:pStyle w:val="Bezproreda"/>
      </w:pPr>
    </w:p>
    <w:p w:rsidRDefault="003C2C93" w:rsidP="00C2725F" w:rsidR="003C2C93">
      <w:pPr>
        <w:pStyle w:val="Bezproreda"/>
      </w:pPr>
      <w:r>
        <w:t xml:space="preserve">VILSTROJ predlaže da mu se dozvoli licitiranje za ovaj predmet iako ranije nije naznačio da je uplatio predujam za licitiranje tog predmeta, budući da je osutstao od licitiranja nekih predmeta za koje je uplatio predujam, pa se predujam koji je bio namijenjen tim predmetima može usmjeriti na taj predmet. </w:t>
      </w:r>
    </w:p>
    <w:p w:rsidRDefault="003C2C93" w:rsidP="00C2725F" w:rsidR="003C2C93">
      <w:pPr>
        <w:pStyle w:val="Bezproreda"/>
      </w:pPr>
    </w:p>
    <w:p w:rsidRDefault="00231ED9" w:rsidP="00C2725F" w:rsidR="003C2C93">
      <w:pPr>
        <w:pStyle w:val="Bezproreda"/>
      </w:pPr>
      <w:r>
        <w:t>Ostali ponudi</w:t>
      </w:r>
      <w:r w:rsidR="003C2C93">
        <w:t xml:space="preserve">telji ne protive se prijedlogu VILSTROJA. </w:t>
      </w:r>
    </w:p>
    <w:p w:rsidRDefault="003C2C93" w:rsidP="00C2725F" w:rsidR="003C2C93">
      <w:pPr>
        <w:pStyle w:val="Bezproreda"/>
      </w:pPr>
    </w:p>
    <w:p w:rsidRDefault="003C2C93" w:rsidR="003C2C93" w:rsidRPr="00D628C8">
      <w:r w:rsidRPr="00D628C8">
        <w:tab/>
        <w:t xml:space="preserve">SUDAC </w:t>
      </w:r>
    </w:p>
    <w:p w:rsidRDefault="003C2C93" w:rsidR="003C2C93" w:rsidRPr="00D628C8"/>
    <w:p w:rsidRDefault="003C2C93" w:rsidR="003C2C93">
      <w:pPr>
        <w:jc w:val="center"/>
      </w:pPr>
      <w:r w:rsidRPr="00D628C8">
        <w:t>RJEŠAVA</w:t>
      </w:r>
    </w:p>
    <w:p w:rsidRDefault="003C2C93" w:rsidR="003C2C93"/>
    <w:p w:rsidRDefault="003C2C93" w:rsidP="00C2725F" w:rsidR="003C2C93">
      <w:pPr>
        <w:pStyle w:val="Bezproreda"/>
      </w:pPr>
      <w:r>
        <w:tab/>
        <w:t xml:space="preserve">Dopušta se VILSTROJU da licitira za predmet 347. </w:t>
      </w:r>
    </w:p>
    <w:p w:rsidRDefault="003C2C93" w:rsidP="00C2725F" w:rsidR="003C2C93">
      <w:pPr>
        <w:pStyle w:val="Bezproreda"/>
      </w:pPr>
    </w:p>
    <w:p w:rsidRDefault="00C2725F" w:rsidP="00C2725F" w:rsidR="003C2C93">
      <w:pPr>
        <w:pStyle w:val="Bezproreda"/>
      </w:pPr>
      <w:r>
        <w:t xml:space="preserve">Ponuditelj VILSTROJ d.o.o. nudi </w:t>
      </w:r>
      <w:r w:rsidR="003C2C93">
        <w:t xml:space="preserve">13.434,00 kuna. </w:t>
      </w:r>
    </w:p>
    <w:p w:rsidRDefault="00231ED9" w:rsidP="00C2725F" w:rsidR="00C2725F">
      <w:pPr>
        <w:pStyle w:val="Bezproreda"/>
      </w:pPr>
      <w:r>
        <w:t xml:space="preserve">AUTOPULS d.o.o. odustaje. </w:t>
      </w:r>
    </w:p>
    <w:p w:rsidRDefault="00C2725F" w:rsidP="00C2725F" w:rsidR="00C2725F">
      <w:pPr>
        <w:pStyle w:val="Bezproreda"/>
      </w:pPr>
    </w:p>
    <w:p w:rsidRDefault="00C2725F" w:rsidP="00C2725F" w:rsidR="00C2725F" w:rsidRPr="00D628C8">
      <w:r w:rsidRPr="00D628C8">
        <w:t xml:space="preserve">SUDAC </w:t>
      </w:r>
    </w:p>
    <w:p w:rsidRDefault="00C2725F" w:rsidP="00C2725F" w:rsidR="00C2725F" w:rsidRPr="00D628C8"/>
    <w:p w:rsidRDefault="00C2725F" w:rsidP="00C2725F" w:rsidR="00C2725F">
      <w:pPr>
        <w:jc w:val="center"/>
      </w:pPr>
      <w:r w:rsidRPr="00D628C8">
        <w:t>RJEŠAVA</w:t>
      </w:r>
    </w:p>
    <w:p w:rsidRDefault="00C2725F" w:rsidP="00C2725F" w:rsidR="00C2725F"/>
    <w:p w:rsidRDefault="00C2725F" w:rsidP="00C2725F" w:rsidR="00C2725F">
      <w:r>
        <w:tab/>
        <w:t xml:space="preserve">Utvrđuje se da je ponuditelj VILSTROJ d.o.o. ponudio najveći iznos predmet </w:t>
      </w:r>
      <w:r w:rsidR="00231ED9">
        <w:t>347</w:t>
      </w:r>
      <w:r>
        <w:t xml:space="preserve">. u iznosu od </w:t>
      </w:r>
      <w:r w:rsidR="00231ED9">
        <w:t>13.434,00</w:t>
      </w:r>
      <w:r>
        <w:t xml:space="preserve"> kuna, te mu se isti dosuđuje.</w:t>
      </w:r>
    </w:p>
    <w:p w:rsidRDefault="00C2725F" w:rsidP="00C2725F" w:rsidR="00C2725F"/>
    <w:p w:rsidRDefault="00231ED9" w:rsidP="00231ED9" w:rsidR="00231ED9">
      <w:pPr>
        <w:pStyle w:val="Bezproreda"/>
      </w:pPr>
      <w:r>
        <w:t xml:space="preserve">Pristupa se dražbi za predmet broj 350. stolna bušilica manji 1 komad, procijene vrijednosti 500,00 kuna, po početnoj cijeni od 334,00 kuna. </w:t>
      </w:r>
    </w:p>
    <w:p w:rsidRDefault="00231ED9" w:rsidP="00231ED9" w:rsidR="00231ED9">
      <w:pPr>
        <w:pStyle w:val="Bezproreda"/>
      </w:pPr>
    </w:p>
    <w:p w:rsidRDefault="00231ED9" w:rsidP="00231ED9" w:rsidR="00231ED9">
      <w:pPr>
        <w:pStyle w:val="Bezproreda"/>
      </w:pPr>
      <w:r>
        <w:t xml:space="preserve">Ponuditelj VILSTROJ d.o.o. nudi </w:t>
      </w:r>
      <w:r w:rsidR="007F238F">
        <w:t>344</w:t>
      </w:r>
      <w:r>
        <w:t xml:space="preserve">,00 kuna. </w:t>
      </w:r>
    </w:p>
    <w:p w:rsidRDefault="007F238F" w:rsidP="00231ED9" w:rsidR="007F238F">
      <w:pPr>
        <w:pStyle w:val="Bezproreda"/>
      </w:pPr>
      <w:r>
        <w:t xml:space="preserve">GAJANA KOP NUDI 354,00 KUNA. </w:t>
      </w:r>
    </w:p>
    <w:p w:rsidRDefault="00231ED9" w:rsidP="00231ED9" w:rsidR="00231ED9">
      <w:pPr>
        <w:pStyle w:val="Bezproreda"/>
      </w:pPr>
      <w:r>
        <w:t xml:space="preserve">Marin Merlić odustaje. </w:t>
      </w:r>
    </w:p>
    <w:p w:rsidRDefault="00231ED9" w:rsidP="00231ED9" w:rsidR="00231ED9">
      <w:pPr>
        <w:pStyle w:val="Bezproreda"/>
      </w:pPr>
      <w:r>
        <w:t xml:space="preserve">Medica odustaje. </w:t>
      </w:r>
    </w:p>
    <w:p w:rsidRDefault="00231ED9" w:rsidP="00231ED9" w:rsidR="00231ED9">
      <w:pPr>
        <w:pStyle w:val="Bezproreda"/>
      </w:pPr>
      <w:r>
        <w:t xml:space="preserve">VILSTROJ </w:t>
      </w:r>
      <w:r w:rsidR="007F238F">
        <w:t xml:space="preserve">odustaje. </w:t>
      </w:r>
      <w:r>
        <w:t xml:space="preserve"> </w:t>
      </w:r>
    </w:p>
    <w:p w:rsidRDefault="00231ED9" w:rsidP="00231ED9" w:rsidR="00231ED9">
      <w:pPr>
        <w:pStyle w:val="Bezproreda"/>
      </w:pPr>
    </w:p>
    <w:p w:rsidRDefault="00231ED9" w:rsidP="00231ED9" w:rsidR="00231ED9" w:rsidRPr="00D628C8">
      <w:r w:rsidRPr="00D628C8">
        <w:t xml:space="preserve">SUDAC </w:t>
      </w:r>
    </w:p>
    <w:p w:rsidRDefault="00231ED9" w:rsidP="00231ED9" w:rsidR="00231ED9" w:rsidRPr="00D628C8"/>
    <w:p w:rsidRDefault="00231ED9" w:rsidP="00231ED9" w:rsidR="00231ED9">
      <w:pPr>
        <w:jc w:val="center"/>
      </w:pPr>
      <w:r w:rsidRPr="00D628C8">
        <w:t>RJEŠAVA</w:t>
      </w:r>
    </w:p>
    <w:p w:rsidRDefault="00231ED9" w:rsidP="00231ED9" w:rsidR="00231ED9"/>
    <w:p w:rsidRDefault="00231ED9" w:rsidP="00231ED9" w:rsidR="00231ED9">
      <w:r>
        <w:tab/>
        <w:t xml:space="preserve">Utvrđuje se da je ponuditelj </w:t>
      </w:r>
      <w:r w:rsidR="007F238F">
        <w:t>GAJANAKOP</w:t>
      </w:r>
      <w:r>
        <w:t xml:space="preserve"> ponudio najveći iznos predmet </w:t>
      </w:r>
      <w:r w:rsidR="007F238F">
        <w:t>350</w:t>
      </w:r>
      <w:r>
        <w:t xml:space="preserve">. hidraulični škrip manji, jedan komad  u iznosu od </w:t>
      </w:r>
      <w:r w:rsidR="007F238F">
        <w:t>354</w:t>
      </w:r>
      <w:r>
        <w:t>,00 kuna, te mu se isti dosuđuje.</w:t>
      </w:r>
    </w:p>
    <w:p w:rsidRDefault="00C2725F" w:rsidP="00D8693E" w:rsidR="00C2725F"/>
    <w:p w:rsidRDefault="002E7CB5" w:rsidP="008816A6" w:rsidR="002E7CB5"/>
    <w:p w:rsidRDefault="007F238F" w:rsidP="007F238F" w:rsidR="007F238F">
      <w:pPr>
        <w:pStyle w:val="Bezproreda"/>
      </w:pPr>
      <w:r>
        <w:t xml:space="preserve">Pristupa se dražbi za predmet broj 351. hidrauličnA preša, 1 komad, procijene vrijednosti 3.000,00 kuna, po početnoj cijeni od 2.000,00 kuna. </w:t>
      </w:r>
    </w:p>
    <w:p w:rsidRDefault="007F238F" w:rsidP="007F238F" w:rsidR="007F238F">
      <w:pPr>
        <w:pStyle w:val="Bezproreda"/>
      </w:pPr>
    </w:p>
    <w:p w:rsidRDefault="007F238F" w:rsidP="007F238F" w:rsidR="007F238F">
      <w:pPr>
        <w:pStyle w:val="Bezproreda"/>
      </w:pPr>
      <w:r>
        <w:t xml:space="preserve">Ponuditelj VILSTROJ d.o.o. nudi 2.010,00 kuna. </w:t>
      </w:r>
    </w:p>
    <w:p w:rsidRDefault="007F238F" w:rsidP="007F238F" w:rsidR="007F238F">
      <w:pPr>
        <w:pStyle w:val="Bezproreda"/>
      </w:pPr>
      <w:r>
        <w:t xml:space="preserve">Marin Merlić odustaje. </w:t>
      </w:r>
    </w:p>
    <w:p w:rsidRDefault="007F238F" w:rsidP="007F238F" w:rsidR="007F238F">
      <w:pPr>
        <w:pStyle w:val="Bezproreda"/>
      </w:pPr>
      <w:r>
        <w:t xml:space="preserve">Medica odustaje. </w:t>
      </w:r>
    </w:p>
    <w:p w:rsidRDefault="007F238F" w:rsidP="007F238F" w:rsidR="007F238F">
      <w:pPr>
        <w:pStyle w:val="Bezproreda"/>
      </w:pPr>
    </w:p>
    <w:p w:rsidRDefault="007F238F" w:rsidP="007F238F" w:rsidR="007F238F" w:rsidRPr="00D628C8">
      <w:r w:rsidRPr="00D628C8">
        <w:t xml:space="preserve">SUDAC </w:t>
      </w:r>
    </w:p>
    <w:p w:rsidRDefault="007F238F" w:rsidP="007F238F" w:rsidR="007F238F" w:rsidRPr="00D628C8"/>
    <w:p w:rsidRDefault="007F238F" w:rsidP="007F238F" w:rsidR="007F238F">
      <w:pPr>
        <w:jc w:val="center"/>
      </w:pPr>
      <w:r w:rsidRPr="00D628C8">
        <w:t>RJEŠAVA</w:t>
      </w:r>
    </w:p>
    <w:p w:rsidRDefault="007F238F" w:rsidP="007F238F" w:rsidR="007F238F"/>
    <w:p w:rsidRDefault="007F238F" w:rsidP="007F238F" w:rsidR="007F238F">
      <w:r>
        <w:tab/>
        <w:t>Utvrđuje se da je ponuditelj VILSTROJ d.o.o. ponudio najveći iznos predmet 351. u iznosu od 2.010,00 kuna, te mu se isti dosuđuje.</w:t>
      </w:r>
    </w:p>
    <w:p w:rsidRDefault="007F238F" w:rsidP="007F238F" w:rsidR="007F238F"/>
    <w:p w:rsidRDefault="007F238F" w:rsidP="007F238F" w:rsidR="007F238F">
      <w:pPr>
        <w:pStyle w:val="Bezproreda"/>
      </w:pPr>
      <w:r>
        <w:t xml:space="preserve">Pristupa se dražbi za predmet broj 352. radni stol, 3 komada, procijene vrijednosti 900,00 kuna za sva tri komada, po početnoj cijeni od 600,00 kuna, predmet prodaje su sva tri komada zajedno. </w:t>
      </w:r>
    </w:p>
    <w:p w:rsidRDefault="007F238F" w:rsidP="007F238F" w:rsidR="007F238F">
      <w:pPr>
        <w:pStyle w:val="Bezproreda"/>
      </w:pPr>
    </w:p>
    <w:p w:rsidRDefault="007F238F" w:rsidP="007F238F" w:rsidR="007F238F">
      <w:pPr>
        <w:pStyle w:val="Bezproreda"/>
      </w:pPr>
      <w:r>
        <w:t xml:space="preserve">LINEA ARGENTUM j.d.o.o. nudi 600,00 kuna. </w:t>
      </w:r>
    </w:p>
    <w:p w:rsidRDefault="007F238F" w:rsidP="007F238F" w:rsidR="007F238F">
      <w:pPr>
        <w:pStyle w:val="Bezproreda"/>
      </w:pPr>
    </w:p>
    <w:p w:rsidRDefault="007F238F" w:rsidP="007F238F" w:rsidR="007F238F" w:rsidRPr="00D628C8">
      <w:r w:rsidRPr="00D628C8">
        <w:t xml:space="preserve">SUDAC </w:t>
      </w:r>
    </w:p>
    <w:p w:rsidRDefault="007F238F" w:rsidP="007F238F" w:rsidR="007F238F" w:rsidRPr="00D628C8"/>
    <w:p w:rsidRDefault="007F238F" w:rsidP="007F238F" w:rsidR="007F238F">
      <w:pPr>
        <w:jc w:val="center"/>
      </w:pPr>
      <w:r w:rsidRPr="00D628C8">
        <w:t>RJEŠAVA</w:t>
      </w:r>
    </w:p>
    <w:p w:rsidRDefault="007F238F" w:rsidP="007F238F" w:rsidR="007F238F"/>
    <w:p w:rsidRDefault="007F238F" w:rsidP="007F238F" w:rsidR="007F238F">
      <w:r>
        <w:tab/>
        <w:t>Utvrđuje se da je ponuditelj LINEA ARGENTUM j.d.o.o.  ponudio najveći iznos predmet 352. u iznosu od 600,00 kuna, te mu se isti dosuđuje.</w:t>
      </w:r>
    </w:p>
    <w:p w:rsidRDefault="007F238F" w:rsidP="007F238F" w:rsidR="007F238F"/>
    <w:p w:rsidRDefault="007F238F" w:rsidP="007F238F" w:rsidR="007F238F">
      <w:pPr>
        <w:pStyle w:val="Bezproreda"/>
      </w:pPr>
      <w:r>
        <w:t xml:space="preserve">Pristupa se dražbi za predmet broj 353. škrip 1 komad, procijene vrijednosti 200,00 kuna, po početnoj cijeni od </w:t>
      </w:r>
      <w:r w:rsidR="000076AD">
        <w:t>134</w:t>
      </w:r>
      <w:r>
        <w:t xml:space="preserve">,00 kuna. </w:t>
      </w:r>
    </w:p>
    <w:p w:rsidRDefault="007F238F" w:rsidP="007F238F" w:rsidR="007F238F">
      <w:pPr>
        <w:pStyle w:val="Bezproreda"/>
      </w:pPr>
    </w:p>
    <w:p w:rsidRDefault="007F238F" w:rsidP="007F238F" w:rsidR="007F238F">
      <w:pPr>
        <w:pStyle w:val="Bezproreda"/>
      </w:pPr>
      <w:r>
        <w:t xml:space="preserve">Ponuditelj VILSTROJ d.o.o. nudi </w:t>
      </w:r>
      <w:r w:rsidR="000076AD">
        <w:t>134</w:t>
      </w:r>
      <w:r>
        <w:t xml:space="preserve">,00 kuna. </w:t>
      </w:r>
    </w:p>
    <w:p w:rsidRDefault="007F238F" w:rsidP="007F238F" w:rsidR="007F238F">
      <w:pPr>
        <w:pStyle w:val="Bezproreda"/>
      </w:pPr>
      <w:r>
        <w:t xml:space="preserve">Volaš nudi </w:t>
      </w:r>
      <w:r w:rsidR="000076AD">
        <w:t>144,00 kuna.</w:t>
      </w:r>
      <w:r>
        <w:t xml:space="preserve"> </w:t>
      </w:r>
    </w:p>
    <w:p w:rsidRDefault="007F238F" w:rsidP="007F238F" w:rsidR="007F238F">
      <w:pPr>
        <w:pStyle w:val="Bezproreda"/>
      </w:pPr>
      <w:r>
        <w:t xml:space="preserve">Medica odustaje. </w:t>
      </w:r>
    </w:p>
    <w:p w:rsidRDefault="007F238F" w:rsidP="007F238F" w:rsidR="007F238F">
      <w:pPr>
        <w:pStyle w:val="Bezproreda"/>
      </w:pPr>
      <w:r>
        <w:t xml:space="preserve">VILSTROJ </w:t>
      </w:r>
      <w:r w:rsidR="000076AD">
        <w:t>odustaje.</w:t>
      </w:r>
      <w:r>
        <w:t xml:space="preserve"> </w:t>
      </w:r>
    </w:p>
    <w:p w:rsidRDefault="007F238F" w:rsidP="007F238F" w:rsidR="007F238F">
      <w:pPr>
        <w:pStyle w:val="Bezproreda"/>
      </w:pPr>
    </w:p>
    <w:p w:rsidRDefault="007F238F" w:rsidP="007F238F" w:rsidR="007F238F" w:rsidRPr="00D628C8">
      <w:r w:rsidRPr="00D628C8">
        <w:t xml:space="preserve">SUDAC </w:t>
      </w:r>
    </w:p>
    <w:p w:rsidRDefault="007F238F" w:rsidP="007F238F" w:rsidR="007F238F" w:rsidRPr="00D628C8"/>
    <w:p w:rsidRDefault="007F238F" w:rsidP="007F238F" w:rsidR="007F238F">
      <w:pPr>
        <w:jc w:val="center"/>
      </w:pPr>
      <w:r w:rsidRPr="00D628C8">
        <w:t>RJEŠAVA</w:t>
      </w:r>
    </w:p>
    <w:p w:rsidRDefault="007F238F" w:rsidP="007F238F" w:rsidR="007F238F"/>
    <w:p w:rsidRDefault="007F238F" w:rsidP="007F238F" w:rsidR="007F238F">
      <w:r>
        <w:tab/>
        <w:t xml:space="preserve">Utvrđuje se da je ponuditelj </w:t>
      </w:r>
      <w:r w:rsidR="000076AD">
        <w:t>Milorad Volaš</w:t>
      </w:r>
      <w:r>
        <w:t xml:space="preserve"> ponudio najveći iznos predmet 3</w:t>
      </w:r>
      <w:r w:rsidR="000076AD">
        <w:t>53</w:t>
      </w:r>
      <w:r>
        <w:t xml:space="preserve">. u iznosu od </w:t>
      </w:r>
      <w:r w:rsidR="000076AD">
        <w:t>134</w:t>
      </w:r>
      <w:r>
        <w:t>,00 kuna, te mu se isti dosuđuje.</w:t>
      </w:r>
    </w:p>
    <w:p w:rsidRDefault="000076AD" w:rsidP="007F238F" w:rsidR="000076AD"/>
    <w:p w:rsidRDefault="000076AD" w:rsidP="000076AD" w:rsidR="000076AD">
      <w:pPr>
        <w:pStyle w:val="Bezproreda"/>
      </w:pPr>
      <w:r>
        <w:t xml:space="preserve">Pristupa se dražbi za predmet broj 354. hidraulični škrip 2 komad, procijene vrijednosti </w:t>
      </w:r>
      <w:r w:rsidR="002E7EC8">
        <w:t>2.000</w:t>
      </w:r>
      <w:r>
        <w:t>,00 kuna</w:t>
      </w:r>
      <w:r w:rsidR="002E7EC8">
        <w:t xml:space="preserve"> za oba komada</w:t>
      </w:r>
      <w:r>
        <w:t xml:space="preserve">, po početnoj cijeni od </w:t>
      </w:r>
      <w:r w:rsidR="002E7EC8">
        <w:t>1.334</w:t>
      </w:r>
      <w:r>
        <w:t xml:space="preserve">,00 kuna. </w:t>
      </w:r>
      <w:r w:rsidR="002E7EC8">
        <w:t xml:space="preserve">za oba komada, predmet prodaje su oba komada. </w:t>
      </w:r>
    </w:p>
    <w:p w:rsidRDefault="000076AD" w:rsidP="000076AD" w:rsidR="000076AD">
      <w:pPr>
        <w:pStyle w:val="Bezproreda"/>
      </w:pPr>
    </w:p>
    <w:p w:rsidRDefault="000076AD" w:rsidP="000076AD" w:rsidR="000076AD">
      <w:pPr>
        <w:pStyle w:val="Bezproreda"/>
      </w:pPr>
      <w:r>
        <w:t xml:space="preserve">Ponuditelj VILSTROJ d.o.o. </w:t>
      </w:r>
      <w:r w:rsidR="002E7EC8">
        <w:t xml:space="preserve">odustaje. </w:t>
      </w:r>
    </w:p>
    <w:p w:rsidRDefault="000076AD" w:rsidP="000076AD" w:rsidR="000076AD">
      <w:pPr>
        <w:pStyle w:val="Bezproreda"/>
      </w:pPr>
      <w:r>
        <w:t xml:space="preserve">Medica odustaje. </w:t>
      </w:r>
    </w:p>
    <w:p w:rsidRDefault="000076AD" w:rsidP="000076AD" w:rsidR="000076AD">
      <w:pPr>
        <w:pStyle w:val="Bezproreda"/>
      </w:pPr>
    </w:p>
    <w:p w:rsidRDefault="000076AD" w:rsidP="000076AD" w:rsidR="000076AD" w:rsidRPr="00D628C8">
      <w:r w:rsidRPr="00D628C8">
        <w:t xml:space="preserve">SUDAC </w:t>
      </w:r>
    </w:p>
    <w:p w:rsidRDefault="000076AD" w:rsidP="000076AD" w:rsidR="000076AD" w:rsidRPr="00D628C8"/>
    <w:p w:rsidRDefault="000076AD" w:rsidP="000076AD" w:rsidR="000076AD">
      <w:pPr>
        <w:jc w:val="center"/>
      </w:pPr>
      <w:r w:rsidRPr="00D628C8">
        <w:t>RJEŠAVA</w:t>
      </w:r>
    </w:p>
    <w:p w:rsidRDefault="000076AD" w:rsidP="000076AD" w:rsidR="000076AD"/>
    <w:p w:rsidRDefault="000076AD" w:rsidP="000076AD" w:rsidR="000076AD">
      <w:r>
        <w:tab/>
        <w:t xml:space="preserve">Utvrđuje se da </w:t>
      </w:r>
      <w:r w:rsidR="002E7EC8">
        <w:t xml:space="preserve">nije uspjela javna dražba za predmet 354. </w:t>
      </w:r>
    </w:p>
    <w:p w:rsidRDefault="002E7EC8" w:rsidP="000076AD" w:rsidR="002E7EC8"/>
    <w:p w:rsidRDefault="002E7EC8" w:rsidP="002E7EC8" w:rsidR="002E7EC8">
      <w:pPr>
        <w:pStyle w:val="Bezproreda"/>
      </w:pPr>
      <w:r>
        <w:t xml:space="preserve">Pristupa se dražbi za predmet broj 356. ormar metalni veći, 2 komad, procijene vrijednosti 200,00 kuna za dva komada, po početnoj cijeni od 134,00 kuna za oba komada, predmet prodaje su oba komada. </w:t>
      </w:r>
    </w:p>
    <w:p w:rsidRDefault="002E7EC8" w:rsidP="002E7EC8" w:rsidR="002E7EC8">
      <w:pPr>
        <w:pStyle w:val="Bezproreda"/>
      </w:pPr>
    </w:p>
    <w:p w:rsidRDefault="002E7EC8" w:rsidP="002E7EC8" w:rsidR="003D2C95">
      <w:pPr>
        <w:pStyle w:val="Bezproreda"/>
      </w:pPr>
      <w:r>
        <w:t xml:space="preserve">Ponuditelj VILSTROJ d.o.o. nudi </w:t>
      </w:r>
      <w:r w:rsidR="003D2C95">
        <w:t xml:space="preserve">134,00 kune. </w:t>
      </w:r>
    </w:p>
    <w:p w:rsidRDefault="003D2C95" w:rsidP="002E7EC8" w:rsidR="002E7EC8">
      <w:pPr>
        <w:pStyle w:val="Bezproreda"/>
      </w:pPr>
      <w:r>
        <w:t xml:space="preserve">LINEA ARGENTUM j.d.o.o. nudi 144,00 kuna. </w:t>
      </w:r>
      <w:r w:rsidR="002E7EC8">
        <w:t xml:space="preserve"> </w:t>
      </w:r>
    </w:p>
    <w:p w:rsidRDefault="002E7EC8" w:rsidP="002E7EC8" w:rsidR="002E7EC8">
      <w:pPr>
        <w:pStyle w:val="Bezproreda"/>
      </w:pPr>
      <w:r>
        <w:t xml:space="preserve">Medica odustaje. </w:t>
      </w:r>
    </w:p>
    <w:p w:rsidRDefault="002E7EC8" w:rsidP="002E7EC8" w:rsidR="002E7EC8">
      <w:pPr>
        <w:pStyle w:val="Bezproreda"/>
      </w:pPr>
      <w:r>
        <w:t xml:space="preserve">VILSTROJ </w:t>
      </w:r>
      <w:r w:rsidR="003D2C95">
        <w:t xml:space="preserve">odustaje. </w:t>
      </w:r>
      <w:r>
        <w:t xml:space="preserve"> </w:t>
      </w:r>
    </w:p>
    <w:p w:rsidRDefault="002E7EC8" w:rsidP="002E7EC8" w:rsidR="002E7EC8">
      <w:pPr>
        <w:pStyle w:val="Bezproreda"/>
      </w:pPr>
    </w:p>
    <w:p w:rsidRDefault="002E7EC8" w:rsidP="002E7EC8" w:rsidR="002E7EC8" w:rsidRPr="00D628C8">
      <w:r w:rsidRPr="00D628C8">
        <w:t xml:space="preserve">SUDAC </w:t>
      </w:r>
    </w:p>
    <w:p w:rsidRDefault="002E7EC8" w:rsidP="002E7EC8" w:rsidR="002E7EC8" w:rsidRPr="00D628C8"/>
    <w:p w:rsidRDefault="002E7EC8" w:rsidP="002E7EC8" w:rsidR="002E7EC8">
      <w:pPr>
        <w:jc w:val="center"/>
      </w:pPr>
      <w:r w:rsidRPr="00D628C8">
        <w:t>RJEŠAVA</w:t>
      </w:r>
    </w:p>
    <w:p w:rsidRDefault="002E7EC8" w:rsidP="002E7EC8" w:rsidR="002E7EC8"/>
    <w:p w:rsidRDefault="002E7EC8" w:rsidP="002E7EC8" w:rsidR="002E7EC8">
      <w:r>
        <w:tab/>
        <w:t xml:space="preserve">Utvrđuje se da je ponuditelj </w:t>
      </w:r>
      <w:r w:rsidR="003D2C95">
        <w:t xml:space="preserve">LINEA ARGENTUM J.D.O.O. </w:t>
      </w:r>
      <w:r>
        <w:t xml:space="preserve"> ponudio najveći iznos predmet 3</w:t>
      </w:r>
      <w:r w:rsidR="003D2C95">
        <w:t>56</w:t>
      </w:r>
      <w:r>
        <w:t xml:space="preserve">. u iznosu od </w:t>
      </w:r>
      <w:r w:rsidR="003D2C95">
        <w:t>144,00</w:t>
      </w:r>
      <w:r>
        <w:t xml:space="preserve"> kuna, te mu se isti dosuđuje.</w:t>
      </w:r>
    </w:p>
    <w:p w:rsidRDefault="003D2C95" w:rsidP="002E7EC8" w:rsidR="003D2C95"/>
    <w:p w:rsidRDefault="003D2C95" w:rsidP="003D2C95" w:rsidR="003D2C95">
      <w:pPr>
        <w:pStyle w:val="Bezproreda"/>
      </w:pPr>
      <w:r>
        <w:t xml:space="preserve">Pristupa se dražbi za predmet broj 357. ormar metalni manji 4 komad, procijene vrijednosti </w:t>
      </w:r>
      <w:r w:rsidR="001D7A09">
        <w:t xml:space="preserve">200,00 </w:t>
      </w:r>
      <w:r>
        <w:t xml:space="preserve"> kuna</w:t>
      </w:r>
      <w:r w:rsidR="001D7A09">
        <w:t xml:space="preserve"> za sva 4 komada, </w:t>
      </w:r>
      <w:r>
        <w:t xml:space="preserve">po početnoj cijeni od </w:t>
      </w:r>
      <w:r w:rsidR="001D7A09">
        <w:t xml:space="preserve">134, 00 kuna, predmet prodaje su sva 4 komada zajedno. </w:t>
      </w:r>
      <w:r>
        <w:t xml:space="preserve"> </w:t>
      </w:r>
    </w:p>
    <w:p w:rsidRDefault="003D2C95" w:rsidP="003D2C95" w:rsidR="003D2C95">
      <w:pPr>
        <w:pStyle w:val="Bezproreda"/>
      </w:pPr>
    </w:p>
    <w:p w:rsidRDefault="001D7A09" w:rsidP="001D7A09" w:rsidR="001D7A09">
      <w:pPr>
        <w:pStyle w:val="Bezproreda"/>
      </w:pPr>
      <w:r>
        <w:t xml:space="preserve">Ponuditelj VILSTROJ d.o.o. nudi 134,00 kune. </w:t>
      </w:r>
    </w:p>
    <w:p w:rsidRDefault="001D7A09" w:rsidP="001D7A09" w:rsidR="001D7A09">
      <w:pPr>
        <w:pStyle w:val="Bezproreda"/>
      </w:pPr>
      <w:r>
        <w:t xml:space="preserve">LINEA ARGENTUM j.d.o.o. nudi 144,00 kuna.  </w:t>
      </w:r>
    </w:p>
    <w:p w:rsidRDefault="001D7A09" w:rsidP="001D7A09" w:rsidR="001D7A09">
      <w:pPr>
        <w:pStyle w:val="Bezproreda"/>
      </w:pPr>
      <w:r>
        <w:t xml:space="preserve">Medica odustaje. </w:t>
      </w:r>
    </w:p>
    <w:p w:rsidRDefault="001D7A09" w:rsidP="001D7A09" w:rsidR="001D7A09">
      <w:pPr>
        <w:pStyle w:val="Bezproreda"/>
      </w:pPr>
      <w:r>
        <w:t xml:space="preserve">VILSTROJ odustaje.  </w:t>
      </w:r>
    </w:p>
    <w:p w:rsidRDefault="003D2C95" w:rsidP="003D2C95" w:rsidR="003D2C95">
      <w:pPr>
        <w:pStyle w:val="Bezproreda"/>
      </w:pPr>
    </w:p>
    <w:p w:rsidRDefault="003D2C95" w:rsidP="003D2C95" w:rsidR="003D2C95" w:rsidRPr="00D628C8">
      <w:r w:rsidRPr="00D628C8">
        <w:t xml:space="preserve">SUDAC </w:t>
      </w:r>
    </w:p>
    <w:p w:rsidRDefault="003D2C95" w:rsidP="003D2C95" w:rsidR="003D2C95" w:rsidRPr="00D628C8"/>
    <w:p w:rsidRDefault="003D2C95" w:rsidP="003D2C95" w:rsidR="003D2C95">
      <w:pPr>
        <w:jc w:val="center"/>
      </w:pPr>
      <w:r w:rsidRPr="00D628C8">
        <w:t>RJEŠAVA</w:t>
      </w:r>
    </w:p>
    <w:p w:rsidRDefault="003D2C95" w:rsidP="003D2C95" w:rsidR="003D2C95"/>
    <w:p w:rsidRDefault="003D2C95" w:rsidP="000076AD" w:rsidR="002E7EC8">
      <w:r>
        <w:tab/>
      </w:r>
      <w:r w:rsidR="001D7A09">
        <w:t>Utvrđuje se da je ponuditelj LINEA ARGENTUM J.D.O.O.  ponudio najveći iznos predmet 357. u iznosu od 144,00 kuna, te mu se isti dosuđuje.</w:t>
      </w:r>
    </w:p>
    <w:p w:rsidRDefault="000076AD" w:rsidP="007F238F" w:rsidR="000076AD"/>
    <w:p w:rsidRDefault="00634CD7" w:rsidP="00634CD7" w:rsidR="00634CD7">
      <w:pPr>
        <w:pStyle w:val="Bezproreda"/>
      </w:pPr>
      <w:r>
        <w:t xml:space="preserve">Pristupa se dražbi za predmet broj 358. ormar metalni 1 komad, procijene vrijednosti 250,00 kuna, po početnoj cijeni  od 167,00 kuna. </w:t>
      </w:r>
    </w:p>
    <w:p w:rsidRDefault="00634CD7" w:rsidP="00634CD7" w:rsidR="00634CD7">
      <w:pPr>
        <w:pStyle w:val="Bezproreda"/>
      </w:pPr>
    </w:p>
    <w:p w:rsidRDefault="00634CD7" w:rsidP="00634CD7" w:rsidR="00634CD7">
      <w:pPr>
        <w:pStyle w:val="Bezproreda"/>
      </w:pPr>
    </w:p>
    <w:p w:rsidRDefault="00634CD7" w:rsidP="00634CD7" w:rsidR="00634CD7">
      <w:pPr>
        <w:pStyle w:val="Bezproreda"/>
      </w:pPr>
      <w:r>
        <w:t xml:space="preserve">LINEA ARGENTUM nudi 167,00 kuna. </w:t>
      </w:r>
    </w:p>
    <w:p w:rsidRDefault="00634CD7" w:rsidP="00634CD7" w:rsidR="00634CD7">
      <w:pPr>
        <w:pStyle w:val="Bezproreda"/>
      </w:pPr>
    </w:p>
    <w:p w:rsidRDefault="0005650A" w:rsidP="00634CD7" w:rsidR="00634CD7" w:rsidRPr="00D628C8">
      <w:r>
        <w:tab/>
      </w:r>
      <w:r w:rsidR="00634CD7" w:rsidRPr="00D628C8">
        <w:t xml:space="preserve">SUDAC </w:t>
      </w:r>
    </w:p>
    <w:p w:rsidRDefault="00634CD7" w:rsidP="00634CD7" w:rsidR="00634CD7" w:rsidRPr="00D628C8"/>
    <w:p w:rsidRDefault="00634CD7" w:rsidP="00634CD7" w:rsidR="00634CD7">
      <w:pPr>
        <w:jc w:val="center"/>
      </w:pPr>
      <w:r w:rsidRPr="00D628C8">
        <w:t>RJEŠAVA</w:t>
      </w:r>
    </w:p>
    <w:p w:rsidRDefault="00634CD7" w:rsidP="00634CD7" w:rsidR="00634CD7"/>
    <w:p w:rsidRDefault="00634CD7" w:rsidP="00634CD7" w:rsidR="00634CD7">
      <w:r>
        <w:tab/>
        <w:t xml:space="preserve">Utvrđuje se da je ponuditelj LINEA ARGENTUM j.d.o.o. ponudio najveći iznos predmet 358. u iznosu od </w:t>
      </w:r>
      <w:r w:rsidR="0005650A">
        <w:t>167</w:t>
      </w:r>
      <w:r>
        <w:t>,00 kuna, te mu se isti dosuđuje.</w:t>
      </w:r>
    </w:p>
    <w:p w:rsidRDefault="0005650A" w:rsidP="00634CD7" w:rsidR="0005650A"/>
    <w:p w:rsidRDefault="0005650A" w:rsidP="0005650A" w:rsidR="0005650A">
      <w:pPr>
        <w:pStyle w:val="Bezproreda"/>
      </w:pPr>
      <w:r>
        <w:t xml:space="preserve">Pristupa se dražbi za predmet broj 363. motalica2 1 komad, procijene vrijednosti 8.000,00 kuna, po početnoj cijeni od 5.334,00 kuna. </w:t>
      </w:r>
    </w:p>
    <w:p w:rsidRDefault="0005650A" w:rsidP="0005650A" w:rsidR="0005650A">
      <w:pPr>
        <w:pStyle w:val="Bezproreda"/>
      </w:pPr>
    </w:p>
    <w:p w:rsidRDefault="0005650A" w:rsidP="0005650A" w:rsidR="0005650A">
      <w:pPr>
        <w:pStyle w:val="Bezproreda"/>
      </w:pPr>
      <w:r>
        <w:t xml:space="preserve">Ponuditelj VILSTROJ d.o.o. odustaje.  </w:t>
      </w:r>
    </w:p>
    <w:p w:rsidRDefault="0005650A" w:rsidP="0005650A" w:rsidR="0005650A">
      <w:pPr>
        <w:pStyle w:val="Bezproreda"/>
      </w:pPr>
    </w:p>
    <w:p w:rsidRDefault="0005650A" w:rsidP="0005650A" w:rsidR="0005650A" w:rsidRPr="00D628C8">
      <w:r>
        <w:tab/>
      </w:r>
      <w:r w:rsidRPr="00D628C8">
        <w:t xml:space="preserve">SUDAC </w:t>
      </w:r>
    </w:p>
    <w:p w:rsidRDefault="0005650A" w:rsidP="0005650A" w:rsidR="0005650A" w:rsidRPr="00D628C8"/>
    <w:p w:rsidRDefault="0005650A" w:rsidP="0005650A" w:rsidR="0005650A">
      <w:pPr>
        <w:jc w:val="center"/>
      </w:pPr>
      <w:r w:rsidRPr="00D628C8">
        <w:t>RJEŠAVA</w:t>
      </w:r>
    </w:p>
    <w:p w:rsidRDefault="0005650A" w:rsidP="0005650A" w:rsidR="0005650A"/>
    <w:p w:rsidRDefault="0005650A" w:rsidP="0005650A" w:rsidR="0005650A">
      <w:r>
        <w:tab/>
        <w:t xml:space="preserve">Utvrđuje se da javna dražba za predmet 363. nije uspjela. </w:t>
      </w:r>
    </w:p>
    <w:p w:rsidRDefault="0005650A" w:rsidP="0005650A" w:rsidR="0005650A"/>
    <w:p w:rsidRDefault="0005650A" w:rsidP="0005650A" w:rsidR="0005650A">
      <w:pPr>
        <w:pStyle w:val="Bezproreda"/>
      </w:pPr>
      <w:r>
        <w:t xml:space="preserve">Pristupa se dražbi za predmet broj </w:t>
      </w:r>
      <w:r w:rsidR="00EE74EE">
        <w:t>371</w:t>
      </w:r>
      <w:r>
        <w:t xml:space="preserve">. </w:t>
      </w:r>
      <w:r w:rsidR="00EE74EE">
        <w:t>ventilacija</w:t>
      </w:r>
      <w:r>
        <w:t xml:space="preserve"> 1 komad, procijene vrijednosti </w:t>
      </w:r>
      <w:r w:rsidR="00EE74EE">
        <w:t>500,00</w:t>
      </w:r>
      <w:r>
        <w:t xml:space="preserve"> kuna, po početnoj cijeni od </w:t>
      </w:r>
      <w:r w:rsidR="00EE74EE">
        <w:t>334,00</w:t>
      </w:r>
      <w:r>
        <w:t xml:space="preserve"> kuna. </w:t>
      </w:r>
    </w:p>
    <w:p w:rsidRDefault="0005650A" w:rsidP="0005650A" w:rsidR="0005650A">
      <w:pPr>
        <w:pStyle w:val="Bezproreda"/>
      </w:pPr>
    </w:p>
    <w:p w:rsidRDefault="00EE74EE" w:rsidP="0005650A" w:rsidR="00EE74EE">
      <w:pPr>
        <w:pStyle w:val="Bezproreda"/>
      </w:pPr>
    </w:p>
    <w:p w:rsidRDefault="00EE74EE" w:rsidP="0005650A" w:rsidR="00EE74EE">
      <w:pPr>
        <w:pStyle w:val="Bezproreda"/>
      </w:pPr>
      <w:r>
        <w:t xml:space="preserve">LINEA ARGENTUM nudi 334,00 kuna. </w:t>
      </w:r>
    </w:p>
    <w:p w:rsidRDefault="0005650A" w:rsidP="0005650A" w:rsidR="0005650A">
      <w:pPr>
        <w:pStyle w:val="Bezproreda"/>
      </w:pPr>
    </w:p>
    <w:p w:rsidRDefault="0005650A" w:rsidP="0005650A" w:rsidR="0005650A" w:rsidRPr="00D628C8">
      <w:r w:rsidRPr="00D628C8">
        <w:t xml:space="preserve">SUDAC </w:t>
      </w:r>
    </w:p>
    <w:p w:rsidRDefault="0005650A" w:rsidP="0005650A" w:rsidR="0005650A" w:rsidRPr="00D628C8"/>
    <w:p w:rsidRDefault="0005650A" w:rsidP="0005650A" w:rsidR="0005650A">
      <w:pPr>
        <w:jc w:val="center"/>
      </w:pPr>
      <w:r w:rsidRPr="00D628C8">
        <w:t>RJEŠAVA</w:t>
      </w:r>
    </w:p>
    <w:p w:rsidRDefault="0005650A" w:rsidP="0005650A" w:rsidR="0005650A"/>
    <w:p w:rsidRDefault="0005650A" w:rsidP="0005650A" w:rsidR="0005650A">
      <w:r>
        <w:tab/>
        <w:t xml:space="preserve">Utvrđuje se da je ponuditelj </w:t>
      </w:r>
      <w:r w:rsidR="00EE74EE">
        <w:t xml:space="preserve">LINEA ARGENTUM j.d.o.o. </w:t>
      </w:r>
      <w:r>
        <w:t xml:space="preserve"> ponudio najveći iznos predmet </w:t>
      </w:r>
      <w:r w:rsidR="00EE74EE">
        <w:t>334</w:t>
      </w:r>
      <w:r>
        <w:t xml:space="preserve">. u iznosu od </w:t>
      </w:r>
      <w:r w:rsidR="00EE74EE">
        <w:t>334,00</w:t>
      </w:r>
      <w:r>
        <w:t xml:space="preserve"> kuna, te mu se isti dosuđuje.</w:t>
      </w:r>
    </w:p>
    <w:p w:rsidRDefault="00EE74EE" w:rsidP="0005650A" w:rsidR="00EE74EE"/>
    <w:p w:rsidRDefault="00EE74EE" w:rsidP="00EE74EE" w:rsidR="00EE74EE">
      <w:pPr>
        <w:pStyle w:val="Bezproreda"/>
      </w:pPr>
      <w:r>
        <w:t xml:space="preserve">Pristupa se dražbi za predmet broj </w:t>
      </w:r>
      <w:r w:rsidR="00573959">
        <w:t>364</w:t>
      </w:r>
      <w:r>
        <w:t xml:space="preserve">. </w:t>
      </w:r>
      <w:r w:rsidR="00573959">
        <w:t>ručna preša</w:t>
      </w:r>
      <w:r>
        <w:t xml:space="preserve"> 1 komad, procijene vrijednosti </w:t>
      </w:r>
      <w:r w:rsidR="00573959">
        <w:t>5</w:t>
      </w:r>
      <w:r>
        <w:t xml:space="preserve">.000,00 kuna, po početnoj cijeni od </w:t>
      </w:r>
      <w:r w:rsidR="00573959">
        <w:t>3</w:t>
      </w:r>
      <w:r>
        <w:t>.</w:t>
      </w:r>
      <w:r w:rsidR="00573959">
        <w:t>334</w:t>
      </w:r>
      <w:r>
        <w:t xml:space="preserve">,00 kuna. </w:t>
      </w:r>
    </w:p>
    <w:p w:rsidRDefault="00EE74EE" w:rsidP="00EE74EE" w:rsidR="00EE74EE">
      <w:pPr>
        <w:pStyle w:val="Bezproreda"/>
      </w:pPr>
    </w:p>
    <w:p w:rsidRDefault="00EE74EE" w:rsidP="00EE74EE" w:rsidR="00EE74EE">
      <w:pPr>
        <w:pStyle w:val="Bezproreda"/>
      </w:pPr>
      <w:r>
        <w:t xml:space="preserve">Ponuditelj VILSTROJ d.o.o. nudi </w:t>
      </w:r>
      <w:r w:rsidR="00573959">
        <w:t xml:space="preserve">3.334, 00 kuna. </w:t>
      </w:r>
      <w:r>
        <w:t xml:space="preserve"> </w:t>
      </w:r>
    </w:p>
    <w:p w:rsidRDefault="00EE74EE" w:rsidP="00EE74EE" w:rsidR="00EE74EE">
      <w:pPr>
        <w:pStyle w:val="Bezproreda"/>
      </w:pPr>
    </w:p>
    <w:p w:rsidRDefault="00EE74EE" w:rsidP="00EE74EE" w:rsidR="00EE74EE" w:rsidRPr="00D628C8">
      <w:r w:rsidRPr="00D628C8">
        <w:t xml:space="preserve">SUDAC </w:t>
      </w:r>
    </w:p>
    <w:p w:rsidRDefault="00EE74EE" w:rsidP="00EE74EE" w:rsidR="00EE74EE" w:rsidRPr="00D628C8"/>
    <w:p w:rsidRDefault="00EE74EE" w:rsidP="00EE74EE" w:rsidR="00EE74EE">
      <w:pPr>
        <w:jc w:val="center"/>
      </w:pPr>
      <w:r w:rsidRPr="00D628C8">
        <w:t>RJEŠAVA</w:t>
      </w:r>
    </w:p>
    <w:p w:rsidRDefault="00EE74EE" w:rsidP="00EE74EE" w:rsidR="00EE74EE"/>
    <w:p w:rsidRDefault="00EE74EE" w:rsidP="00EE74EE" w:rsidR="00EE74EE">
      <w:r>
        <w:tab/>
        <w:t xml:space="preserve">Utvrđuje se da je ponuditelj VILSTROJ d.o.o. ponudio najveći iznos predmet </w:t>
      </w:r>
      <w:r w:rsidR="00573959">
        <w:t>364</w:t>
      </w:r>
      <w:r>
        <w:t xml:space="preserve">. u iznosu od </w:t>
      </w:r>
      <w:r w:rsidR="00573959">
        <w:t>3.334,00</w:t>
      </w:r>
      <w:r>
        <w:t xml:space="preserve"> kuna, te mu se isti dosuđuje.</w:t>
      </w:r>
    </w:p>
    <w:p w:rsidRDefault="00573959" w:rsidP="00EE74EE" w:rsidR="00573959"/>
    <w:p w:rsidRDefault="00573959" w:rsidP="00573959" w:rsidR="00573959">
      <w:pPr>
        <w:pStyle w:val="Bezproreda"/>
      </w:pPr>
      <w:r>
        <w:t xml:space="preserve">Pristupa se dražbi za predmet broj </w:t>
      </w:r>
      <w:r w:rsidR="00EF1C81">
        <w:t>374</w:t>
      </w:r>
      <w:r>
        <w:t xml:space="preserve">. </w:t>
      </w:r>
      <w:r w:rsidR="00EF1C81">
        <w:t xml:space="preserve">pila hps-280, </w:t>
      </w:r>
      <w:r>
        <w:t xml:space="preserve"> 1 komad, procijene vrijednosti </w:t>
      </w:r>
      <w:r w:rsidR="00EF1C81">
        <w:t>7.500</w:t>
      </w:r>
      <w:r>
        <w:t xml:space="preserve">,00 kuna, po početnoj cijeni od </w:t>
      </w:r>
      <w:r w:rsidR="00EF1C81">
        <w:t>5.000,00</w:t>
      </w:r>
      <w:r>
        <w:t xml:space="preserve"> kuna. </w:t>
      </w:r>
    </w:p>
    <w:p w:rsidRDefault="00573959" w:rsidP="00573959" w:rsidR="00573959">
      <w:pPr>
        <w:pStyle w:val="Bezproreda"/>
      </w:pPr>
    </w:p>
    <w:p w:rsidRDefault="00573959" w:rsidP="00573959" w:rsidR="00573959">
      <w:pPr>
        <w:pStyle w:val="Bezproreda"/>
      </w:pPr>
      <w:r>
        <w:t xml:space="preserve">Ponuditelj VILSTROJ d.o.o. nudi </w:t>
      </w:r>
      <w:r w:rsidR="00EF1C81">
        <w:t>5.000,00</w:t>
      </w:r>
      <w:r>
        <w:t xml:space="preserve"> kuna. </w:t>
      </w:r>
    </w:p>
    <w:p w:rsidRDefault="00573959" w:rsidP="00573959" w:rsidR="00573959">
      <w:pPr>
        <w:pStyle w:val="Bezproreda"/>
      </w:pPr>
      <w:r>
        <w:t xml:space="preserve">GAJANA KOP </w:t>
      </w:r>
      <w:r w:rsidR="00EF1C81">
        <w:t xml:space="preserve">nudi 5.010,00 kuna. </w:t>
      </w:r>
      <w:r>
        <w:t xml:space="preserve"> </w:t>
      </w:r>
    </w:p>
    <w:p w:rsidRDefault="00573959" w:rsidP="00573959" w:rsidR="00573959">
      <w:pPr>
        <w:pStyle w:val="Bezproreda"/>
      </w:pPr>
      <w:r>
        <w:t xml:space="preserve">Volaš odustaje. </w:t>
      </w:r>
    </w:p>
    <w:p w:rsidRDefault="00573959" w:rsidP="00573959" w:rsidR="00573959">
      <w:pPr>
        <w:pStyle w:val="Bezproreda"/>
      </w:pPr>
      <w:r>
        <w:t xml:space="preserve">AUTO PULS d.o.o. odustaje. </w:t>
      </w:r>
    </w:p>
    <w:p w:rsidRDefault="00573959" w:rsidP="00573959" w:rsidR="00573959">
      <w:pPr>
        <w:pStyle w:val="Bezproreda"/>
      </w:pPr>
      <w:r>
        <w:t xml:space="preserve">Marin Merlić odustaje. </w:t>
      </w:r>
    </w:p>
    <w:p w:rsidRDefault="00573959" w:rsidP="00573959" w:rsidR="00573959">
      <w:pPr>
        <w:pStyle w:val="Bezproreda"/>
      </w:pPr>
      <w:r>
        <w:t xml:space="preserve">Medica odustaje. </w:t>
      </w:r>
    </w:p>
    <w:p w:rsidRDefault="00EF1C81" w:rsidP="00573959" w:rsidR="00EF1C81">
      <w:pPr>
        <w:pStyle w:val="Bezproreda"/>
      </w:pPr>
      <w:r>
        <w:t xml:space="preserve">VILSTROJ d.o.o. odustaje. </w:t>
      </w:r>
    </w:p>
    <w:p w:rsidRDefault="00573959" w:rsidP="00573959" w:rsidR="00573959">
      <w:pPr>
        <w:pStyle w:val="Bezproreda"/>
      </w:pPr>
    </w:p>
    <w:p w:rsidRDefault="00573959" w:rsidP="00573959" w:rsidR="00573959" w:rsidRPr="00D628C8">
      <w:r w:rsidRPr="00D628C8">
        <w:t xml:space="preserve">SUDAC </w:t>
      </w:r>
    </w:p>
    <w:p w:rsidRDefault="00573959" w:rsidP="00573959" w:rsidR="00573959" w:rsidRPr="00D628C8"/>
    <w:p w:rsidRDefault="00573959" w:rsidP="00573959" w:rsidR="00573959">
      <w:pPr>
        <w:jc w:val="center"/>
      </w:pPr>
      <w:r w:rsidRPr="00D628C8">
        <w:t>RJEŠAVA</w:t>
      </w:r>
    </w:p>
    <w:p w:rsidRDefault="00573959" w:rsidP="00573959" w:rsidR="00573959"/>
    <w:p w:rsidRDefault="00573959" w:rsidP="00573959" w:rsidR="00573959">
      <w:r>
        <w:tab/>
        <w:t xml:space="preserve">Utvrđuje se da je ponuditelj </w:t>
      </w:r>
      <w:r w:rsidR="00EF1C81">
        <w:t>GAJANAKOP</w:t>
      </w:r>
      <w:r>
        <w:t xml:space="preserve"> ponudio najveći iznos predmet </w:t>
      </w:r>
      <w:r w:rsidR="00EF1C81">
        <w:t>374</w:t>
      </w:r>
      <w:r>
        <w:t xml:space="preserve">. u iznosu od </w:t>
      </w:r>
      <w:r w:rsidR="00EF1C81">
        <w:t>5</w:t>
      </w:r>
      <w:r>
        <w:t>.010,00 kuna, te mu se isti dosuđuje.</w:t>
      </w:r>
    </w:p>
    <w:p w:rsidRDefault="00EF1C81" w:rsidP="00573959" w:rsidR="00EF1C81"/>
    <w:p w:rsidRDefault="00EF1C81" w:rsidP="00EF1C81" w:rsidR="00EF1C81">
      <w:pPr>
        <w:pStyle w:val="Bezproreda"/>
      </w:pPr>
      <w:r>
        <w:t xml:space="preserve">Pristupa se dražbi za predmet broj 378. hidraulična preša za stopice, 1 komad, procijene vrijednosti 2.000,00 kuna, po početnoj cijeni od </w:t>
      </w:r>
      <w:r w:rsidR="008B730E">
        <w:t>1.334</w:t>
      </w:r>
      <w:r>
        <w:t xml:space="preserve">,00 kuna. </w:t>
      </w:r>
    </w:p>
    <w:p w:rsidRDefault="00EF1C81" w:rsidP="00EF1C81" w:rsidR="00EF1C81">
      <w:pPr>
        <w:pStyle w:val="Bezproreda"/>
      </w:pPr>
    </w:p>
    <w:p w:rsidRDefault="00EF1C81" w:rsidP="00EF1C81" w:rsidR="00EF1C81">
      <w:pPr>
        <w:pStyle w:val="Bezproreda"/>
      </w:pPr>
      <w:r>
        <w:t xml:space="preserve">Ponuditelj VILSTROJ d.o.o. nudi </w:t>
      </w:r>
      <w:r w:rsidR="008B730E">
        <w:t>1.334</w:t>
      </w:r>
      <w:r>
        <w:t xml:space="preserve"> kuna. </w:t>
      </w:r>
    </w:p>
    <w:p w:rsidRDefault="00EF1C81" w:rsidP="00EF1C81" w:rsidR="00EF1C81">
      <w:pPr>
        <w:pStyle w:val="Bezproreda"/>
      </w:pPr>
      <w:r>
        <w:t xml:space="preserve">GAJANA KOP </w:t>
      </w:r>
      <w:r w:rsidR="008B730E">
        <w:t xml:space="preserve">nudi 1.344, 00 kuna. </w:t>
      </w:r>
      <w:r>
        <w:t xml:space="preserve"> </w:t>
      </w:r>
    </w:p>
    <w:p w:rsidRDefault="00EF1C81" w:rsidP="00EF1C81" w:rsidR="00EF1C81">
      <w:pPr>
        <w:pStyle w:val="Bezproreda"/>
      </w:pPr>
      <w:r>
        <w:t xml:space="preserve">Marin Merlić odustaje. </w:t>
      </w:r>
    </w:p>
    <w:p w:rsidRDefault="00EF1C81" w:rsidP="00EF1C81" w:rsidR="00EF1C81">
      <w:pPr>
        <w:pStyle w:val="Bezproreda"/>
      </w:pPr>
      <w:r>
        <w:t xml:space="preserve">Medica odustaje. </w:t>
      </w:r>
    </w:p>
    <w:p w:rsidRDefault="008B730E" w:rsidP="00EF1C81" w:rsidR="008B730E">
      <w:pPr>
        <w:pStyle w:val="Bezproreda"/>
      </w:pPr>
      <w:r>
        <w:t xml:space="preserve">VILSTROJ nudi 1.354,00 kuna. </w:t>
      </w:r>
    </w:p>
    <w:p w:rsidRDefault="008B730E" w:rsidP="00EF1C81" w:rsidR="008B730E">
      <w:pPr>
        <w:pStyle w:val="Bezproreda"/>
      </w:pPr>
      <w:r>
        <w:t xml:space="preserve">GAJAKOP odustaje. </w:t>
      </w:r>
    </w:p>
    <w:p w:rsidRDefault="00EF1C81" w:rsidP="00EF1C81" w:rsidR="00EF1C81">
      <w:pPr>
        <w:pStyle w:val="Bezproreda"/>
      </w:pPr>
    </w:p>
    <w:p w:rsidRDefault="00EF1C81" w:rsidP="00EF1C81" w:rsidR="00EF1C81" w:rsidRPr="00D628C8">
      <w:r w:rsidRPr="00D628C8">
        <w:t xml:space="preserve">SUDAC </w:t>
      </w:r>
    </w:p>
    <w:p w:rsidRDefault="00EF1C81" w:rsidP="00EF1C81" w:rsidR="00EF1C81" w:rsidRPr="00D628C8"/>
    <w:p w:rsidRDefault="00EF1C81" w:rsidP="00EF1C81" w:rsidR="00EF1C81">
      <w:pPr>
        <w:jc w:val="center"/>
      </w:pPr>
      <w:r w:rsidRPr="00D628C8">
        <w:t>RJEŠAVA</w:t>
      </w:r>
    </w:p>
    <w:p w:rsidRDefault="00EF1C81" w:rsidP="00EF1C81" w:rsidR="00EF1C81"/>
    <w:p w:rsidRDefault="00EF1C81" w:rsidP="00EF1C81" w:rsidR="00EF1C81">
      <w:r>
        <w:tab/>
        <w:t xml:space="preserve">Utvrđuje se da je ponuditelj VILSTROJ d.o.o. ponudio najveći iznos predmet </w:t>
      </w:r>
      <w:r w:rsidR="008B730E">
        <w:t>378</w:t>
      </w:r>
      <w:r>
        <w:t xml:space="preserve">. u iznosu od </w:t>
      </w:r>
      <w:r w:rsidR="008B730E">
        <w:t>1.354,00</w:t>
      </w:r>
      <w:r>
        <w:t xml:space="preserve"> kuna, te mu se isti dosuđuje.</w:t>
      </w:r>
    </w:p>
    <w:p w:rsidRDefault="00EF1C81" w:rsidP="00EF1C81" w:rsidR="00EF1C81"/>
    <w:p w:rsidRDefault="008B730E" w:rsidP="008B730E" w:rsidR="008B730E">
      <w:pPr>
        <w:pStyle w:val="Bezproreda"/>
      </w:pPr>
      <w:r>
        <w:t xml:space="preserve">Pristupa se dražbi za predmet broj </w:t>
      </w:r>
      <w:r w:rsidR="00522D61">
        <w:t>390</w:t>
      </w:r>
      <w:r>
        <w:t xml:space="preserve">. </w:t>
      </w:r>
      <w:r w:rsidR="00522D61">
        <w:t>preša,</w:t>
      </w:r>
      <w:r>
        <w:t xml:space="preserve"> 1 komad, procijene vrijednosti </w:t>
      </w:r>
      <w:r w:rsidR="00522D61">
        <w:t>4</w:t>
      </w:r>
      <w:r>
        <w:t xml:space="preserve">.000,00 kuna, po početnoj cijeni od </w:t>
      </w:r>
      <w:r w:rsidR="00522D61">
        <w:t>2.667</w:t>
      </w:r>
      <w:r>
        <w:t xml:space="preserve">,00 kuna. </w:t>
      </w:r>
    </w:p>
    <w:p w:rsidRDefault="008B730E" w:rsidP="008B730E" w:rsidR="008B730E">
      <w:pPr>
        <w:pStyle w:val="Bezproreda"/>
      </w:pPr>
    </w:p>
    <w:p w:rsidRDefault="008B730E" w:rsidP="008B730E" w:rsidR="008B730E">
      <w:pPr>
        <w:pStyle w:val="Bezproreda"/>
      </w:pPr>
      <w:r>
        <w:t xml:space="preserve">Ponuditelj VILSTROJ d.o.o. nudi </w:t>
      </w:r>
      <w:r w:rsidR="00522D61">
        <w:t>2.667,00</w:t>
      </w:r>
      <w:r>
        <w:t xml:space="preserve"> kuna. </w:t>
      </w:r>
    </w:p>
    <w:p w:rsidRDefault="008B730E" w:rsidP="008B730E" w:rsidR="008B730E">
      <w:pPr>
        <w:pStyle w:val="Bezproreda"/>
      </w:pPr>
      <w:r>
        <w:t xml:space="preserve">Volaš odustaje. </w:t>
      </w:r>
    </w:p>
    <w:p w:rsidRDefault="008B730E" w:rsidP="008B730E" w:rsidR="008B730E">
      <w:pPr>
        <w:pStyle w:val="Bezproreda"/>
      </w:pPr>
      <w:r>
        <w:t xml:space="preserve">AUTO PULS d.o.o. odustaje. </w:t>
      </w:r>
    </w:p>
    <w:p w:rsidRDefault="008B730E" w:rsidP="008B730E" w:rsidR="008B730E">
      <w:pPr>
        <w:pStyle w:val="Bezproreda"/>
      </w:pPr>
      <w:r>
        <w:t xml:space="preserve">Marin Merlić odustaje. </w:t>
      </w:r>
    </w:p>
    <w:p w:rsidRDefault="008B730E" w:rsidP="008B730E" w:rsidR="008B730E">
      <w:pPr>
        <w:pStyle w:val="Bezproreda"/>
      </w:pPr>
      <w:r>
        <w:t xml:space="preserve">Medica odustaje. </w:t>
      </w:r>
    </w:p>
    <w:p w:rsidRDefault="008B730E" w:rsidP="008B730E" w:rsidR="008B730E">
      <w:pPr>
        <w:pStyle w:val="Bezproreda"/>
      </w:pPr>
    </w:p>
    <w:p w:rsidRDefault="008B730E" w:rsidP="008B730E" w:rsidR="008B730E" w:rsidRPr="00D628C8">
      <w:r w:rsidRPr="00D628C8">
        <w:t xml:space="preserve">SUDAC </w:t>
      </w:r>
    </w:p>
    <w:p w:rsidRDefault="008B730E" w:rsidP="008B730E" w:rsidR="008B730E" w:rsidRPr="00D628C8"/>
    <w:p w:rsidRDefault="008B730E" w:rsidP="008B730E" w:rsidR="008B730E">
      <w:pPr>
        <w:jc w:val="center"/>
      </w:pPr>
      <w:r w:rsidRPr="00D628C8">
        <w:t>RJEŠAVA</w:t>
      </w:r>
    </w:p>
    <w:p w:rsidRDefault="008B730E" w:rsidP="008B730E" w:rsidR="008B730E"/>
    <w:p w:rsidRDefault="008B730E" w:rsidP="008B730E" w:rsidR="008B730E">
      <w:r>
        <w:tab/>
        <w:t xml:space="preserve">Utvrđuje se da je ponuditelj VILSTROJ d.o.o. ponudio najveći iznos predmet </w:t>
      </w:r>
      <w:r w:rsidR="00522D61">
        <w:t>390</w:t>
      </w:r>
      <w:r>
        <w:t>. u iznosu od 2.</w:t>
      </w:r>
      <w:r w:rsidR="00522D61">
        <w:t>667</w:t>
      </w:r>
      <w:r>
        <w:t>,00 kuna, te mu se isti dosuđuje.</w:t>
      </w:r>
    </w:p>
    <w:p w:rsidRDefault="00522D61" w:rsidP="008B730E" w:rsidR="00522D61"/>
    <w:p w:rsidRDefault="00522D61" w:rsidP="00522D61" w:rsidR="00522D61">
      <w:pPr>
        <w:pStyle w:val="Bezproreda"/>
      </w:pPr>
      <w:r>
        <w:t xml:space="preserve">Pristupa se dražbi za predmet broj </w:t>
      </w:r>
      <w:r w:rsidR="0092719C">
        <w:t>391</w:t>
      </w:r>
      <w:r>
        <w:t xml:space="preserve">. </w:t>
      </w:r>
      <w:r w:rsidR="0092719C">
        <w:t xml:space="preserve">peć </w:t>
      </w:r>
      <w:r>
        <w:t xml:space="preserve"> 1 komad, procijene vrijednosti </w:t>
      </w:r>
      <w:r w:rsidR="0092719C">
        <w:t>1.500</w:t>
      </w:r>
      <w:r>
        <w:t xml:space="preserve">,00 kuna, po početnoj cijeni </w:t>
      </w:r>
      <w:r w:rsidR="0092719C">
        <w:t xml:space="preserve"> od 1.</w:t>
      </w:r>
      <w:r>
        <w:t xml:space="preserve">000,00 kuna. </w:t>
      </w:r>
    </w:p>
    <w:p w:rsidRDefault="00522D61" w:rsidP="00522D61" w:rsidR="00522D61">
      <w:pPr>
        <w:pStyle w:val="Bezproreda"/>
      </w:pPr>
    </w:p>
    <w:p w:rsidRDefault="0092719C" w:rsidP="00522D61" w:rsidR="00522D61">
      <w:pPr>
        <w:pStyle w:val="Bezproreda"/>
      </w:pPr>
      <w:r>
        <w:t>Volaš nudi 1.000,00 kuna.</w:t>
      </w:r>
    </w:p>
    <w:p w:rsidRDefault="00522D61" w:rsidP="00522D61" w:rsidR="00522D61">
      <w:pPr>
        <w:pStyle w:val="Bezproreda"/>
      </w:pPr>
      <w:r>
        <w:t xml:space="preserve">AUTO PULS d.o.o. odustaje. </w:t>
      </w:r>
    </w:p>
    <w:p w:rsidRDefault="00522D61" w:rsidP="00522D61" w:rsidR="00522D61">
      <w:pPr>
        <w:pStyle w:val="Bezproreda"/>
      </w:pPr>
    </w:p>
    <w:p w:rsidRDefault="00522D61" w:rsidP="00522D61" w:rsidR="00522D61" w:rsidRPr="00D628C8">
      <w:r w:rsidRPr="00D628C8">
        <w:t xml:space="preserve">SUDAC </w:t>
      </w:r>
    </w:p>
    <w:p w:rsidRDefault="00522D61" w:rsidP="00522D61" w:rsidR="00522D61" w:rsidRPr="00D628C8"/>
    <w:p w:rsidRDefault="00522D61" w:rsidP="00522D61" w:rsidR="00522D61">
      <w:pPr>
        <w:jc w:val="center"/>
      </w:pPr>
      <w:r w:rsidRPr="00D628C8">
        <w:t>RJEŠAVA</w:t>
      </w:r>
    </w:p>
    <w:p w:rsidRDefault="00522D61" w:rsidP="00522D61" w:rsidR="00522D61"/>
    <w:p w:rsidRDefault="00522D61" w:rsidP="00522D61" w:rsidR="00522D61">
      <w:r>
        <w:tab/>
        <w:t xml:space="preserve">Utvrđuje se da je ponuditelj </w:t>
      </w:r>
      <w:r w:rsidR="0092719C">
        <w:t>MILORADU VOLAŠU</w:t>
      </w:r>
      <w:r>
        <w:t xml:space="preserve"> ponudio najveći iznos predmet </w:t>
      </w:r>
      <w:r w:rsidR="0092719C">
        <w:t>391</w:t>
      </w:r>
      <w:r>
        <w:t xml:space="preserve">. u iznosu od </w:t>
      </w:r>
      <w:r w:rsidR="0092719C">
        <w:t>1</w:t>
      </w:r>
      <w:r>
        <w:t>.0</w:t>
      </w:r>
      <w:r w:rsidR="0092719C">
        <w:t>00</w:t>
      </w:r>
      <w:r>
        <w:t>,00 kuna, te mu se isti dosuđuje.</w:t>
      </w:r>
    </w:p>
    <w:p w:rsidRDefault="00522D61" w:rsidP="00522D61" w:rsidR="00522D61"/>
    <w:p w:rsidRDefault="0092719C" w:rsidP="0092719C" w:rsidR="0092719C">
      <w:pPr>
        <w:pStyle w:val="Bezproreda"/>
      </w:pPr>
      <w:r>
        <w:t xml:space="preserve">Pristupa se dražbi za predmet broj 406. vaga, 1 komad, procijene vrijednosti </w:t>
      </w:r>
      <w:r w:rsidR="00BF0C91">
        <w:t>100</w:t>
      </w:r>
      <w:r>
        <w:t xml:space="preserve">,00 kuna, po početnoj cijeni od </w:t>
      </w:r>
      <w:r w:rsidR="00BF0C91">
        <w:t>67</w:t>
      </w:r>
      <w:r>
        <w:t xml:space="preserve">,00 kuna. </w:t>
      </w:r>
    </w:p>
    <w:p w:rsidRDefault="0092719C" w:rsidP="0092719C" w:rsidR="0092719C">
      <w:pPr>
        <w:pStyle w:val="Bezproreda"/>
      </w:pPr>
    </w:p>
    <w:p w:rsidRDefault="0092719C" w:rsidP="0092719C" w:rsidR="0092719C">
      <w:pPr>
        <w:pStyle w:val="Bezproreda"/>
      </w:pPr>
      <w:r>
        <w:t xml:space="preserve">Volaš </w:t>
      </w:r>
      <w:r w:rsidR="00BF0C91">
        <w:t xml:space="preserve">nudi 67,00 kuna. </w:t>
      </w:r>
      <w:r>
        <w:t xml:space="preserve"> </w:t>
      </w:r>
    </w:p>
    <w:p w:rsidRDefault="0092719C" w:rsidP="0092719C" w:rsidR="0092719C">
      <w:pPr>
        <w:pStyle w:val="Bezproreda"/>
      </w:pPr>
    </w:p>
    <w:p w:rsidRDefault="0092719C" w:rsidP="0092719C" w:rsidR="0092719C">
      <w:pPr>
        <w:pStyle w:val="Bezproreda"/>
      </w:pPr>
    </w:p>
    <w:p w:rsidRDefault="0092719C" w:rsidP="0092719C" w:rsidR="0092719C" w:rsidRPr="00D628C8">
      <w:r w:rsidRPr="00D628C8">
        <w:t xml:space="preserve">SUDAC </w:t>
      </w:r>
    </w:p>
    <w:p w:rsidRDefault="0092719C" w:rsidP="0092719C" w:rsidR="0092719C" w:rsidRPr="00D628C8"/>
    <w:p w:rsidRDefault="0092719C" w:rsidP="0092719C" w:rsidR="0092719C">
      <w:pPr>
        <w:jc w:val="center"/>
      </w:pPr>
      <w:r w:rsidRPr="00D628C8">
        <w:t>RJEŠAVA</w:t>
      </w:r>
    </w:p>
    <w:p w:rsidRDefault="0092719C" w:rsidP="0092719C" w:rsidR="0092719C"/>
    <w:p w:rsidRDefault="0092719C" w:rsidP="0092719C" w:rsidR="0092719C">
      <w:r>
        <w:tab/>
        <w:t xml:space="preserve">Utvrđuje se da je ponuditelj </w:t>
      </w:r>
      <w:r w:rsidR="00BF0C91">
        <w:t>MILORADU VOLAŠU</w:t>
      </w:r>
      <w:r>
        <w:t xml:space="preserve"> ponudio najveći iznos predmet </w:t>
      </w:r>
      <w:r w:rsidR="00BF0C91">
        <w:t>406</w:t>
      </w:r>
      <w:r>
        <w:t xml:space="preserve">. u iznosu od </w:t>
      </w:r>
      <w:r w:rsidR="00BF0C91">
        <w:t>67,</w:t>
      </w:r>
      <w:r>
        <w:t>00 kuna, te mu se isti dosuđuje.</w:t>
      </w:r>
    </w:p>
    <w:p w:rsidRDefault="00BF0C91" w:rsidP="0092719C" w:rsidR="00BF0C91"/>
    <w:p w:rsidRDefault="00BF0C91" w:rsidP="00BF0C91" w:rsidR="00BF0C91">
      <w:pPr>
        <w:pStyle w:val="Bezproreda"/>
      </w:pPr>
      <w:r>
        <w:t>Pris</w:t>
      </w:r>
      <w:r w:rsidR="0091297B">
        <w:t>tupa se dražbi za predmet broj 407</w:t>
      </w:r>
      <w:r>
        <w:t xml:space="preserve">. </w:t>
      </w:r>
      <w:r w:rsidR="0091297B">
        <w:t>STOL METALNI</w:t>
      </w:r>
      <w:r>
        <w:t xml:space="preserve"> 1 komad, procijene vrijednosti </w:t>
      </w:r>
      <w:r w:rsidR="0091297B">
        <w:t>250,00</w:t>
      </w:r>
      <w:r>
        <w:t xml:space="preserve"> kuna, po početnoj cijeni od </w:t>
      </w:r>
      <w:r w:rsidR="0091297B">
        <w:t>167,00kuna, 408. stol metalni, jedan komad, proc</w:t>
      </w:r>
      <w:r w:rsidR="00CC6E89">
        <w:t>ijenjena vrijednost</w:t>
      </w:r>
      <w:r w:rsidR="0091297B">
        <w:t xml:space="preserve"> 200,00 kuna, početna cijena 134,00 kuna, predmet 417. radni stol + škrip, jedan komad, procijenjena vrijednost 450,00 kuna, početna cijena </w:t>
      </w:r>
      <w:r w:rsidR="00CC6E89">
        <w:t xml:space="preserve">300,00 kuna, predmet 418. radni stol pokretni jedan komad, procijenjena vrijednost 250,00 kuna, početna cijena 167,00 kuna. </w:t>
      </w:r>
    </w:p>
    <w:p w:rsidRDefault="00BF0C91" w:rsidP="00BF0C91" w:rsidR="00BF0C91">
      <w:pPr>
        <w:pStyle w:val="Bezproreda"/>
      </w:pPr>
    </w:p>
    <w:p w:rsidRDefault="00BF0C91" w:rsidP="00BF0C91" w:rsidR="00BF0C91">
      <w:pPr>
        <w:pStyle w:val="Bezproreda"/>
      </w:pPr>
      <w:r>
        <w:t xml:space="preserve">Ponuditelj </w:t>
      </w:r>
      <w:r w:rsidR="00CC6E89">
        <w:t xml:space="preserve">LINEA ARGENTUM j.d.o.o. nudi za sve navedene predmete početni iznos.  </w:t>
      </w:r>
      <w:r>
        <w:t xml:space="preserve"> </w:t>
      </w:r>
    </w:p>
    <w:p w:rsidRDefault="00BF0C91" w:rsidP="00BF0C91" w:rsidR="00BF0C91">
      <w:pPr>
        <w:pStyle w:val="Bezproreda"/>
      </w:pPr>
    </w:p>
    <w:p w:rsidRDefault="00BF0C91" w:rsidP="00BF0C91" w:rsidR="00BF0C91" w:rsidRPr="00D628C8">
      <w:r w:rsidRPr="00D628C8">
        <w:t xml:space="preserve">SUDAC </w:t>
      </w:r>
    </w:p>
    <w:p w:rsidRDefault="00BF0C91" w:rsidP="00BF0C91" w:rsidR="00BF0C91" w:rsidRPr="00D628C8"/>
    <w:p w:rsidRDefault="00BF0C91" w:rsidP="00BF0C91" w:rsidR="00BF0C91">
      <w:pPr>
        <w:jc w:val="center"/>
      </w:pPr>
      <w:r w:rsidRPr="00D628C8">
        <w:t>RJEŠAVA</w:t>
      </w:r>
    </w:p>
    <w:p w:rsidRDefault="00BF0C91" w:rsidP="00BF0C91" w:rsidR="00BF0C91"/>
    <w:p w:rsidRDefault="00BF0C91" w:rsidP="00BF0C91" w:rsidR="00BF0C91">
      <w:r>
        <w:tab/>
        <w:t xml:space="preserve">Utvrđuje se da je ponuditelj </w:t>
      </w:r>
      <w:r w:rsidR="00676C2E">
        <w:t>LINEA ARGENTUM j.</w:t>
      </w:r>
      <w:r>
        <w:t xml:space="preserve">d.o.o. ponudio najveći iznos </w:t>
      </w:r>
      <w:r w:rsidR="00676C2E">
        <w:t xml:space="preserve">za predmet 407. od 167,00 kuna, 408. od 134,00 kune, 417. od 300,00 kuna, te 418. od 167,00 kuna, te mu se isti dosuđuju. </w:t>
      </w:r>
    </w:p>
    <w:p w:rsidRDefault="00676C2E" w:rsidP="00BF0C91" w:rsidR="00676C2E"/>
    <w:p w:rsidRDefault="00676C2E" w:rsidP="00676C2E" w:rsidR="00676C2E">
      <w:pPr>
        <w:pStyle w:val="Bezproreda"/>
      </w:pPr>
      <w:r>
        <w:t xml:space="preserve">Pristupa se dražbi za predmet broj </w:t>
      </w:r>
      <w:r w:rsidR="00834D50">
        <w:t>409</w:t>
      </w:r>
      <w:r>
        <w:t xml:space="preserve">. </w:t>
      </w:r>
      <w:r w:rsidR="00834D50">
        <w:t>savijačica,</w:t>
      </w:r>
      <w:r>
        <w:t xml:space="preserve"> 1 komad, procijene vrijednosti </w:t>
      </w:r>
      <w:r w:rsidR="00834D50">
        <w:t>25</w:t>
      </w:r>
      <w:r>
        <w:t xml:space="preserve">.000,00 kuna, po početnoj cijeni od </w:t>
      </w:r>
      <w:r w:rsidR="00834D50">
        <w:t>16.667,00</w:t>
      </w:r>
      <w:r>
        <w:t xml:space="preserve">,00 kuna. </w:t>
      </w:r>
    </w:p>
    <w:p w:rsidRDefault="00676C2E" w:rsidP="00676C2E" w:rsidR="00676C2E">
      <w:pPr>
        <w:pStyle w:val="Bezproreda"/>
      </w:pPr>
    </w:p>
    <w:p w:rsidRDefault="00676C2E" w:rsidP="00676C2E" w:rsidR="00676C2E">
      <w:pPr>
        <w:pStyle w:val="Bezproreda"/>
      </w:pPr>
      <w:r>
        <w:t xml:space="preserve">Ponuditelj VILSTROJ d.o.o. nudi </w:t>
      </w:r>
      <w:r w:rsidR="00834D50">
        <w:t xml:space="preserve">16.667,00 kuna. </w:t>
      </w:r>
    </w:p>
    <w:p w:rsidRDefault="00676C2E" w:rsidP="00676C2E" w:rsidR="00676C2E">
      <w:pPr>
        <w:pStyle w:val="Bezproreda"/>
      </w:pPr>
    </w:p>
    <w:p w:rsidRDefault="00676C2E" w:rsidP="00676C2E" w:rsidR="00676C2E" w:rsidRPr="00D628C8">
      <w:r w:rsidRPr="00D628C8">
        <w:t xml:space="preserve">SUDAC </w:t>
      </w:r>
    </w:p>
    <w:p w:rsidRDefault="00676C2E" w:rsidP="00676C2E" w:rsidR="00676C2E" w:rsidRPr="00D628C8"/>
    <w:p w:rsidRDefault="00676C2E" w:rsidP="00676C2E" w:rsidR="00676C2E">
      <w:pPr>
        <w:jc w:val="center"/>
      </w:pPr>
      <w:r w:rsidRPr="00D628C8">
        <w:t>RJEŠAVA</w:t>
      </w:r>
    </w:p>
    <w:p w:rsidRDefault="00676C2E" w:rsidP="00676C2E" w:rsidR="00676C2E"/>
    <w:p w:rsidRDefault="00676C2E" w:rsidP="00676C2E" w:rsidR="00676C2E">
      <w:r>
        <w:tab/>
        <w:t xml:space="preserve">Utvrđuje se da je ponuditelj VILSTROJ d.o.o. ponudio najveći iznos predmet </w:t>
      </w:r>
      <w:r w:rsidR="00834D50">
        <w:t>409</w:t>
      </w:r>
      <w:r>
        <w:t xml:space="preserve">. u iznosu od </w:t>
      </w:r>
      <w:r w:rsidR="00834D50">
        <w:t>16.667,00</w:t>
      </w:r>
      <w:r>
        <w:t xml:space="preserve"> kuna, te mu se isti dosuđuje.</w:t>
      </w:r>
    </w:p>
    <w:p w:rsidRDefault="00834D50" w:rsidP="00676C2E" w:rsidR="00834D50"/>
    <w:p w:rsidRDefault="00834D50" w:rsidP="00834D50" w:rsidR="00834D50">
      <w:pPr>
        <w:pStyle w:val="Bezproreda"/>
      </w:pPr>
      <w:r>
        <w:t xml:space="preserve">Pristupa se dražbi za predmet broj </w:t>
      </w:r>
      <w:r w:rsidR="00F03A85">
        <w:t>384</w:t>
      </w:r>
      <w:r>
        <w:t>.</w:t>
      </w:r>
      <w:r w:rsidR="00F03A85">
        <w:t>kabina za varenje,</w:t>
      </w:r>
      <w:r>
        <w:t xml:space="preserve"> 1 komad, procijene vrijednosti </w:t>
      </w:r>
      <w:r w:rsidR="00F03A85">
        <w:t>800</w:t>
      </w:r>
      <w:r>
        <w:t xml:space="preserve">,00 kuna, po početnoj cijeni od </w:t>
      </w:r>
      <w:r w:rsidR="00F03A85">
        <w:t>534</w:t>
      </w:r>
      <w:r>
        <w:t xml:space="preserve">,00 kuna. </w:t>
      </w:r>
    </w:p>
    <w:p w:rsidRDefault="00834D50" w:rsidP="00834D50" w:rsidR="00834D50">
      <w:pPr>
        <w:pStyle w:val="Bezproreda"/>
      </w:pPr>
    </w:p>
    <w:p w:rsidRDefault="00834D50" w:rsidP="00834D50" w:rsidR="00834D50">
      <w:pPr>
        <w:pStyle w:val="Bezproreda"/>
      </w:pPr>
      <w:r>
        <w:t xml:space="preserve">STROJAR </w:t>
      </w:r>
      <w:r w:rsidR="00F03A85">
        <w:t>nudi iznos od 535,00 kuna.</w:t>
      </w:r>
    </w:p>
    <w:p w:rsidRDefault="00834D50" w:rsidP="00834D50" w:rsidR="00834D50">
      <w:pPr>
        <w:pStyle w:val="Bezproreda"/>
      </w:pPr>
    </w:p>
    <w:p w:rsidRDefault="00834D50" w:rsidP="00834D50" w:rsidR="00834D50" w:rsidRPr="00D628C8">
      <w:r w:rsidRPr="00D628C8">
        <w:t xml:space="preserve">SUDAC </w:t>
      </w:r>
    </w:p>
    <w:p w:rsidRDefault="00834D50" w:rsidP="00834D50" w:rsidR="00834D50" w:rsidRPr="00D628C8"/>
    <w:p w:rsidRDefault="00834D50" w:rsidP="00834D50" w:rsidR="00834D50">
      <w:pPr>
        <w:jc w:val="center"/>
      </w:pPr>
      <w:r w:rsidRPr="00D628C8">
        <w:t>RJEŠAVA</w:t>
      </w:r>
    </w:p>
    <w:p w:rsidRDefault="00834D50" w:rsidP="00834D50" w:rsidR="00834D50"/>
    <w:p w:rsidRDefault="00834D50" w:rsidP="00834D50" w:rsidR="00834D50">
      <w:r>
        <w:tab/>
        <w:t xml:space="preserve">Utvrđuje se da je ponuditelj </w:t>
      </w:r>
      <w:r w:rsidR="00F03A85">
        <w:t>STROJARU</w:t>
      </w:r>
      <w:r>
        <w:t xml:space="preserve"> ponudio najveći iznos predmet </w:t>
      </w:r>
      <w:r w:rsidR="00F03A85">
        <w:t>384</w:t>
      </w:r>
      <w:r>
        <w:t xml:space="preserve">. u iznosu od </w:t>
      </w:r>
      <w:r w:rsidR="00F03A85">
        <w:t>535</w:t>
      </w:r>
      <w:r>
        <w:t>,00 kuna, te mu se isti dosuđuje.</w:t>
      </w:r>
    </w:p>
    <w:p w:rsidRDefault="00834D50" w:rsidP="00834D50" w:rsidR="00834D50"/>
    <w:p w:rsidRDefault="00F03A85" w:rsidP="00F03A85" w:rsidR="00F03A85">
      <w:pPr>
        <w:pStyle w:val="Bezproreda"/>
      </w:pPr>
      <w:r>
        <w:t xml:space="preserve">Pristupa se dražbi za predmet broj </w:t>
      </w:r>
      <w:r w:rsidR="00BE6FBD">
        <w:t>415</w:t>
      </w:r>
      <w:r>
        <w:t xml:space="preserve">. </w:t>
      </w:r>
      <w:r w:rsidR="00BE6FBD">
        <w:t>Ručni savijač lima,</w:t>
      </w:r>
      <w:r>
        <w:t xml:space="preserve"> 1 komad, procijene vrijednosti </w:t>
      </w:r>
      <w:r w:rsidR="00BE6FBD">
        <w:t>600,00</w:t>
      </w:r>
      <w:r>
        <w:t xml:space="preserve"> kuna, po početnoj cijeni od </w:t>
      </w:r>
      <w:r w:rsidR="00BE6FBD">
        <w:t>400</w:t>
      </w:r>
      <w:r>
        <w:t xml:space="preserve">,00 kuna. </w:t>
      </w:r>
    </w:p>
    <w:p w:rsidRDefault="00F03A85" w:rsidP="00F03A85" w:rsidR="00F03A85">
      <w:pPr>
        <w:pStyle w:val="Bezproreda"/>
      </w:pPr>
    </w:p>
    <w:p w:rsidRDefault="00F03A85" w:rsidP="00F03A85" w:rsidR="00BE6FBD">
      <w:pPr>
        <w:pStyle w:val="Bezproreda"/>
      </w:pPr>
      <w:r>
        <w:t xml:space="preserve">Ponuditelj VILSTROJ d.o.o. nudi </w:t>
      </w:r>
      <w:r w:rsidR="00BE6FBD">
        <w:t xml:space="preserve">400,00 kuna. </w:t>
      </w:r>
    </w:p>
    <w:p w:rsidRDefault="00BE6FBD" w:rsidP="00F03A85" w:rsidR="00F03A85">
      <w:pPr>
        <w:pStyle w:val="Bezproreda"/>
      </w:pPr>
      <w:r>
        <w:t xml:space="preserve">LINEA ARGENTUM j.d.o.o. odustaje. </w:t>
      </w:r>
      <w:r w:rsidR="00F03A85">
        <w:t xml:space="preserve"> </w:t>
      </w:r>
    </w:p>
    <w:p w:rsidRDefault="00F03A85" w:rsidP="00F03A85" w:rsidR="00F03A85">
      <w:pPr>
        <w:pStyle w:val="Bezproreda"/>
      </w:pPr>
    </w:p>
    <w:p w:rsidRDefault="00F03A85" w:rsidP="00F03A85" w:rsidR="00F03A85" w:rsidRPr="00D628C8">
      <w:r w:rsidRPr="00D628C8">
        <w:t xml:space="preserve">SUDAC </w:t>
      </w:r>
    </w:p>
    <w:p w:rsidRDefault="00F03A85" w:rsidP="00F03A85" w:rsidR="00F03A85" w:rsidRPr="00D628C8"/>
    <w:p w:rsidRDefault="00F03A85" w:rsidP="00F03A85" w:rsidR="00F03A85">
      <w:pPr>
        <w:jc w:val="center"/>
      </w:pPr>
      <w:r w:rsidRPr="00D628C8">
        <w:t>RJEŠAVA</w:t>
      </w:r>
    </w:p>
    <w:p w:rsidRDefault="00F03A85" w:rsidP="00F03A85" w:rsidR="00F03A85"/>
    <w:p w:rsidRDefault="00F03A85" w:rsidP="00F03A85" w:rsidR="00F03A85">
      <w:r>
        <w:tab/>
        <w:t xml:space="preserve">Utvrđuje se da je ponuditelj VILSTROJ d.o.o. ponudio najveći iznos predmet </w:t>
      </w:r>
      <w:r w:rsidR="00BE6FBD">
        <w:t>415</w:t>
      </w:r>
      <w:r>
        <w:t xml:space="preserve">. u iznosu od </w:t>
      </w:r>
      <w:r w:rsidR="00BE6FBD">
        <w:t>400</w:t>
      </w:r>
      <w:r>
        <w:t>,00 kuna, te mu se isti dosuđuje.</w:t>
      </w:r>
    </w:p>
    <w:p w:rsidRDefault="00F03A85" w:rsidP="00F03A85" w:rsidR="00F03A85"/>
    <w:p w:rsidRDefault="00834D50" w:rsidP="00676C2E" w:rsidR="00834D50"/>
    <w:p w:rsidRDefault="00BE6FBD" w:rsidP="00BE6FBD" w:rsidR="00BE6FBD">
      <w:pPr>
        <w:pStyle w:val="Bezproreda"/>
      </w:pPr>
      <w:r>
        <w:t xml:space="preserve">Pristupa se dražbi za predmet broj 416. stroj za zavarivanje lhm-130,  1 komad, procijene vrijednosti </w:t>
      </w:r>
      <w:r w:rsidR="00203A27">
        <w:t>300</w:t>
      </w:r>
      <w:r>
        <w:t xml:space="preserve">,00 kuna, po početnoj cijeni od </w:t>
      </w:r>
      <w:r w:rsidR="00203A27">
        <w:t>200</w:t>
      </w:r>
      <w:r>
        <w:t xml:space="preserve">,00 kuna. </w:t>
      </w:r>
    </w:p>
    <w:p w:rsidRDefault="00BE6FBD" w:rsidP="00BE6FBD" w:rsidR="00BE6FBD">
      <w:pPr>
        <w:pStyle w:val="Bezproreda"/>
      </w:pPr>
    </w:p>
    <w:p w:rsidRDefault="00BE6FBD" w:rsidP="00BE6FBD" w:rsidR="00BE6FBD">
      <w:pPr>
        <w:pStyle w:val="Bezproreda"/>
      </w:pPr>
      <w:r>
        <w:t xml:space="preserve">Ponuditelj VILSTROJ d.o.o. nudi </w:t>
      </w:r>
      <w:r w:rsidR="00203A27">
        <w:t>200,00</w:t>
      </w:r>
      <w:r>
        <w:t xml:space="preserve"> kuna. </w:t>
      </w:r>
    </w:p>
    <w:p w:rsidRDefault="00BE6FBD" w:rsidP="00BE6FBD" w:rsidR="00BE6FBD">
      <w:pPr>
        <w:pStyle w:val="Bezproreda"/>
      </w:pPr>
    </w:p>
    <w:p w:rsidRDefault="00BE6FBD" w:rsidP="00BE6FBD" w:rsidR="00BE6FBD" w:rsidRPr="00D628C8">
      <w:r w:rsidRPr="00D628C8">
        <w:t xml:space="preserve">SUDAC </w:t>
      </w:r>
    </w:p>
    <w:p w:rsidRDefault="00BE6FBD" w:rsidP="00BE6FBD" w:rsidR="00BE6FBD" w:rsidRPr="00D628C8"/>
    <w:p w:rsidRDefault="00BE6FBD" w:rsidP="00BE6FBD" w:rsidR="00BE6FBD">
      <w:pPr>
        <w:jc w:val="center"/>
      </w:pPr>
      <w:r w:rsidRPr="00D628C8">
        <w:t>RJEŠAVA</w:t>
      </w:r>
    </w:p>
    <w:p w:rsidRDefault="00BE6FBD" w:rsidP="00BE6FBD" w:rsidR="00BE6FBD"/>
    <w:p w:rsidRDefault="00BE6FBD" w:rsidP="00BE6FBD" w:rsidR="00BE6FBD">
      <w:r>
        <w:tab/>
        <w:t xml:space="preserve">Utvrđuje se da je ponuditelj VILSTROJ d.o.o. ponudio najveći iznos predmet </w:t>
      </w:r>
      <w:r w:rsidR="00203A27">
        <w:t>416.</w:t>
      </w:r>
      <w:r>
        <w:t xml:space="preserve"> u iznosu od </w:t>
      </w:r>
      <w:r w:rsidR="00203A27">
        <w:t>200</w:t>
      </w:r>
      <w:r>
        <w:t>,00 kuna, te mu se isti dosuđuje.</w:t>
      </w:r>
    </w:p>
    <w:p w:rsidRDefault="00BE6FBD" w:rsidP="00BE6FBD" w:rsidR="00BE6FBD"/>
    <w:p w:rsidRDefault="00203A27" w:rsidP="00203A27" w:rsidR="00203A27">
      <w:pPr>
        <w:pStyle w:val="Bezproreda"/>
      </w:pPr>
      <w:r>
        <w:t xml:space="preserve">Pristupa se dražbi za predmet broj 420. oprema za autogeno zavarivanje,  1 komad, procijene vrijednosti 500,00 kuna, po početnoj cijeni od 334,00 kuna. </w:t>
      </w:r>
    </w:p>
    <w:p w:rsidRDefault="00203A27" w:rsidP="00203A27" w:rsidR="00203A27">
      <w:pPr>
        <w:pStyle w:val="Bezproreda"/>
      </w:pPr>
    </w:p>
    <w:p w:rsidRDefault="00203A27" w:rsidP="00203A27" w:rsidR="00203A27">
      <w:pPr>
        <w:pStyle w:val="Bezproreda"/>
      </w:pPr>
      <w:r>
        <w:t xml:space="preserve">Ponuditelj VILSTROJ d.o.o. nudi 334,00 kuna. </w:t>
      </w:r>
    </w:p>
    <w:p w:rsidRDefault="00203A27" w:rsidP="00203A27" w:rsidR="00203A27">
      <w:pPr>
        <w:pStyle w:val="Bezproreda"/>
      </w:pPr>
    </w:p>
    <w:p w:rsidRDefault="00203A27" w:rsidP="00203A27" w:rsidR="00203A27" w:rsidRPr="00D628C8">
      <w:r w:rsidRPr="00D628C8">
        <w:t xml:space="preserve">SUDAC </w:t>
      </w:r>
    </w:p>
    <w:p w:rsidRDefault="00203A27" w:rsidP="00203A27" w:rsidR="00203A27" w:rsidRPr="00D628C8"/>
    <w:p w:rsidRDefault="00203A27" w:rsidP="00203A27" w:rsidR="00203A27">
      <w:pPr>
        <w:jc w:val="center"/>
      </w:pPr>
      <w:r w:rsidRPr="00D628C8">
        <w:t>RJEŠAVA</w:t>
      </w:r>
    </w:p>
    <w:p w:rsidRDefault="00203A27" w:rsidP="00203A27" w:rsidR="00203A27"/>
    <w:p w:rsidRDefault="00203A27" w:rsidP="00203A27" w:rsidR="00203A27">
      <w:r>
        <w:tab/>
        <w:t>Utvrđuje se da je ponuditelj VILSTROJ d.o.o. ponudio najveći iznos predmet 420. u iznosu od 334,00 kuna, te mu se isti dosuđuje.</w:t>
      </w:r>
    </w:p>
    <w:p w:rsidRDefault="00203A27" w:rsidP="00BE6FBD" w:rsidR="00203A27"/>
    <w:p w:rsidRDefault="00203A27" w:rsidP="00BE6FBD" w:rsidR="00203A27"/>
    <w:p w:rsidRDefault="00203A27" w:rsidP="00BE6FBD" w:rsidR="00203A27"/>
    <w:p w:rsidRDefault="00203A27" w:rsidP="00BE6FBD" w:rsidR="00203A27"/>
    <w:p w:rsidRDefault="00203A27" w:rsidP="00BE6FBD" w:rsidR="00203A27"/>
    <w:p w:rsidRDefault="00203A27" w:rsidP="00BE6FBD" w:rsidR="00203A27"/>
    <w:p w:rsidRDefault="00203A27" w:rsidP="00203A27" w:rsidR="00203A27">
      <w:pPr>
        <w:pStyle w:val="Bezproreda"/>
      </w:pPr>
      <w:r>
        <w:t xml:space="preserve">Pristupa se dražbi za predmet broj </w:t>
      </w:r>
      <w:r w:rsidR="003B4DCB">
        <w:t>423</w:t>
      </w:r>
      <w:r>
        <w:t>. bušilica</w:t>
      </w:r>
      <w:r w:rsidR="003B4DCB">
        <w:t xml:space="preserve"> iskra1 kom. </w:t>
      </w:r>
      <w:r>
        <w:t xml:space="preserve"> procijene vrijednosti </w:t>
      </w:r>
      <w:r w:rsidR="003B4DCB">
        <w:t>3</w:t>
      </w:r>
      <w:r>
        <w:t xml:space="preserve">00,00 kuna, po početnoj cijeni od </w:t>
      </w:r>
      <w:r w:rsidR="003B4DCB">
        <w:t>2</w:t>
      </w:r>
      <w:r>
        <w:t xml:space="preserve">00,00 kuna. </w:t>
      </w:r>
    </w:p>
    <w:p w:rsidRDefault="003B4DCB" w:rsidP="00203A27" w:rsidR="003B4DCB">
      <w:pPr>
        <w:pStyle w:val="Bezproreda"/>
      </w:pPr>
    </w:p>
    <w:p w:rsidRDefault="00203A27" w:rsidP="00203A27" w:rsidR="00203A27">
      <w:pPr>
        <w:pStyle w:val="Bezproreda"/>
      </w:pPr>
      <w:r>
        <w:t xml:space="preserve">STROJAR </w:t>
      </w:r>
      <w:r w:rsidR="003B4DCB">
        <w:t xml:space="preserve">nudi 200,00 kuna. </w:t>
      </w:r>
    </w:p>
    <w:p w:rsidRDefault="00203A27" w:rsidP="00203A27" w:rsidR="00203A27">
      <w:pPr>
        <w:pStyle w:val="Bezproreda"/>
      </w:pPr>
    </w:p>
    <w:p w:rsidRDefault="00203A27" w:rsidP="00203A27" w:rsidR="00203A27" w:rsidRPr="00D628C8">
      <w:r w:rsidRPr="00D628C8">
        <w:t xml:space="preserve">SUDAC </w:t>
      </w:r>
    </w:p>
    <w:p w:rsidRDefault="00203A27" w:rsidP="00203A27" w:rsidR="00203A27" w:rsidRPr="00D628C8"/>
    <w:p w:rsidRDefault="00203A27" w:rsidP="00203A27" w:rsidR="00203A27">
      <w:pPr>
        <w:jc w:val="center"/>
      </w:pPr>
      <w:r w:rsidRPr="00D628C8">
        <w:t>RJEŠAVA</w:t>
      </w:r>
    </w:p>
    <w:p w:rsidRDefault="00203A27" w:rsidP="00203A27" w:rsidR="00203A27"/>
    <w:p w:rsidRDefault="00203A27" w:rsidP="00203A27" w:rsidR="00203A27">
      <w:r>
        <w:tab/>
        <w:t xml:space="preserve">Utvrđuje se da je ponuditelj </w:t>
      </w:r>
      <w:r w:rsidR="003B4DCB">
        <w:t>STROJAR</w:t>
      </w:r>
      <w:r>
        <w:t xml:space="preserve"> ponudio najveći iznos predmet </w:t>
      </w:r>
      <w:r w:rsidR="003B4DCB">
        <w:t>423</w:t>
      </w:r>
      <w:r>
        <w:t xml:space="preserve">. redna bušilica, jedan komad  u iznosu od </w:t>
      </w:r>
      <w:r w:rsidR="003B4DCB">
        <w:t>200</w:t>
      </w:r>
      <w:r>
        <w:t>,00 kuna, te mu se isti dosuđuje.</w:t>
      </w:r>
    </w:p>
    <w:p w:rsidRDefault="00203A27" w:rsidP="00203A27" w:rsidR="00203A27"/>
    <w:p w:rsidRDefault="003B4DCB" w:rsidP="003B4DCB" w:rsidR="003B4DCB">
      <w:pPr>
        <w:pStyle w:val="Bezproreda"/>
      </w:pPr>
      <w:r>
        <w:t xml:space="preserve">Pristupa se dražbi za predmet broj </w:t>
      </w:r>
      <w:r w:rsidR="00836195">
        <w:t>424</w:t>
      </w:r>
      <w:r>
        <w:t xml:space="preserve">. </w:t>
      </w:r>
      <w:r w:rsidR="00836195">
        <w:t>TOP BOČNI</w:t>
      </w:r>
      <w:r>
        <w:t xml:space="preserve">  1 komad, procijene vrijednosti </w:t>
      </w:r>
      <w:r w:rsidR="00836195">
        <w:t>200</w:t>
      </w:r>
      <w:r>
        <w:t>,00 kuna, po početnoj cijeni od</w:t>
      </w:r>
      <w:r w:rsidR="00836195">
        <w:t xml:space="preserve"> 134</w:t>
      </w:r>
      <w:r>
        <w:t xml:space="preserve">,00 kuna. </w:t>
      </w:r>
    </w:p>
    <w:p w:rsidRDefault="003B4DCB" w:rsidP="003B4DCB" w:rsidR="003B4DCB">
      <w:pPr>
        <w:pStyle w:val="Bezproreda"/>
      </w:pPr>
    </w:p>
    <w:p w:rsidRDefault="003B4DCB" w:rsidP="003B4DCB" w:rsidR="003B4DCB">
      <w:pPr>
        <w:pStyle w:val="Bezproreda"/>
      </w:pPr>
      <w:r>
        <w:t xml:space="preserve">Ponuditelj VILSTROJ d.o.o. nudi </w:t>
      </w:r>
      <w:r w:rsidR="00836195">
        <w:t>134</w:t>
      </w:r>
      <w:r>
        <w:t xml:space="preserve">,00 kuna. </w:t>
      </w:r>
    </w:p>
    <w:p w:rsidRDefault="003B4DCB" w:rsidP="003B4DCB" w:rsidR="003B4DCB">
      <w:pPr>
        <w:pStyle w:val="Bezproreda"/>
      </w:pPr>
    </w:p>
    <w:p w:rsidRDefault="003B4DCB" w:rsidP="003B4DCB" w:rsidR="003B4DCB" w:rsidRPr="00D628C8">
      <w:r w:rsidRPr="00D628C8">
        <w:t xml:space="preserve">SUDAC </w:t>
      </w:r>
    </w:p>
    <w:p w:rsidRDefault="003B4DCB" w:rsidP="003B4DCB" w:rsidR="003B4DCB" w:rsidRPr="00D628C8"/>
    <w:p w:rsidRDefault="003B4DCB" w:rsidP="003B4DCB" w:rsidR="003B4DCB">
      <w:pPr>
        <w:jc w:val="center"/>
      </w:pPr>
      <w:r w:rsidRPr="00D628C8">
        <w:t>RJEŠAVA</w:t>
      </w:r>
    </w:p>
    <w:p w:rsidRDefault="003B4DCB" w:rsidP="003B4DCB" w:rsidR="003B4DCB"/>
    <w:p w:rsidRDefault="003B4DCB" w:rsidP="003B4DCB" w:rsidR="003B4DCB">
      <w:r>
        <w:tab/>
        <w:t xml:space="preserve">Utvrđuje se da je ponuditelj VILSTROJ d.o.o. ponudio najveći iznos predmet </w:t>
      </w:r>
      <w:r w:rsidR="00836195">
        <w:t>424</w:t>
      </w:r>
      <w:r>
        <w:t xml:space="preserve">. u iznosu od </w:t>
      </w:r>
      <w:r w:rsidR="00836195">
        <w:t>134</w:t>
      </w:r>
      <w:r>
        <w:t>,00 kuna, te mu se isti dosuđuje.</w:t>
      </w:r>
    </w:p>
    <w:p w:rsidRDefault="00676C2E" w:rsidP="00676C2E" w:rsidR="00676C2E"/>
    <w:p w:rsidRDefault="00836195" w:rsidP="00836195" w:rsidR="00836195">
      <w:pPr>
        <w:pStyle w:val="Bezproreda"/>
      </w:pPr>
      <w:r>
        <w:t xml:space="preserve">Pristupa se dražbi za predmet broj 427. brusilica mala, 1 komad, procijene vrijednosti 300,00 kuna, po početnoj cijeni od 200,00 kuna i predmet 429. bušilica iskra mala, 1 komad, procijenjene vrijednosti 300,00 kuna, početna cijena 200,00 kuna. </w:t>
      </w:r>
    </w:p>
    <w:p w:rsidRDefault="00836195" w:rsidP="00836195" w:rsidR="00836195">
      <w:pPr>
        <w:pStyle w:val="Bezproreda"/>
      </w:pPr>
    </w:p>
    <w:p w:rsidRDefault="00836195" w:rsidP="00836195" w:rsidR="00836195">
      <w:pPr>
        <w:pStyle w:val="Bezproreda"/>
      </w:pPr>
      <w:r>
        <w:t xml:space="preserve">Ponuditelj STROJAR za oba predmeta nudi početne cijene.  </w:t>
      </w:r>
    </w:p>
    <w:p w:rsidRDefault="00836195" w:rsidP="00836195" w:rsidR="00836195">
      <w:pPr>
        <w:pStyle w:val="Bezproreda"/>
      </w:pPr>
    </w:p>
    <w:p w:rsidRDefault="00836195" w:rsidP="00836195" w:rsidR="00836195" w:rsidRPr="00D628C8">
      <w:r w:rsidRPr="00D628C8">
        <w:t xml:space="preserve">SUDAC </w:t>
      </w:r>
    </w:p>
    <w:p w:rsidRDefault="00836195" w:rsidP="00836195" w:rsidR="00836195" w:rsidRPr="00D628C8"/>
    <w:p w:rsidRDefault="00836195" w:rsidP="00836195" w:rsidR="00836195">
      <w:pPr>
        <w:jc w:val="center"/>
      </w:pPr>
      <w:r w:rsidRPr="00D628C8">
        <w:t>RJEŠAVA</w:t>
      </w:r>
    </w:p>
    <w:p w:rsidRDefault="00836195" w:rsidP="00836195" w:rsidR="00836195"/>
    <w:p w:rsidRDefault="00836195" w:rsidP="00836195" w:rsidR="00836195">
      <w:r>
        <w:tab/>
        <w:t>Utvrđuje se da je ponuditelj STROJAR ponudio najveći iznos predmet 427. u iznosu od 200,00 kuna, i predmet 429. u iznosu od 200,00 kuna, te mu se isti dosuđuju.</w:t>
      </w:r>
    </w:p>
    <w:p w:rsidRDefault="00836195" w:rsidP="00676C2E" w:rsidR="00836195"/>
    <w:p w:rsidRDefault="00676C2E" w:rsidP="00BF0C91" w:rsidR="00676C2E"/>
    <w:p w:rsidRDefault="00836195" w:rsidP="009B2F6A" w:rsidR="009B2F6A">
      <w:pPr>
        <w:pStyle w:val="Bezproreda"/>
      </w:pPr>
      <w:r>
        <w:t xml:space="preserve">Pristupa se dražbi za predmet broj </w:t>
      </w:r>
      <w:r w:rsidR="009A3DDD">
        <w:t xml:space="preserve">435. stroj za kucanje brojeva, </w:t>
      </w:r>
      <w:r>
        <w:t xml:space="preserve">1 komad, procijene vrijednosti </w:t>
      </w:r>
      <w:r w:rsidR="009A3DDD">
        <w:t>800</w:t>
      </w:r>
      <w:r>
        <w:t xml:space="preserve">,00 kuna, po početnoj cijeni od </w:t>
      </w:r>
      <w:r w:rsidR="009A3DDD">
        <w:t xml:space="preserve">134,00 kuna, predmet broj 436. stalaža 3m , 7 komad, procijene vrijednosti 2.100,00 kuna, po početnoj cijeni za svih 7 komada od 1.400,00 kuna, predmet prodaje je svih 7 komada, predmet broj 451 škare za kabel, 2 komad, procijene vrijednosti 200,00 kuna, po početnoj cijeni za oba komada, od 134,00 kuna, predmet prodaje su oba komada, predmet broj 452. kliješta za stopice, 6 komad, procijene vrijednosti 360,00 kuna, po početnoj cijeni od </w:t>
      </w:r>
      <w:r w:rsidR="003F1624">
        <w:t xml:space="preserve">240,00 kuna, za svih 6 komada, predmet prodaje su svih 6 koada, predmet broj 455. pištolj za popmatice, 1 komad, procijene vrijednosti 500,00 kuna, po početnoj cijeni od 334,00 kuna, predmet broj 459. stalaža 3mx3m, 4 komada, , procijene vrijednosti 2.000,00 kuna, po početnoj cijeni od 1.334,00 kuna za sva 4 komada, predmet prodaje su sva 4 komada, predmet broj 460. stalaža 3mx2m, 1 komad, procijene vrijednosti </w:t>
      </w:r>
      <w:r w:rsidR="00367C32">
        <w:t>300</w:t>
      </w:r>
      <w:r w:rsidR="003F1624">
        <w:t xml:space="preserve">,00 kuna, po početnoj cijeni od </w:t>
      </w:r>
      <w:r w:rsidR="00367C32">
        <w:t>200,00 kuna, predmet broj 461. stalaža 2,5mx4m, 2 komad, procijene vrijednosti 1.200,00 kuna, po početnoj cijeni od 800,00 kuna, za oba komada, predmet prodaje su oba komada, predmet broj 46</w:t>
      </w:r>
      <w:r w:rsidR="00870D93">
        <w:t>2</w:t>
      </w:r>
      <w:r w:rsidR="00367C32">
        <w:t>. stalaža 4mx2</w:t>
      </w:r>
      <w:r w:rsidR="00870D93">
        <w:t>,4m</w:t>
      </w:r>
      <w:r w:rsidR="00367C32">
        <w:t xml:space="preserve">, 1 komad, procijene vrijednosti </w:t>
      </w:r>
      <w:r w:rsidR="00870D93">
        <w:t>700</w:t>
      </w:r>
      <w:r w:rsidR="00367C32">
        <w:t xml:space="preserve">,00 kuna, po početnoj cijeni od </w:t>
      </w:r>
      <w:r w:rsidR="00870D93">
        <w:t>467,00 kuna, predmet broj 532. stalaža 4,5 m, 1 komad, procijene vrijednosti 400,00 kuna, po početnoj cijeni od 267,00 kuna, predmet broj 533. metalne baje, 7 komad, procijene vrijednosti 210,00 kuna, po početnoj cijeni od 14</w:t>
      </w:r>
      <w:r w:rsidR="00E97626">
        <w:t xml:space="preserve">0,00 kuna za svih 7 komada, predmet prodaje su svih 7 komada, predmet broj 537. aparat za brušenje, 1 komad, procijene vrijednosti 100,00 kuna, po početnoj cijeni od 67,00 kuna, predmet broj </w:t>
      </w:r>
      <w:r w:rsidR="00C96889">
        <w:t>538</w:t>
      </w:r>
      <w:r w:rsidR="00E97626">
        <w:t xml:space="preserve">. </w:t>
      </w:r>
      <w:r w:rsidR="00C96889">
        <w:t>ormar za alat</w:t>
      </w:r>
      <w:r w:rsidR="00E97626">
        <w:t xml:space="preserve">, </w:t>
      </w:r>
      <w:r w:rsidR="00C96889">
        <w:t>6</w:t>
      </w:r>
      <w:r w:rsidR="00E97626">
        <w:t xml:space="preserve"> komad, procijene vrijednosti </w:t>
      </w:r>
      <w:r w:rsidR="00C96889">
        <w:t>300</w:t>
      </w:r>
      <w:r w:rsidR="00E97626">
        <w:t xml:space="preserve">,00 kuna, po početnoj cijeni od </w:t>
      </w:r>
      <w:r w:rsidR="00C96889">
        <w:t xml:space="preserve">200,00 kuna, za svih 6 komada, predmet prodaje su svih 6 komada, predmet broj 539. ormar za alat 4 komad, procijene vrijednosti 120,00 kuna, po početnoj cijeni od 80,00 kuna, za sva 4 komada, predmet prodaje su sva 4 komada, predmet broj </w:t>
      </w:r>
      <w:r w:rsidR="009B2F6A">
        <w:t>542</w:t>
      </w:r>
      <w:r w:rsidR="00C96889">
        <w:t xml:space="preserve">. </w:t>
      </w:r>
      <w:r w:rsidR="009B2F6A">
        <w:t>stol + škrip</w:t>
      </w:r>
      <w:r w:rsidR="00C96889">
        <w:t xml:space="preserve">, </w:t>
      </w:r>
      <w:r w:rsidR="009B2F6A">
        <w:t>2</w:t>
      </w:r>
      <w:r w:rsidR="00C96889">
        <w:t xml:space="preserve"> komad, procijene vrijednosti </w:t>
      </w:r>
      <w:r w:rsidR="009B2F6A">
        <w:t>300</w:t>
      </w:r>
      <w:r w:rsidR="00C96889">
        <w:t xml:space="preserve">,00 kuna, po početnoj cijeni od </w:t>
      </w:r>
      <w:r w:rsidR="009B2F6A">
        <w:t>200,00 kuna, za dva komada, predmet prodaje su dva komada, predmet broj 546. stroj za zavarivanje lda-275, 1 komad, procijene vrijednosti 3.000,00 kuna, po početnoj cijeni od 2.000,00 kuna. predmet broj 547. vaga</w:t>
      </w:r>
      <w:r w:rsidR="00050B3F">
        <w:t xml:space="preserve"> 50 kg</w:t>
      </w:r>
      <w:r w:rsidR="009B2F6A">
        <w:t xml:space="preserve">, 1 komad, procijene vrijednosti </w:t>
      </w:r>
      <w:r w:rsidR="00050B3F">
        <w:t>400</w:t>
      </w:r>
      <w:r w:rsidR="009B2F6A">
        <w:t>,</w:t>
      </w:r>
      <w:r w:rsidR="00050B3F">
        <w:t xml:space="preserve">00 kuna, po početnoj cijeni od 267,00 kuna, </w:t>
      </w:r>
    </w:p>
    <w:p w:rsidRDefault="00836195" w:rsidP="00836195" w:rsidR="00836195">
      <w:pPr>
        <w:pStyle w:val="Bezproreda"/>
      </w:pPr>
    </w:p>
    <w:p w:rsidRDefault="00836195" w:rsidP="00836195" w:rsidR="00836195">
      <w:pPr>
        <w:pStyle w:val="Bezproreda"/>
      </w:pPr>
    </w:p>
    <w:p w:rsidRDefault="00836195" w:rsidP="00836195" w:rsidR="00836195">
      <w:pPr>
        <w:pStyle w:val="Bezproreda"/>
      </w:pPr>
      <w:r>
        <w:t xml:space="preserve">Ponuditelj VILSTROJ d.o.o. </w:t>
      </w:r>
      <w:r w:rsidR="00050B3F">
        <w:t xml:space="preserve">za sve navedene cijene nudi početnu cijenu. </w:t>
      </w:r>
      <w:r>
        <w:t xml:space="preserve"> </w:t>
      </w:r>
    </w:p>
    <w:p w:rsidRDefault="00836195" w:rsidP="00836195" w:rsidR="00836195">
      <w:pPr>
        <w:pStyle w:val="Bezproreda"/>
      </w:pPr>
    </w:p>
    <w:p w:rsidRDefault="00836195" w:rsidP="00836195" w:rsidR="00836195" w:rsidRPr="00D628C8">
      <w:r w:rsidRPr="00D628C8">
        <w:t xml:space="preserve">SUDAC </w:t>
      </w:r>
    </w:p>
    <w:p w:rsidRDefault="00836195" w:rsidP="00836195" w:rsidR="00836195" w:rsidRPr="00D628C8"/>
    <w:p w:rsidRDefault="00836195" w:rsidP="00836195" w:rsidR="00836195">
      <w:pPr>
        <w:jc w:val="center"/>
      </w:pPr>
      <w:r w:rsidRPr="00D628C8">
        <w:t>RJEŠAVA</w:t>
      </w:r>
    </w:p>
    <w:p w:rsidRDefault="00836195" w:rsidP="00836195" w:rsidR="00836195"/>
    <w:p w:rsidRDefault="00836195" w:rsidP="00836195" w:rsidR="00836195">
      <w:r>
        <w:tab/>
        <w:t>Utvrđuje se da je ponuditelj VILSTROJ d.o.o. ponudio najveći iznos</w:t>
      </w:r>
      <w:r w:rsidR="00050B3F">
        <w:t xml:space="preserve"> za predmet 435. od 534,00 kune, za predmet 436. od 1.400,00 kuna, 451. od 134,00 kune, 452. od 240,00 kuna, 455. od 334,00 kuna, 459. od 1.334,00 kuna, 460. od 200,00 kuna, 461. od 800,00 kuna, 46</w:t>
      </w:r>
      <w:r w:rsidR="002B6E07">
        <w:t>2</w:t>
      </w:r>
      <w:r w:rsidR="00050B3F">
        <w:t xml:space="preserve">. od </w:t>
      </w:r>
      <w:r w:rsidR="002B6E07">
        <w:t>467,00 kuna, 532. od 267,00 kuna, 533. od 140,00 kuna, 537. od 67,00 kuna, 538. od 200,00 kuna, 539. od 800,00 kuna, 452. od 200,00 kuna, 546. od 2.000,00 kuna i 547. od 267,00 kuna</w:t>
      </w:r>
      <w:r>
        <w:t>, te mu se isti dosuđuj</w:t>
      </w:r>
      <w:r w:rsidR="002B6E07">
        <w:t xml:space="preserve">u. </w:t>
      </w:r>
    </w:p>
    <w:p w:rsidRDefault="004E6C30" w:rsidP="00836195" w:rsidR="004E6C30"/>
    <w:p w:rsidRDefault="007C7335" w:rsidP="007C7335" w:rsidR="007C7335">
      <w:pPr>
        <w:pStyle w:val="Bezproreda"/>
      </w:pPr>
      <w:r>
        <w:t xml:space="preserve">Pristupa se dražbi za predmet broj 562. 10 komad, procijene vrijednosti 300,00 kuna, po početnoj cijeni od 200,00 kuna, predmet prodaje je svih 10 komada, 563. 4 komada, procjenjene vrijednosti 1.200,00 kuna, po početnoj vrijednosti 800,00 </w:t>
      </w:r>
      <w:r w:rsidR="00107A32">
        <w:t xml:space="preserve">kuna, predemt prodaje su sva 4 komada, predmet 565. 1 komad, procijenjena vrijednost 250,00 kuna, početna cijena 167,00 kuna, predmet 566. 1 komad, procijenjena vrijednost 400,00 kuna, početna cijena </w:t>
      </w:r>
      <w:r w:rsidR="00DA3772">
        <w:t>267</w:t>
      </w:r>
      <w:r w:rsidR="00107A32">
        <w:t xml:space="preserve">,00 kuna, </w:t>
      </w:r>
      <w:r w:rsidR="00DA3772">
        <w:t xml:space="preserve">predmet 567. 1 komad, procijenjena vrijednost 600,00 kuna, početna cijena 400,00 kuna, predmet 568. 1 komad, procijenjena vrijednost 250,00 kuna, početna cijena 167,00 kuna, predmet 569. 1 komad, procijenjena vrijednost 220,00 kuna, početna cijena 147,00 kuna, predmet 570. 1 komad, procijenjena vrijednost 200,00 kuna, početna cijena </w:t>
      </w:r>
      <w:r w:rsidR="00184CF3">
        <w:t>134</w:t>
      </w:r>
      <w:r w:rsidR="00DA3772">
        <w:t xml:space="preserve">,00 kuna, </w:t>
      </w:r>
      <w:r w:rsidR="00184CF3">
        <w:t>predmet 571. 1 komad, procijenjena vrijednost 300,00 kuna, početna cijena 200,00 kuna, predmet 572. 1 komad, procijenjena vrijednost 150,00 kuna, početna cijena 100,00 kuna, predmet 573. 1 komad, procijenjena vrijednost 600,00 kuna, početna cijena 400,00 kuna, predmet 574. 6 komada, procijenjena vrijednost 3.000,00 kuna, početna cijena 2.000,00 kuna, predmet prodaje su svih 6 komada.</w:t>
      </w:r>
    </w:p>
    <w:p w:rsidRDefault="007C7335" w:rsidP="007C7335" w:rsidR="007C7335">
      <w:pPr>
        <w:pStyle w:val="Bezproreda"/>
      </w:pPr>
      <w:r>
        <w:t xml:space="preserve">Ponuditelj VILSTROJ d.o.o. </w:t>
      </w:r>
      <w:r w:rsidR="00184CF3">
        <w:t xml:space="preserve">za sve navedene predmete nudi početnu cijenu. </w:t>
      </w:r>
      <w:r>
        <w:t xml:space="preserve"> </w:t>
      </w:r>
    </w:p>
    <w:p w:rsidRDefault="007C7335" w:rsidP="007C7335" w:rsidR="007C7335">
      <w:pPr>
        <w:pStyle w:val="Bezproreda"/>
      </w:pPr>
    </w:p>
    <w:p w:rsidRDefault="007C7335" w:rsidP="007C7335" w:rsidR="007C7335" w:rsidRPr="00D628C8">
      <w:r w:rsidRPr="00D628C8">
        <w:t xml:space="preserve">SUDAC </w:t>
      </w:r>
    </w:p>
    <w:p w:rsidRDefault="007C7335" w:rsidP="007C7335" w:rsidR="007C7335" w:rsidRPr="00D628C8"/>
    <w:p w:rsidRDefault="007C7335" w:rsidP="007C7335" w:rsidR="007C7335">
      <w:pPr>
        <w:jc w:val="center"/>
      </w:pPr>
      <w:r w:rsidRPr="00D628C8">
        <w:t>RJEŠAVA</w:t>
      </w:r>
    </w:p>
    <w:p w:rsidRDefault="007C7335" w:rsidP="007C7335" w:rsidR="007C7335"/>
    <w:p w:rsidRDefault="007C7335" w:rsidP="007C7335" w:rsidR="007C7335">
      <w:r>
        <w:tab/>
        <w:t xml:space="preserve">Utvrđuje se da je ponuditelj VILSTROJ d.o.o. ponudio najveći iznos </w:t>
      </w:r>
      <w:r w:rsidR="007F3CED">
        <w:t xml:space="preserve">za </w:t>
      </w:r>
      <w:r>
        <w:t xml:space="preserve">predmet </w:t>
      </w:r>
      <w:r w:rsidR="007F3CED">
        <w:t>562</w:t>
      </w:r>
      <w:r>
        <w:t xml:space="preserve">. u iznosu od </w:t>
      </w:r>
      <w:r w:rsidR="007F3CED">
        <w:t>200</w:t>
      </w:r>
      <w:r>
        <w:t xml:space="preserve">,00 kuna, </w:t>
      </w:r>
      <w:r w:rsidR="007F3CED">
        <w:t xml:space="preserve">za predmet 563. u iznosu od 800,00 kuna, za predmet 564. u iznosu od 800,00 kuna, za predmet 565. u iznosu od 167,00 kuna, za predmet 566. u iznosu od 267,00 kuna, za predmet 567. u iznosu od 400,00 kuna, za predmet 568. u iznosu od 167,00 kuna, za predmet 569. u iznosu od 147,00 kuna, za predmet 570. u iznosu od 134,00 kuna, za predmet 571. u iznosu od 200,00 kuna, za predmet 572. u iznosu od 100,00 kuna, za predmet 573. u iznosu od 400,00 kuna, za predmet 574. u iznosu od 2.000,00 kuna </w:t>
      </w:r>
      <w:r>
        <w:t>te mu se isti dosuđuj</w:t>
      </w:r>
      <w:r w:rsidR="007F3CED">
        <w:t>u</w:t>
      </w:r>
      <w:r>
        <w:t>.</w:t>
      </w:r>
    </w:p>
    <w:p w:rsidRDefault="004E6C30" w:rsidP="00836195" w:rsidR="004E6C30"/>
    <w:p w:rsidRDefault="00BF0C91" w:rsidP="00BF0C91" w:rsidR="00BF0C91"/>
    <w:p w:rsidRDefault="000C467B" w:rsidP="000C467B" w:rsidR="000C467B">
      <w:pPr>
        <w:pStyle w:val="Bezproreda"/>
      </w:pPr>
      <w:r>
        <w:t xml:space="preserve">Pristupa se dražbi za predmet broj 561. euro košara 17 komada, procijene vrijednosti 850,00 kuna za svih 17 komada, po početnoj cijeni od 567,00 kuna za svih 17 komada, predmet prodaje je svih 17 komada. </w:t>
      </w:r>
    </w:p>
    <w:p w:rsidRDefault="000C467B" w:rsidP="000C467B" w:rsidR="000C467B">
      <w:pPr>
        <w:pStyle w:val="Bezproreda"/>
      </w:pPr>
    </w:p>
    <w:p w:rsidRDefault="000C467B" w:rsidP="000C467B" w:rsidR="000C467B">
      <w:pPr>
        <w:pStyle w:val="Bezproreda"/>
      </w:pPr>
      <w:r>
        <w:t xml:space="preserve">Ponuditelj VILSTROJ d.o.o. nudi 567,00 kuna </w:t>
      </w:r>
    </w:p>
    <w:p w:rsidRDefault="000C467B" w:rsidP="000C467B" w:rsidR="000C467B">
      <w:pPr>
        <w:pStyle w:val="Bezproreda"/>
      </w:pPr>
      <w:r>
        <w:t xml:space="preserve">AUTO PULS d.o.o. odustaje.  </w:t>
      </w:r>
    </w:p>
    <w:p w:rsidRDefault="000C467B" w:rsidP="000C467B" w:rsidR="000C467B">
      <w:pPr>
        <w:pStyle w:val="Bezproreda"/>
      </w:pPr>
    </w:p>
    <w:p w:rsidRDefault="000C467B" w:rsidP="000C467B" w:rsidR="000C467B" w:rsidRPr="00D628C8">
      <w:r w:rsidRPr="00D628C8">
        <w:t xml:space="preserve">SUDAC </w:t>
      </w:r>
    </w:p>
    <w:p w:rsidRDefault="000C467B" w:rsidP="000C467B" w:rsidR="000C467B" w:rsidRPr="00D628C8"/>
    <w:p w:rsidRDefault="000C467B" w:rsidP="000C467B" w:rsidR="000C467B">
      <w:pPr>
        <w:jc w:val="center"/>
      </w:pPr>
      <w:r w:rsidRPr="00D628C8">
        <w:t>RJEŠAVA</w:t>
      </w:r>
    </w:p>
    <w:p w:rsidRDefault="000C467B" w:rsidP="000C467B" w:rsidR="000C467B"/>
    <w:p w:rsidRDefault="000C467B" w:rsidP="000C467B" w:rsidR="000C467B">
      <w:r>
        <w:tab/>
        <w:t>Utvrđuje se da je ponuditelj VILSTROJ d.o.o. ponudio najveći iznos predmet 561. u iznosu od 567,00 kuna, te mu se isti dosuđuje.</w:t>
      </w:r>
    </w:p>
    <w:p w:rsidRDefault="00BF0C91" w:rsidP="0092719C" w:rsidR="00BF0C91"/>
    <w:p w:rsidRDefault="000C467B" w:rsidP="000C467B" w:rsidR="000C467B">
      <w:pPr>
        <w:pStyle w:val="Bezproreda"/>
      </w:pPr>
      <w:r>
        <w:t xml:space="preserve">Pristupa se dražbi za predmet broj </w:t>
      </w:r>
      <w:r w:rsidR="00096B79">
        <w:t>575</w:t>
      </w:r>
      <w:r>
        <w:t xml:space="preserve">. </w:t>
      </w:r>
      <w:r w:rsidR="00096B79">
        <w:t>brodski lim</w:t>
      </w:r>
      <w:r>
        <w:t xml:space="preserve">, 1 komad, procijene vrijednosti 600,00 kuna, po početnoj cijeni od 400,00 kuna. </w:t>
      </w:r>
    </w:p>
    <w:p w:rsidRDefault="000C467B" w:rsidP="000C467B" w:rsidR="000C467B">
      <w:pPr>
        <w:pStyle w:val="Bezproreda"/>
      </w:pPr>
    </w:p>
    <w:p w:rsidRDefault="000C467B" w:rsidP="000C467B" w:rsidR="000C467B">
      <w:pPr>
        <w:pStyle w:val="Bezproreda"/>
      </w:pPr>
      <w:r>
        <w:t>Ponuditelj VILSTROJ d.o.o. nudi 4</w:t>
      </w:r>
      <w:r w:rsidR="00096B79">
        <w:t>00</w:t>
      </w:r>
      <w:r>
        <w:t xml:space="preserve">,00 kuna. </w:t>
      </w:r>
    </w:p>
    <w:p w:rsidRDefault="00096B79" w:rsidP="000C467B" w:rsidR="00096B79">
      <w:pPr>
        <w:pStyle w:val="Bezproreda"/>
      </w:pPr>
      <w:r>
        <w:t>STROJAR nudi 410,00 kuna.</w:t>
      </w:r>
    </w:p>
    <w:p w:rsidRDefault="00096B79" w:rsidP="000C467B" w:rsidR="000C467B">
      <w:pPr>
        <w:pStyle w:val="Bezproreda"/>
      </w:pPr>
      <w:r>
        <w:t xml:space="preserve">VILSTROJ d.o.o. </w:t>
      </w:r>
      <w:r w:rsidR="000C467B">
        <w:t xml:space="preserve">odustaje.  </w:t>
      </w:r>
    </w:p>
    <w:p w:rsidRDefault="000C467B" w:rsidP="000C467B" w:rsidR="000C467B">
      <w:pPr>
        <w:pStyle w:val="Bezproreda"/>
      </w:pPr>
    </w:p>
    <w:p w:rsidRDefault="000C467B" w:rsidP="000C467B" w:rsidR="000C467B" w:rsidRPr="00D628C8">
      <w:r w:rsidRPr="00D628C8">
        <w:t xml:space="preserve">SUDAC </w:t>
      </w:r>
    </w:p>
    <w:p w:rsidRDefault="000C467B" w:rsidP="000C467B" w:rsidR="000C467B" w:rsidRPr="00D628C8"/>
    <w:p w:rsidRDefault="000C467B" w:rsidP="000C467B" w:rsidR="000C467B">
      <w:pPr>
        <w:jc w:val="center"/>
      </w:pPr>
      <w:r w:rsidRPr="00D628C8">
        <w:t>RJEŠAVA</w:t>
      </w:r>
    </w:p>
    <w:p w:rsidRDefault="000C467B" w:rsidP="000C467B" w:rsidR="000C467B"/>
    <w:p w:rsidRDefault="000C467B" w:rsidP="000C467B" w:rsidR="000C467B">
      <w:r>
        <w:tab/>
        <w:t xml:space="preserve">Utvrđuje se da je ponuditelj </w:t>
      </w:r>
      <w:r w:rsidR="00096B79">
        <w:t>STROJARU</w:t>
      </w:r>
      <w:r>
        <w:t xml:space="preserve"> ponudio najveći iznos predmet </w:t>
      </w:r>
      <w:r w:rsidR="00096B79">
        <w:t>5</w:t>
      </w:r>
      <w:r w:rsidR="0025526A">
        <w:t>75</w:t>
      </w:r>
      <w:r>
        <w:t>. u iznosu od 4</w:t>
      </w:r>
      <w:r w:rsidR="00096B79">
        <w:t>10</w:t>
      </w:r>
      <w:r>
        <w:t>,00 kuna, te mu se isti dosuđuje.</w:t>
      </w:r>
    </w:p>
    <w:p w:rsidRDefault="00096B79" w:rsidP="000C467B" w:rsidR="00096B79"/>
    <w:p w:rsidRDefault="00096B79" w:rsidP="00096B79" w:rsidR="00096B79">
      <w:pPr>
        <w:pStyle w:val="Bezproreda"/>
      </w:pPr>
      <w:r>
        <w:t xml:space="preserve">Pristupa se dražbi za predmet broj </w:t>
      </w:r>
      <w:r w:rsidR="00775940">
        <w:t>596</w:t>
      </w:r>
      <w:r>
        <w:t xml:space="preserve">. </w:t>
      </w:r>
      <w:r w:rsidR="00775940">
        <w:t>STALAŽA 4,5 M 17</w:t>
      </w:r>
      <w:r>
        <w:t xml:space="preserve"> komad, procijene vrijednosti </w:t>
      </w:r>
      <w:r w:rsidR="00775940">
        <w:t>7.650</w:t>
      </w:r>
      <w:r>
        <w:t xml:space="preserve">,00 kuna, po početnoj cijeni od </w:t>
      </w:r>
      <w:r w:rsidR="00775940">
        <w:t xml:space="preserve">5.100,00 kuna, za svih 17 komada, predmet prodaje su svih 17 komada, 597. stalaža 3m, 11 komada, po procijenjenoj vrijednosti od 3.300,00 kuna, početna cijena 2.200,00 kuna za svih 11 komada, predmet prodaje je svih 11 komada, i 598. stalaža 1,5 m, </w:t>
      </w:r>
      <w:r w:rsidR="0002218A">
        <w:t xml:space="preserve">8 komada, procijenjene vrijednosti 1.200,00 kuna, početne cijene 800,00 kuna za svih 8 komada, predmet prodaje je svih 8 komada. </w:t>
      </w:r>
      <w:r>
        <w:t xml:space="preserve"> </w:t>
      </w:r>
    </w:p>
    <w:p w:rsidRDefault="00096B79" w:rsidP="00096B79" w:rsidR="00096B79">
      <w:pPr>
        <w:pStyle w:val="Bezproreda"/>
      </w:pPr>
    </w:p>
    <w:p w:rsidRDefault="00096B79" w:rsidP="00096B79" w:rsidR="00096B79">
      <w:pPr>
        <w:pStyle w:val="Bezproreda"/>
      </w:pPr>
      <w:r>
        <w:t xml:space="preserve">Ponuditelj VILSTROJ d.o.o. </w:t>
      </w:r>
      <w:r w:rsidR="0002218A">
        <w:t xml:space="preserve">za navedene predmete </w:t>
      </w:r>
      <w:r>
        <w:t xml:space="preserve">nudi </w:t>
      </w:r>
      <w:r w:rsidR="0002218A">
        <w:t xml:space="preserve">početnu cijenu. </w:t>
      </w:r>
    </w:p>
    <w:p w:rsidRDefault="00096B79" w:rsidP="00096B79" w:rsidR="00096B79">
      <w:pPr>
        <w:pStyle w:val="Bezproreda"/>
      </w:pPr>
      <w:r>
        <w:t xml:space="preserve">LINEA ARGENTUM j.d.o.o. odustaje.  </w:t>
      </w:r>
    </w:p>
    <w:p w:rsidRDefault="00096B79" w:rsidP="00096B79" w:rsidR="00096B79">
      <w:pPr>
        <w:pStyle w:val="Bezproreda"/>
      </w:pPr>
    </w:p>
    <w:p w:rsidRDefault="00096B79" w:rsidP="00096B79" w:rsidR="00096B79" w:rsidRPr="00D628C8">
      <w:r w:rsidRPr="00D628C8">
        <w:t xml:space="preserve">SUDAC </w:t>
      </w:r>
    </w:p>
    <w:p w:rsidRDefault="00096B79" w:rsidP="00096B79" w:rsidR="00096B79" w:rsidRPr="00D628C8"/>
    <w:p w:rsidRDefault="00096B79" w:rsidP="00096B79" w:rsidR="00096B79">
      <w:pPr>
        <w:jc w:val="center"/>
      </w:pPr>
      <w:r w:rsidRPr="00D628C8">
        <w:t>RJEŠAVA</w:t>
      </w:r>
    </w:p>
    <w:p w:rsidRDefault="00096B79" w:rsidP="00096B79" w:rsidR="00096B79"/>
    <w:p w:rsidRDefault="00096B79" w:rsidP="00096B79" w:rsidR="00096B79">
      <w:r>
        <w:tab/>
        <w:t xml:space="preserve">Utvrđuje se da je ponuditelj VILSTROJ d.o.o. ponudio najveći iznos predmet </w:t>
      </w:r>
      <w:r w:rsidR="0002218A">
        <w:t>596</w:t>
      </w:r>
      <w:r>
        <w:t xml:space="preserve">. u iznosu od </w:t>
      </w:r>
      <w:r w:rsidR="0002218A">
        <w:t>5.100,00,</w:t>
      </w:r>
      <w:r>
        <w:t>kuna,</w:t>
      </w:r>
      <w:r w:rsidR="0002218A">
        <w:t xml:space="preserve"> 597. u iznosu od 2.200,00 kuna,, 598. u iznosu od 800,00 kuna</w:t>
      </w:r>
      <w:r>
        <w:t xml:space="preserve"> te mu se isti dosuđuj</w:t>
      </w:r>
      <w:r w:rsidR="0002218A">
        <w:t>u</w:t>
      </w:r>
      <w:r>
        <w:t>.</w:t>
      </w:r>
    </w:p>
    <w:p w:rsidRDefault="0002218A" w:rsidP="00096B79" w:rsidR="0002218A"/>
    <w:p w:rsidRDefault="0002218A" w:rsidP="00096B79" w:rsidR="0002218A"/>
    <w:p w:rsidRDefault="0025526A" w:rsidP="0025526A" w:rsidR="0025526A">
      <w:pPr>
        <w:pStyle w:val="Bezproreda"/>
      </w:pPr>
      <w:r>
        <w:t xml:space="preserve">Pristupa se dražbi za predmet broj </w:t>
      </w:r>
      <w:r w:rsidR="002C5223">
        <w:t>600</w:t>
      </w:r>
      <w:r>
        <w:t xml:space="preserve">. </w:t>
      </w:r>
      <w:r w:rsidR="002C5223">
        <w:t>ormar metalni</w:t>
      </w:r>
      <w:r>
        <w:t xml:space="preserve">, </w:t>
      </w:r>
      <w:r w:rsidR="002C5223">
        <w:t>3</w:t>
      </w:r>
      <w:r>
        <w:t xml:space="preserve"> komad, procijene vrijednosti 300,00 kuna, po početnoj cijeni od 200,00 kuna</w:t>
      </w:r>
      <w:r w:rsidR="002C5223">
        <w:t xml:space="preserve"> za sva tri komada, premet prodaje su sva 3 komada.</w:t>
      </w:r>
      <w:r>
        <w:t xml:space="preserve"> </w:t>
      </w:r>
    </w:p>
    <w:p w:rsidRDefault="0025526A" w:rsidP="0025526A" w:rsidR="0025526A">
      <w:pPr>
        <w:pStyle w:val="Bezproreda"/>
      </w:pPr>
    </w:p>
    <w:p w:rsidRDefault="002C5223" w:rsidP="0025526A" w:rsidR="0025526A">
      <w:pPr>
        <w:pStyle w:val="Bezproreda"/>
      </w:pPr>
      <w:r>
        <w:t xml:space="preserve">LINEA ARGENTUM j.d.o.o. nudi 200,00 kuna. </w:t>
      </w:r>
    </w:p>
    <w:p w:rsidRDefault="0025526A" w:rsidP="0025526A" w:rsidR="0025526A">
      <w:pPr>
        <w:pStyle w:val="Bezproreda"/>
      </w:pPr>
    </w:p>
    <w:p w:rsidRDefault="0025526A" w:rsidP="0025526A" w:rsidR="0025526A" w:rsidRPr="00D628C8">
      <w:r w:rsidRPr="00D628C8">
        <w:t xml:space="preserve">SUDAC </w:t>
      </w:r>
    </w:p>
    <w:p w:rsidRDefault="0025526A" w:rsidP="0025526A" w:rsidR="0025526A" w:rsidRPr="00D628C8"/>
    <w:p w:rsidRDefault="0025526A" w:rsidP="0025526A" w:rsidR="0025526A">
      <w:pPr>
        <w:jc w:val="center"/>
      </w:pPr>
      <w:r w:rsidRPr="00D628C8">
        <w:t>RJEŠAVA</w:t>
      </w:r>
    </w:p>
    <w:p w:rsidRDefault="0025526A" w:rsidP="0025526A" w:rsidR="0025526A"/>
    <w:p w:rsidRDefault="0025526A" w:rsidP="0025526A" w:rsidR="0025526A">
      <w:r>
        <w:tab/>
        <w:t xml:space="preserve">Utvrđuje se da je ponuditelj </w:t>
      </w:r>
      <w:r w:rsidR="002C5223">
        <w:t>LINEA ARGENTUM j.d.o.o.</w:t>
      </w:r>
      <w:r>
        <w:t xml:space="preserve"> ponudio najveći iznos predmet </w:t>
      </w:r>
      <w:r w:rsidR="002C5223">
        <w:t>600</w:t>
      </w:r>
      <w:r>
        <w:t xml:space="preserve">. u iznosu od 200,00 kuna, </w:t>
      </w:r>
      <w:r w:rsidR="002C5223">
        <w:t>te mu se isti dosuđuje</w:t>
      </w:r>
      <w:r>
        <w:t>.</w:t>
      </w:r>
    </w:p>
    <w:p w:rsidRDefault="002C5223" w:rsidP="0025526A" w:rsidR="002C5223"/>
    <w:p w:rsidRDefault="002C5223" w:rsidP="002C5223" w:rsidR="002C5223">
      <w:pPr>
        <w:pStyle w:val="Bezproreda"/>
      </w:pPr>
      <w:r>
        <w:t xml:space="preserve">Pristupa se dražbi za predmet broj </w:t>
      </w:r>
      <w:r w:rsidR="001324B8">
        <w:t>606</w:t>
      </w:r>
      <w:r>
        <w:t xml:space="preserve">. </w:t>
      </w:r>
      <w:r w:rsidR="001324B8">
        <w:t>vaga 1000 kg</w:t>
      </w:r>
      <w:r>
        <w:t xml:space="preserve">, 1 komad, procijene vrijednosti </w:t>
      </w:r>
      <w:r w:rsidR="001324B8">
        <w:t>1.000</w:t>
      </w:r>
      <w:r>
        <w:t xml:space="preserve">,00 kuna, po početnoj cijeni od </w:t>
      </w:r>
      <w:r w:rsidR="001324B8">
        <w:t>667</w:t>
      </w:r>
      <w:r>
        <w:t>,00 kuna.</w:t>
      </w:r>
    </w:p>
    <w:p w:rsidRDefault="002C5223" w:rsidP="002C5223" w:rsidR="002C5223">
      <w:pPr>
        <w:pStyle w:val="Bezproreda"/>
      </w:pPr>
    </w:p>
    <w:p w:rsidRDefault="002C5223" w:rsidP="002C5223" w:rsidR="002C5223">
      <w:pPr>
        <w:pStyle w:val="Bezproreda"/>
      </w:pPr>
      <w:r>
        <w:t xml:space="preserve">Ponuditelj </w:t>
      </w:r>
      <w:r w:rsidR="001324B8">
        <w:t xml:space="preserve">AUTO PULS d.o.o. nudi 667,00 kuna. </w:t>
      </w:r>
      <w:r>
        <w:t xml:space="preserve">  </w:t>
      </w:r>
    </w:p>
    <w:p w:rsidRDefault="002C5223" w:rsidP="002C5223" w:rsidR="002C5223">
      <w:pPr>
        <w:pStyle w:val="Bezproreda"/>
      </w:pPr>
    </w:p>
    <w:p w:rsidRDefault="002C5223" w:rsidP="002C5223" w:rsidR="002C5223" w:rsidRPr="00D628C8">
      <w:r w:rsidRPr="00D628C8">
        <w:t xml:space="preserve">SUDAC </w:t>
      </w:r>
    </w:p>
    <w:p w:rsidRDefault="002C5223" w:rsidP="002C5223" w:rsidR="002C5223" w:rsidRPr="00D628C8"/>
    <w:p w:rsidRDefault="002C5223" w:rsidP="002C5223" w:rsidR="002C5223">
      <w:pPr>
        <w:jc w:val="center"/>
      </w:pPr>
      <w:r w:rsidRPr="00D628C8">
        <w:t>RJEŠAVA</w:t>
      </w:r>
    </w:p>
    <w:p w:rsidRDefault="002C5223" w:rsidP="002C5223" w:rsidR="002C5223"/>
    <w:p w:rsidRDefault="002C5223" w:rsidP="002C5223" w:rsidR="002C5223">
      <w:r>
        <w:tab/>
        <w:t xml:space="preserve">Utvrđuje se da je ponuditelj </w:t>
      </w:r>
      <w:r w:rsidR="001324B8">
        <w:t xml:space="preserve">AUTO PULS d.o.o. </w:t>
      </w:r>
      <w:r>
        <w:t xml:space="preserve"> ponudio najveći iznos predmet </w:t>
      </w:r>
      <w:r w:rsidR="001324B8">
        <w:t>606</w:t>
      </w:r>
      <w:r>
        <w:t xml:space="preserve">. u iznosu od </w:t>
      </w:r>
      <w:r w:rsidR="001324B8">
        <w:t>667</w:t>
      </w:r>
      <w:r>
        <w:t>,00 kuna</w:t>
      </w:r>
      <w:r w:rsidR="001324B8">
        <w:t xml:space="preserve"> </w:t>
      </w:r>
      <w:r>
        <w:t>te mu se isti dosuđuj</w:t>
      </w:r>
      <w:r w:rsidR="001324B8">
        <w:t>e</w:t>
      </w:r>
      <w:r>
        <w:t>.</w:t>
      </w:r>
    </w:p>
    <w:p w:rsidRDefault="001324B8" w:rsidP="002C5223" w:rsidR="001324B8"/>
    <w:p w:rsidRDefault="001324B8" w:rsidP="001324B8" w:rsidR="001324B8">
      <w:pPr>
        <w:pStyle w:val="Bezproreda"/>
      </w:pPr>
      <w:r>
        <w:t xml:space="preserve">Pristupa se dražbi za predmet broj 607. stroj za ambalažiranje, 1 komad, procijene vrijednosti 3.000,00 kuna, po početnoj cijeni od 2.000,00 kuna. </w:t>
      </w:r>
    </w:p>
    <w:p w:rsidRDefault="001324B8" w:rsidP="001324B8" w:rsidR="001324B8">
      <w:pPr>
        <w:pStyle w:val="Bezproreda"/>
      </w:pPr>
    </w:p>
    <w:p w:rsidRDefault="001324B8" w:rsidP="001324B8" w:rsidR="001324B8">
      <w:pPr>
        <w:pStyle w:val="Bezproreda"/>
      </w:pPr>
      <w:r>
        <w:t xml:space="preserve">Ponuditelj VILSTROJ d.o.o. nudi 2.000,00 kuna. </w:t>
      </w:r>
    </w:p>
    <w:p w:rsidRDefault="001324B8" w:rsidP="001324B8" w:rsidR="001324B8">
      <w:pPr>
        <w:pStyle w:val="Bezproreda"/>
      </w:pPr>
      <w:r>
        <w:t xml:space="preserve">Volaš odustaje. </w:t>
      </w:r>
    </w:p>
    <w:p w:rsidRDefault="001324B8" w:rsidP="001324B8" w:rsidR="001324B8">
      <w:pPr>
        <w:pStyle w:val="Bezproreda"/>
      </w:pPr>
      <w:r>
        <w:t xml:space="preserve">AUTO PULS nudi 2.010,00 kuna. </w:t>
      </w:r>
    </w:p>
    <w:p w:rsidRDefault="001324B8" w:rsidP="001324B8" w:rsidR="001324B8">
      <w:pPr>
        <w:pStyle w:val="Bezproreda"/>
      </w:pPr>
      <w:r>
        <w:t xml:space="preserve">VILSTROJ d.o.o. odustaje.   </w:t>
      </w:r>
    </w:p>
    <w:p w:rsidRDefault="001324B8" w:rsidP="001324B8" w:rsidR="001324B8">
      <w:pPr>
        <w:pStyle w:val="Bezproreda"/>
      </w:pPr>
    </w:p>
    <w:p w:rsidRDefault="001324B8" w:rsidP="001324B8" w:rsidR="001324B8" w:rsidRPr="00D628C8">
      <w:r w:rsidRPr="00D628C8">
        <w:t xml:space="preserve">SUDAC </w:t>
      </w:r>
    </w:p>
    <w:p w:rsidRDefault="001324B8" w:rsidP="001324B8" w:rsidR="001324B8" w:rsidRPr="00D628C8"/>
    <w:p w:rsidRDefault="001324B8" w:rsidP="001324B8" w:rsidR="001324B8">
      <w:pPr>
        <w:jc w:val="center"/>
      </w:pPr>
      <w:r w:rsidRPr="00D628C8">
        <w:t>RJEŠAVA</w:t>
      </w:r>
    </w:p>
    <w:p w:rsidRDefault="001324B8" w:rsidP="001324B8" w:rsidR="001324B8"/>
    <w:p w:rsidRDefault="001324B8" w:rsidP="001324B8" w:rsidR="001324B8">
      <w:r>
        <w:tab/>
        <w:t>Utvrđuje se da je ponuditelj AUTO PULS D.O.O.  ponudio najveći iznos predmet 607. u iznosu od 2.010,00 kuna te mu se isti dosuđuje.</w:t>
      </w:r>
    </w:p>
    <w:p w:rsidRDefault="001324B8" w:rsidP="001324B8" w:rsidR="001324B8"/>
    <w:p w:rsidRDefault="001324B8" w:rsidP="001324B8" w:rsidR="001324B8">
      <w:pPr>
        <w:pStyle w:val="Bezproreda"/>
      </w:pPr>
      <w:r>
        <w:t>Pristupa se dražbi za predmet broj 608. dizalica u kvaru, 1 komad, procijene vrijednosti 800,00 kuna, po početnoj cijeni od 534,00 kuna.</w:t>
      </w:r>
    </w:p>
    <w:p w:rsidRDefault="001324B8" w:rsidP="001324B8" w:rsidR="001324B8">
      <w:pPr>
        <w:pStyle w:val="Bezproreda"/>
      </w:pPr>
    </w:p>
    <w:p w:rsidRDefault="001324B8" w:rsidP="001324B8" w:rsidR="001324B8">
      <w:pPr>
        <w:pStyle w:val="Bezproreda"/>
      </w:pPr>
      <w:r>
        <w:t xml:space="preserve">VILSTROJ d.o.o. nudi 534,00 kune. </w:t>
      </w:r>
    </w:p>
    <w:p w:rsidRDefault="001324B8" w:rsidP="001324B8" w:rsidR="001324B8">
      <w:pPr>
        <w:pStyle w:val="Bezproreda"/>
      </w:pPr>
      <w:r>
        <w:t xml:space="preserve">Volarić odustaje. </w:t>
      </w:r>
    </w:p>
    <w:p w:rsidRDefault="001324B8" w:rsidP="001324B8" w:rsidR="001324B8">
      <w:pPr>
        <w:pStyle w:val="Bezproreda"/>
      </w:pPr>
      <w:r>
        <w:t xml:space="preserve">AUTO PULS d.o.o. nudi 550,00 kuna. </w:t>
      </w:r>
    </w:p>
    <w:p w:rsidRDefault="001324B8" w:rsidP="001324B8" w:rsidR="001324B8">
      <w:pPr>
        <w:pStyle w:val="Bezproreda"/>
      </w:pPr>
      <w:r>
        <w:t xml:space="preserve">LINEA ARGENTUM j.d.o.o. odustaje. </w:t>
      </w:r>
    </w:p>
    <w:p w:rsidRDefault="001324B8" w:rsidP="001324B8" w:rsidR="001324B8">
      <w:pPr>
        <w:pStyle w:val="Bezproreda"/>
      </w:pPr>
      <w:r>
        <w:t xml:space="preserve">VILSTROJ d.o.o. odustaje. </w:t>
      </w:r>
    </w:p>
    <w:p w:rsidRDefault="001324B8" w:rsidP="001324B8" w:rsidR="001324B8">
      <w:pPr>
        <w:pStyle w:val="Bezproreda"/>
      </w:pPr>
    </w:p>
    <w:p w:rsidRDefault="001324B8" w:rsidP="001324B8" w:rsidR="001324B8" w:rsidRPr="00D628C8">
      <w:r w:rsidRPr="00D628C8">
        <w:t xml:space="preserve">SUDAC </w:t>
      </w:r>
    </w:p>
    <w:p w:rsidRDefault="001324B8" w:rsidP="001324B8" w:rsidR="001324B8" w:rsidRPr="00D628C8"/>
    <w:p w:rsidRDefault="001324B8" w:rsidP="001324B8" w:rsidR="001324B8">
      <w:pPr>
        <w:jc w:val="center"/>
      </w:pPr>
      <w:r w:rsidRPr="00D628C8">
        <w:t>RJEŠAVA</w:t>
      </w:r>
    </w:p>
    <w:p w:rsidRDefault="001324B8" w:rsidP="001324B8" w:rsidR="001324B8"/>
    <w:p w:rsidRDefault="001324B8" w:rsidP="001324B8" w:rsidR="001324B8">
      <w:r>
        <w:tab/>
        <w:t>Utvrđuje se da je ponuditelj AUTO PULSU d.o.o. ponudio najveći iznos predmet 608. u iznosu od 550,00 kuna te mu se isti dosuđuje.</w:t>
      </w:r>
    </w:p>
    <w:p w:rsidRDefault="001324B8" w:rsidP="001324B8" w:rsidR="001324B8"/>
    <w:p w:rsidRDefault="005C3615" w:rsidP="005C3615" w:rsidR="005C3615">
      <w:pPr>
        <w:pStyle w:val="Bezproreda"/>
      </w:pPr>
      <w:r>
        <w:t xml:space="preserve">Pristupa se dražbi za predmet broj 609. stalaža, 33mx4mv, 1 komad, procijene vrijednosti 3.500,00 kuna, po početnoj cijeni od 2.334,00 kuna. </w:t>
      </w:r>
    </w:p>
    <w:p w:rsidRDefault="005C3615" w:rsidP="005C3615" w:rsidR="005C3615">
      <w:pPr>
        <w:pStyle w:val="Bezproreda"/>
      </w:pPr>
    </w:p>
    <w:p w:rsidRDefault="005C3615" w:rsidP="005C3615" w:rsidR="005C3615">
      <w:pPr>
        <w:pStyle w:val="Bezproreda"/>
      </w:pPr>
    </w:p>
    <w:p w:rsidRDefault="005C3615" w:rsidP="005C3615" w:rsidR="005C3615">
      <w:pPr>
        <w:pStyle w:val="Bezproreda"/>
      </w:pPr>
      <w:r>
        <w:t xml:space="preserve">Ponuditelj VILSTROJ nudi 2.334,00 kuna. </w:t>
      </w:r>
    </w:p>
    <w:p w:rsidRDefault="005C3615" w:rsidP="005C3615" w:rsidR="005C3615">
      <w:pPr>
        <w:pStyle w:val="Bezproreda"/>
      </w:pPr>
      <w:r>
        <w:t xml:space="preserve">AUTO PULS odustaje. </w:t>
      </w:r>
    </w:p>
    <w:p w:rsidRDefault="005C3615" w:rsidP="005C3615" w:rsidR="005C3615">
      <w:pPr>
        <w:pStyle w:val="Bezproreda"/>
      </w:pPr>
      <w:r>
        <w:t xml:space="preserve">LINEA ARGENTUM j.d.o.o. nudi 2.350,00 kuna. </w:t>
      </w:r>
    </w:p>
    <w:p w:rsidRDefault="005C3615" w:rsidP="005C3615" w:rsidR="005C3615">
      <w:pPr>
        <w:pStyle w:val="Bezproreda"/>
      </w:pPr>
      <w:r>
        <w:t xml:space="preserve">VILSTROJ d.o.o. ODUSTAJE. </w:t>
      </w:r>
    </w:p>
    <w:p w:rsidRDefault="005C3615" w:rsidP="005C3615" w:rsidR="005C3615">
      <w:pPr>
        <w:pStyle w:val="Bezproreda"/>
      </w:pPr>
    </w:p>
    <w:p w:rsidRDefault="005C3615" w:rsidP="005C3615" w:rsidR="005C3615" w:rsidRPr="00D628C8">
      <w:r w:rsidRPr="00D628C8">
        <w:t xml:space="preserve">SUDAC </w:t>
      </w:r>
    </w:p>
    <w:p w:rsidRDefault="005C3615" w:rsidP="005C3615" w:rsidR="005C3615" w:rsidRPr="00D628C8"/>
    <w:p w:rsidRDefault="005C3615" w:rsidP="005C3615" w:rsidR="005C3615">
      <w:pPr>
        <w:jc w:val="center"/>
      </w:pPr>
      <w:r w:rsidRPr="00D628C8">
        <w:t>RJEŠAVA</w:t>
      </w:r>
    </w:p>
    <w:p w:rsidRDefault="005C3615" w:rsidP="005C3615" w:rsidR="005C3615"/>
    <w:p w:rsidRDefault="005C3615" w:rsidP="005C3615" w:rsidR="005C3615">
      <w:r>
        <w:tab/>
        <w:t xml:space="preserve">Utvrđuje se da je ponuditelj </w:t>
      </w:r>
      <w:r w:rsidR="005D7775">
        <w:t xml:space="preserve">LINEA ARGENTUM j.d.o.o. </w:t>
      </w:r>
      <w:r>
        <w:t xml:space="preserve"> ponudio najveći iznos predmet </w:t>
      </w:r>
      <w:r w:rsidR="005D7775">
        <w:t>609</w:t>
      </w:r>
      <w:r>
        <w:t xml:space="preserve">. u iznosu od </w:t>
      </w:r>
      <w:r w:rsidR="005D7775">
        <w:t>2.350</w:t>
      </w:r>
      <w:r>
        <w:t>,00 kuna</w:t>
      </w:r>
      <w:r w:rsidR="005D7775">
        <w:t xml:space="preserve"> te mu se isti dosuđuje</w:t>
      </w:r>
      <w:r>
        <w:t>.</w:t>
      </w:r>
    </w:p>
    <w:p w:rsidRDefault="001324B8" w:rsidP="001324B8" w:rsidR="001324B8"/>
    <w:p w:rsidRDefault="005D7775" w:rsidP="005D7775" w:rsidR="005D7775">
      <w:pPr>
        <w:pStyle w:val="Bezproreda"/>
      </w:pPr>
      <w:r>
        <w:t xml:space="preserve">Pristupa se dražbi za predmet broj 611. linija za pilu, 1 komad, procijene vrijednosti 500,00 kuna, po početnoj cijeni od </w:t>
      </w:r>
      <w:r w:rsidR="00A26B87">
        <w:t>334</w:t>
      </w:r>
      <w:r>
        <w:t xml:space="preserve">,00 kuna. </w:t>
      </w:r>
    </w:p>
    <w:p w:rsidRDefault="005D7775" w:rsidP="005D7775" w:rsidR="005D7775">
      <w:pPr>
        <w:pStyle w:val="Bezproreda"/>
      </w:pPr>
    </w:p>
    <w:p w:rsidRDefault="005D7775" w:rsidP="005D7775" w:rsidR="005D7775">
      <w:pPr>
        <w:pStyle w:val="Bezproreda"/>
      </w:pPr>
    </w:p>
    <w:p w:rsidRDefault="005D7775" w:rsidP="005D7775" w:rsidR="005D7775">
      <w:pPr>
        <w:pStyle w:val="Bezproreda"/>
      </w:pPr>
      <w:r>
        <w:t xml:space="preserve">Ponuditelj VILSTROJ nudi </w:t>
      </w:r>
      <w:r w:rsidR="00A26B87">
        <w:t>334</w:t>
      </w:r>
      <w:r>
        <w:t xml:space="preserve">,00 kuna. </w:t>
      </w:r>
    </w:p>
    <w:p w:rsidRDefault="00A26B87" w:rsidP="005D7775" w:rsidR="00A26B87">
      <w:pPr>
        <w:pStyle w:val="Bezproreda"/>
      </w:pPr>
      <w:r>
        <w:t xml:space="preserve">STROJAR odustaje. </w:t>
      </w:r>
    </w:p>
    <w:p w:rsidRDefault="005D7775" w:rsidP="005D7775" w:rsidR="005D7775">
      <w:pPr>
        <w:pStyle w:val="Bezproreda"/>
      </w:pPr>
    </w:p>
    <w:p w:rsidRDefault="005D7775" w:rsidP="005D7775" w:rsidR="005D7775" w:rsidRPr="00D628C8">
      <w:r w:rsidRPr="00D628C8">
        <w:t xml:space="preserve">SUDAC </w:t>
      </w:r>
    </w:p>
    <w:p w:rsidRDefault="005D7775" w:rsidP="005D7775" w:rsidR="005D7775" w:rsidRPr="00D628C8"/>
    <w:p w:rsidRDefault="005D7775" w:rsidP="005D7775" w:rsidR="005D7775">
      <w:pPr>
        <w:jc w:val="center"/>
      </w:pPr>
      <w:r w:rsidRPr="00D628C8">
        <w:t>RJEŠAVA</w:t>
      </w:r>
    </w:p>
    <w:p w:rsidRDefault="005D7775" w:rsidP="005D7775" w:rsidR="005D7775"/>
    <w:p w:rsidRDefault="005D7775" w:rsidP="005D7775" w:rsidR="005D7775">
      <w:r>
        <w:tab/>
        <w:t xml:space="preserve">Utvrđuje se da je ponuditelj </w:t>
      </w:r>
      <w:r w:rsidR="00A26B87">
        <w:t xml:space="preserve">VILSTROJ </w:t>
      </w:r>
      <w:r>
        <w:t xml:space="preserve">d.o.o.  ponudio najveći iznos predmet </w:t>
      </w:r>
      <w:r w:rsidR="00A26B87">
        <w:t>611</w:t>
      </w:r>
      <w:r>
        <w:t xml:space="preserve">. u iznosu od </w:t>
      </w:r>
      <w:r w:rsidR="00A26B87">
        <w:t>334</w:t>
      </w:r>
      <w:r>
        <w:t>,00 kuna te mu se isti dosuđuje.</w:t>
      </w:r>
    </w:p>
    <w:p w:rsidRDefault="00A26B87" w:rsidP="005D7775" w:rsidR="00A26B87"/>
    <w:p w:rsidRDefault="00A26B87" w:rsidP="00A26B87" w:rsidR="00A26B87">
      <w:pPr>
        <w:pStyle w:val="Bezproreda"/>
      </w:pPr>
      <w:r>
        <w:t xml:space="preserve">Pristupa se dražbi za predmet broj 615. KONTEJNER 1 komad, procijene vrijednosti 5.000,00 kuna, po početnoj cijeni od 3.334,00 kuna. </w:t>
      </w:r>
    </w:p>
    <w:p w:rsidRDefault="00A26B87" w:rsidP="00A26B87" w:rsidR="00A26B87">
      <w:pPr>
        <w:pStyle w:val="Bezproreda"/>
      </w:pPr>
    </w:p>
    <w:p w:rsidRDefault="00A26B87" w:rsidP="00A26B87" w:rsidR="00A26B87">
      <w:pPr>
        <w:pStyle w:val="Bezproreda"/>
      </w:pPr>
    </w:p>
    <w:p w:rsidRDefault="00A26B87" w:rsidP="00A26B87" w:rsidR="00A26B87">
      <w:pPr>
        <w:pStyle w:val="Bezproreda"/>
      </w:pPr>
      <w:r>
        <w:t xml:space="preserve">Ponuditelj VILSTROJ nudi 3.344,00 kuna. </w:t>
      </w:r>
    </w:p>
    <w:p w:rsidRDefault="00A26B87" w:rsidP="00A26B87" w:rsidR="00A26B87">
      <w:pPr>
        <w:pStyle w:val="Bezproreda"/>
      </w:pPr>
      <w:r>
        <w:t xml:space="preserve">LINEA ARGENTUM j.d.o.o. nudi 3.360,00 kuna. </w:t>
      </w:r>
    </w:p>
    <w:p w:rsidRDefault="00A26B87" w:rsidP="00A26B87" w:rsidR="00A26B87">
      <w:pPr>
        <w:pStyle w:val="Bezproreda"/>
      </w:pPr>
      <w:r>
        <w:t xml:space="preserve">VILSTROJ d.o.o. ODUSTAJE. </w:t>
      </w:r>
    </w:p>
    <w:p w:rsidRDefault="00A26B87" w:rsidP="00A26B87" w:rsidR="00A26B87">
      <w:pPr>
        <w:pStyle w:val="Bezproreda"/>
      </w:pPr>
    </w:p>
    <w:p w:rsidRDefault="00A26B87" w:rsidP="00A26B87" w:rsidR="00A26B87" w:rsidRPr="00D628C8">
      <w:r w:rsidRPr="00D628C8">
        <w:t xml:space="preserve">SUDAC </w:t>
      </w:r>
    </w:p>
    <w:p w:rsidRDefault="00A26B87" w:rsidP="00A26B87" w:rsidR="00A26B87" w:rsidRPr="00D628C8"/>
    <w:p w:rsidRDefault="00A26B87" w:rsidP="00A26B87" w:rsidR="00A26B87">
      <w:pPr>
        <w:jc w:val="center"/>
      </w:pPr>
      <w:r w:rsidRPr="00D628C8">
        <w:t>RJEŠAVA</w:t>
      </w:r>
    </w:p>
    <w:p w:rsidRDefault="00A26B87" w:rsidP="00A26B87" w:rsidR="00A26B87"/>
    <w:p w:rsidRDefault="00A26B87" w:rsidP="00A26B87" w:rsidR="00A26B87">
      <w:r>
        <w:tab/>
        <w:t>Utvrđuje se da je ponuditelj LINEA ARGENTUM j.d.o.o.  ponudio najveći iznos predmet 6</w:t>
      </w:r>
      <w:r w:rsidR="003A1402">
        <w:t>15</w:t>
      </w:r>
      <w:r>
        <w:t xml:space="preserve">. u iznosu od </w:t>
      </w:r>
      <w:r w:rsidR="003A1402">
        <w:t>3.360</w:t>
      </w:r>
      <w:r>
        <w:t>,00 kuna te mu se isti dosuđuje.</w:t>
      </w:r>
    </w:p>
    <w:p w:rsidRDefault="003A1402" w:rsidP="00A26B87" w:rsidR="003A1402"/>
    <w:p w:rsidRDefault="003A1402" w:rsidP="003A1402" w:rsidR="003A1402">
      <w:pPr>
        <w:pStyle w:val="Bezproreda"/>
      </w:pPr>
      <w:r>
        <w:t xml:space="preserve">Pristupa se dražbi za predmet broj 617. mala prikolica, 1 komad, procijene vrijednosti 100,00 kuna, po početnoj cijeni od 67,00 kuna. </w:t>
      </w:r>
    </w:p>
    <w:p w:rsidRDefault="003A1402" w:rsidP="003A1402" w:rsidR="003A1402">
      <w:pPr>
        <w:pStyle w:val="Bezproreda"/>
      </w:pPr>
    </w:p>
    <w:p w:rsidRDefault="003A1402" w:rsidP="003A1402" w:rsidR="003A1402">
      <w:pPr>
        <w:pStyle w:val="Bezproreda"/>
      </w:pPr>
    </w:p>
    <w:p w:rsidRDefault="003A1402" w:rsidP="003A1402" w:rsidR="003A1402">
      <w:pPr>
        <w:pStyle w:val="Bezproreda"/>
      </w:pPr>
      <w:r>
        <w:t xml:space="preserve">Ponuditelj VILSTROJ nudi 67,00 kuna. </w:t>
      </w:r>
    </w:p>
    <w:p w:rsidRDefault="003A1402" w:rsidP="003A1402" w:rsidR="003A1402">
      <w:pPr>
        <w:pStyle w:val="Bezproreda"/>
      </w:pPr>
    </w:p>
    <w:p w:rsidRDefault="003A1402" w:rsidP="003A1402" w:rsidR="003A1402" w:rsidRPr="00D628C8">
      <w:r w:rsidRPr="00D628C8">
        <w:t xml:space="preserve">SUDAC </w:t>
      </w:r>
    </w:p>
    <w:p w:rsidRDefault="003A1402" w:rsidP="003A1402" w:rsidR="003A1402" w:rsidRPr="00D628C8"/>
    <w:p w:rsidRDefault="003A1402" w:rsidP="003A1402" w:rsidR="003A1402">
      <w:pPr>
        <w:jc w:val="center"/>
      </w:pPr>
      <w:r w:rsidRPr="00D628C8">
        <w:t>RJEŠAVA</w:t>
      </w:r>
    </w:p>
    <w:p w:rsidRDefault="003A1402" w:rsidP="003A1402" w:rsidR="003A1402"/>
    <w:p w:rsidRDefault="003A1402" w:rsidP="003A1402" w:rsidR="003A1402">
      <w:r>
        <w:tab/>
        <w:t>Utvrđuje se da je ponuditelj VILSTROJ d.o.o.  ponudio najveći iznos predmet 617. u iznosu od 67,00 kuna te mu se isti dosuđuje.</w:t>
      </w:r>
    </w:p>
    <w:p w:rsidRDefault="003A1402" w:rsidP="003A1402" w:rsidR="003A1402"/>
    <w:p w:rsidRDefault="00CA26FE" w:rsidP="00CA26FE" w:rsidR="00CA26FE">
      <w:pPr>
        <w:pStyle w:val="Bezproreda"/>
      </w:pPr>
      <w:r>
        <w:t xml:space="preserve">Pristupa se dražbi za predmet broj 528. DIZALICA 1 komad, procijene vrijednosti 500,00 kuna, po početnoj cijeni od 334,00 kuna. </w:t>
      </w:r>
    </w:p>
    <w:p w:rsidRDefault="00CA26FE" w:rsidP="00CA26FE" w:rsidR="00CA26FE">
      <w:pPr>
        <w:pStyle w:val="Bezproreda"/>
      </w:pPr>
    </w:p>
    <w:p w:rsidRDefault="00CA26FE" w:rsidP="00CA26FE" w:rsidR="00CA26FE">
      <w:pPr>
        <w:pStyle w:val="Bezproreda"/>
      </w:pPr>
    </w:p>
    <w:p w:rsidRDefault="00CA26FE" w:rsidP="00CA26FE" w:rsidR="00CA26FE">
      <w:pPr>
        <w:pStyle w:val="Bezproreda"/>
      </w:pPr>
      <w:r>
        <w:t>Ponuditelj GAJANA KOP nudi 334,00 kune.</w:t>
      </w:r>
    </w:p>
    <w:p w:rsidRDefault="00CA26FE" w:rsidP="00CA26FE" w:rsidR="00CA26FE">
      <w:pPr>
        <w:pStyle w:val="Bezproreda"/>
      </w:pPr>
      <w:r>
        <w:t xml:space="preserve">Ostali kupci nisu zainteresirani. </w:t>
      </w:r>
    </w:p>
    <w:p w:rsidRDefault="00CA26FE" w:rsidP="00CA26FE" w:rsidR="00CA26FE">
      <w:pPr>
        <w:pStyle w:val="Bezproreda"/>
      </w:pPr>
    </w:p>
    <w:p w:rsidRDefault="00CA26FE" w:rsidP="00CA26FE" w:rsidR="00CA26FE" w:rsidRPr="00D628C8">
      <w:r w:rsidRPr="00D628C8">
        <w:t xml:space="preserve">SUDAC </w:t>
      </w:r>
    </w:p>
    <w:p w:rsidRDefault="00CA26FE" w:rsidP="00CA26FE" w:rsidR="00CA26FE" w:rsidRPr="00D628C8"/>
    <w:p w:rsidRDefault="00CA26FE" w:rsidP="00CA26FE" w:rsidR="00CA26FE">
      <w:pPr>
        <w:jc w:val="center"/>
      </w:pPr>
      <w:r w:rsidRPr="00D628C8">
        <w:t>RJEŠAVA</w:t>
      </w:r>
    </w:p>
    <w:p w:rsidRDefault="00CA26FE" w:rsidP="00CA26FE" w:rsidR="00CA26FE"/>
    <w:p w:rsidRDefault="00CA26FE" w:rsidP="00CA26FE" w:rsidR="00CA26FE">
      <w:r>
        <w:tab/>
        <w:t>Utvrđuje se da je ponuditelj GAJANA KOP  ponudio najveći iznos predmet 528. u iznosu od 334,00 kuna te mu se isti dosuđuje.</w:t>
      </w:r>
    </w:p>
    <w:p w:rsidRDefault="00CA26FE" w:rsidP="00CA26FE" w:rsidR="00CA26FE"/>
    <w:p w:rsidRDefault="00F50028" w:rsidP="00CA26FE" w:rsidR="00F50028">
      <w:r>
        <w:t xml:space="preserve">LINEA ARGENTUM j.d.o.o. izjavljuje da je zainteresiran za kupnju predmeta pod brojem 899. i 1211. koji su navedeni u grupi dva – materijal. </w:t>
      </w:r>
    </w:p>
    <w:p w:rsidRDefault="00F50028" w:rsidP="00CA26FE" w:rsidR="00F50028">
      <w:r>
        <w:t xml:space="preserve">Ostali ponuditelji nisu zainteresirani za navedene predmete. </w:t>
      </w:r>
    </w:p>
    <w:p w:rsidRDefault="00F50028" w:rsidP="00CA26FE" w:rsidR="00F50028"/>
    <w:p w:rsidRDefault="00F50028" w:rsidP="00F50028" w:rsidR="00F50028">
      <w:pPr>
        <w:pStyle w:val="Bezproreda"/>
      </w:pPr>
      <w:r>
        <w:t xml:space="preserve">Pristupa se dražbi za predmet broj </w:t>
      </w:r>
      <w:r w:rsidR="005150BB">
        <w:t>899</w:t>
      </w:r>
      <w:r>
        <w:t xml:space="preserve">. procijene vrijednosti </w:t>
      </w:r>
      <w:r w:rsidR="005150BB">
        <w:t xml:space="preserve">548,43 </w:t>
      </w:r>
      <w:r>
        <w:t xml:space="preserve">kuna, po početnoj cijeni od </w:t>
      </w:r>
      <w:r w:rsidR="005150BB">
        <w:t xml:space="preserve">365,62 kune i predmet broj 1211. procijenjene vrijednosti 1.020,00kuna, pio početnoj cijeni od 680,00 kuna. </w:t>
      </w:r>
      <w:r>
        <w:t xml:space="preserve"> </w:t>
      </w:r>
    </w:p>
    <w:p w:rsidRDefault="00F50028" w:rsidP="00F50028" w:rsidR="00F50028">
      <w:pPr>
        <w:pStyle w:val="Bezproreda"/>
      </w:pPr>
    </w:p>
    <w:p w:rsidRDefault="00F50028" w:rsidP="00F50028" w:rsidR="00F50028">
      <w:pPr>
        <w:pStyle w:val="Bezproreda"/>
      </w:pPr>
    </w:p>
    <w:p w:rsidRDefault="005150BB" w:rsidP="00F50028" w:rsidR="00F50028">
      <w:pPr>
        <w:pStyle w:val="Bezproreda"/>
      </w:pPr>
      <w:r>
        <w:t xml:space="preserve">Ponuditelj </w:t>
      </w:r>
      <w:r w:rsidR="00F50028">
        <w:t xml:space="preserve">LINEA ARGENTUM j.d.o.o. nudi </w:t>
      </w:r>
      <w:r>
        <w:t xml:space="preserve">za navedene predmete početnu cijenu. </w:t>
      </w:r>
    </w:p>
    <w:p w:rsidRDefault="00F50028" w:rsidP="00F50028" w:rsidR="00F50028">
      <w:pPr>
        <w:pStyle w:val="Bezproreda"/>
      </w:pPr>
    </w:p>
    <w:p w:rsidRDefault="005150BB" w:rsidP="00F50028" w:rsidR="00F50028" w:rsidRPr="00D628C8">
      <w:r>
        <w:tab/>
      </w:r>
      <w:r w:rsidR="00F50028" w:rsidRPr="00D628C8">
        <w:t xml:space="preserve">SUDAC </w:t>
      </w:r>
    </w:p>
    <w:p w:rsidRDefault="00F50028" w:rsidP="00F50028" w:rsidR="00F50028" w:rsidRPr="00D628C8"/>
    <w:p w:rsidRDefault="00F50028" w:rsidP="00F50028" w:rsidR="00F50028">
      <w:pPr>
        <w:jc w:val="center"/>
      </w:pPr>
      <w:r w:rsidRPr="00D628C8">
        <w:t>RJEŠAVA</w:t>
      </w:r>
    </w:p>
    <w:p w:rsidRDefault="00F50028" w:rsidP="00F50028" w:rsidR="00F50028"/>
    <w:p w:rsidRDefault="00F50028" w:rsidP="00F50028" w:rsidR="00F50028">
      <w:r>
        <w:tab/>
        <w:t xml:space="preserve">Utvrđuje se da je ponuditelj LINEA ARGENTUM j.d.o.o.  ponudio najveći iznos predmet </w:t>
      </w:r>
      <w:r w:rsidR="00565099">
        <w:t>899</w:t>
      </w:r>
      <w:r>
        <w:t xml:space="preserve">. u iznosu od </w:t>
      </w:r>
      <w:r w:rsidR="00565099">
        <w:t>365,62</w:t>
      </w:r>
      <w:r>
        <w:t xml:space="preserve"> kuna </w:t>
      </w:r>
      <w:r w:rsidR="00565099">
        <w:t xml:space="preserve">, te za predmet broj 1211. iznos od 680,00 kuna te mu se isti dosuđuju. </w:t>
      </w:r>
    </w:p>
    <w:p w:rsidRDefault="00CA26FE" w:rsidP="00CA26FE" w:rsidR="00CA26FE"/>
    <w:p w:rsidRDefault="00565099" w:rsidP="00565099" w:rsidR="00565099">
      <w:r>
        <w:t xml:space="preserve">STROJAR izjavljuje da je zainteresiran za kupnju predmeta pod brojem </w:t>
      </w:r>
      <w:r w:rsidR="00142827">
        <w:t>612. RADNA PLOČA FE</w:t>
      </w:r>
      <w:r>
        <w:t xml:space="preserve"> koji su navedeni u grupi </w:t>
      </w:r>
      <w:r w:rsidR="00142827">
        <w:t>pet</w:t>
      </w:r>
      <w:r>
        <w:t xml:space="preserve"> – </w:t>
      </w:r>
      <w:r w:rsidR="00142827">
        <w:t>proizvodnja</w:t>
      </w:r>
      <w:r>
        <w:t xml:space="preserve">. </w:t>
      </w:r>
    </w:p>
    <w:p w:rsidRDefault="00565099" w:rsidP="00565099" w:rsidR="00565099">
      <w:r>
        <w:t xml:space="preserve">Ostali ponuditelji nisu zainteresirani za navedene predmete. </w:t>
      </w:r>
    </w:p>
    <w:p w:rsidRDefault="00565099" w:rsidP="00565099" w:rsidR="00565099"/>
    <w:p w:rsidRDefault="00565099" w:rsidP="00565099" w:rsidR="00565099">
      <w:pPr>
        <w:pStyle w:val="Bezproreda"/>
      </w:pPr>
      <w:r>
        <w:t xml:space="preserve">Pristupa se dražbi za predmet broj </w:t>
      </w:r>
      <w:r w:rsidR="00142827">
        <w:t>612</w:t>
      </w:r>
      <w:r>
        <w:t xml:space="preserve">. procijene vrijednosti </w:t>
      </w:r>
      <w:r w:rsidR="00142827">
        <w:t>400,00</w:t>
      </w:r>
      <w:r>
        <w:t xml:space="preserve"> kuna, po početnoj cijeni od </w:t>
      </w:r>
      <w:r w:rsidR="00142827">
        <w:t>267,00</w:t>
      </w:r>
      <w:r>
        <w:t xml:space="preserve"> kun</w:t>
      </w:r>
      <w:r w:rsidR="00142827">
        <w:t>a.</w:t>
      </w:r>
    </w:p>
    <w:p w:rsidRDefault="00565099" w:rsidP="00565099" w:rsidR="00565099">
      <w:pPr>
        <w:pStyle w:val="Bezproreda"/>
      </w:pPr>
    </w:p>
    <w:p w:rsidRDefault="00565099" w:rsidP="00565099" w:rsidR="00565099">
      <w:pPr>
        <w:pStyle w:val="Bezproreda"/>
      </w:pPr>
    </w:p>
    <w:p w:rsidRDefault="00565099" w:rsidP="00565099" w:rsidR="00565099">
      <w:pPr>
        <w:pStyle w:val="Bezproreda"/>
      </w:pPr>
      <w:r>
        <w:t xml:space="preserve">Ponuditelj </w:t>
      </w:r>
      <w:r w:rsidR="00142827">
        <w:t xml:space="preserve">STROJAR </w:t>
      </w:r>
      <w:r>
        <w:t xml:space="preserve"> nudi </w:t>
      </w:r>
      <w:r w:rsidR="00142827">
        <w:t>za navedeni predmet</w:t>
      </w:r>
      <w:r>
        <w:t xml:space="preserve"> početnu cijenu. </w:t>
      </w:r>
    </w:p>
    <w:p w:rsidRDefault="00565099" w:rsidP="00565099" w:rsidR="00565099">
      <w:pPr>
        <w:pStyle w:val="Bezproreda"/>
      </w:pPr>
    </w:p>
    <w:p w:rsidRDefault="00565099" w:rsidP="00565099" w:rsidR="00565099" w:rsidRPr="00D628C8">
      <w:r>
        <w:tab/>
      </w:r>
      <w:r w:rsidRPr="00D628C8">
        <w:t xml:space="preserve">SUDAC </w:t>
      </w:r>
    </w:p>
    <w:p w:rsidRDefault="00565099" w:rsidP="00565099" w:rsidR="00565099" w:rsidRPr="00D628C8"/>
    <w:p w:rsidRDefault="00565099" w:rsidP="00565099" w:rsidR="00565099">
      <w:pPr>
        <w:jc w:val="center"/>
      </w:pPr>
      <w:r w:rsidRPr="00D628C8">
        <w:t>RJEŠAVA</w:t>
      </w:r>
    </w:p>
    <w:p w:rsidRDefault="00565099" w:rsidP="00565099" w:rsidR="00565099"/>
    <w:p w:rsidRDefault="00565099" w:rsidP="00565099" w:rsidR="00565099">
      <w:r>
        <w:tab/>
        <w:t xml:space="preserve">Utvrđuje se da je ponuditelj </w:t>
      </w:r>
      <w:r w:rsidR="00142827">
        <w:t>STROJAR</w:t>
      </w:r>
      <w:r>
        <w:t xml:space="preserve">  ponudio najveći iznos predmet </w:t>
      </w:r>
      <w:r w:rsidR="00142827">
        <w:t>612</w:t>
      </w:r>
      <w:r>
        <w:t xml:space="preserve">. u iznosu od </w:t>
      </w:r>
      <w:r w:rsidR="009B30AC">
        <w:t>267,00</w:t>
      </w:r>
      <w:r>
        <w:t xml:space="preserve"> kuna</w:t>
      </w:r>
      <w:r w:rsidR="009B30AC">
        <w:t xml:space="preserve"> </w:t>
      </w:r>
      <w:r>
        <w:t xml:space="preserve">te mu se isti dosuđuju. </w:t>
      </w:r>
    </w:p>
    <w:p w:rsidRDefault="003A1402" w:rsidP="003A1402" w:rsidR="003A1402"/>
    <w:p w:rsidRDefault="00C64194" w:rsidR="00C64194" w:rsidRPr="00D628C8">
      <w:r w:rsidRPr="00D628C8">
        <w:tab/>
        <w:t xml:space="preserve">SUDAC </w:t>
      </w:r>
    </w:p>
    <w:p w:rsidRDefault="00C64194" w:rsidR="00C64194">
      <w:pPr>
        <w:jc w:val="center"/>
      </w:pPr>
      <w:r w:rsidRPr="00D628C8">
        <w:t>RJEŠAVA</w:t>
      </w:r>
    </w:p>
    <w:p w:rsidRDefault="00C64194" w:rsidR="00C64194"/>
    <w:p w:rsidRDefault="00C64194" w:rsidP="00A26B87" w:rsidR="003A1402">
      <w:r>
        <w:tab/>
        <w:t xml:space="preserve">Nalaže se svim ponuditeljima da zaključno sa 12. prosincom </w:t>
      </w:r>
      <w:r w:rsidR="00773DEF">
        <w:t>2016. na broj računa naveden u točki V. rješenja posl. broj 4 St-1233/2015</w:t>
      </w:r>
      <w:r w:rsidR="00F974BD">
        <w:t xml:space="preserve">-57 </w:t>
      </w:r>
      <w:r w:rsidR="00773DEF">
        <w:t xml:space="preserve"> uplate kupovninu (ukupno ponuđeni iznos za pokretnine koje su im dosuđene umanjeno za uplaćeni iznos predujma) te da dokaz o uplati dostave u sudski spis. </w:t>
      </w:r>
    </w:p>
    <w:p w:rsidRDefault="00F974BD" w:rsidP="00A26B87" w:rsidR="00F974BD">
      <w:r>
        <w:tab/>
        <w:t xml:space="preserve">Po uplati kupovnine sud će izdati rješenja o dosudi, temeljem kojeg će kupci biti ovlašteni preuzeti kupljene pokretnine. </w:t>
      </w:r>
    </w:p>
    <w:p w:rsidRDefault="00A26B87" w:rsidP="005D7775" w:rsidR="00A26B87"/>
    <w:p w:rsidRDefault="00F974BD" w:rsidR="00F974BD">
      <w:pPr>
        <w:jc w:val="center"/>
      </w:pPr>
      <w:r w:rsidRPr="00D628C8">
        <w:t>Dovršeno u</w:t>
      </w:r>
      <w:r>
        <w:t xml:space="preserve">     12:</w:t>
      </w:r>
      <w:r w:rsidR="00872BDF">
        <w:t>51</w:t>
      </w:r>
      <w:r>
        <w:t xml:space="preserve">   </w:t>
      </w:r>
      <w:r w:rsidRPr="00D628C8">
        <w:t>sati</w:t>
      </w:r>
    </w:p>
    <w:p w:rsidRDefault="0049231C" w:rsidR="0049231C" w:rsidRPr="00D628C8">
      <w:pPr>
        <w:jc w:val="center"/>
      </w:pPr>
    </w:p>
    <w:p w:rsidRDefault="00F974BD" w:rsidR="00F974BD" w:rsidRPr="00D628C8">
      <w:r w:rsidRPr="00D628C8">
        <w:tab/>
      </w:r>
      <w:r w:rsidRPr="00D628C8">
        <w:tab/>
      </w:r>
      <w:r w:rsidRPr="00D628C8">
        <w:tab/>
      </w:r>
      <w:r w:rsidRPr="00D628C8">
        <w:tab/>
      </w:r>
      <w:r w:rsidRPr="00D628C8">
        <w:tab/>
      </w:r>
      <w:r w:rsidRPr="00D628C8">
        <w:tab/>
        <w:t>Sutkinja</w:t>
      </w:r>
      <w:r w:rsidRPr="00D628C8">
        <w:tab/>
      </w:r>
      <w:r w:rsidRPr="00D628C8">
        <w:tab/>
      </w:r>
      <w:r w:rsidRPr="00D628C8">
        <w:tab/>
      </w:r>
    </w:p>
    <w:p w:rsidRDefault="00F974BD" w:rsidR="00F974BD" w:rsidRPr="00D628C8"/>
    <w:p w:rsidRDefault="00F974BD" w:rsidR="00F974BD" w:rsidRPr="00D628C8">
      <w:r w:rsidRPr="00D628C8">
        <w:t xml:space="preserve">                                                                 </w:t>
      </w:r>
    </w:p>
    <w:p w:rsidRDefault="00F974BD" w:rsidR="00F974BD">
      <w:pPr>
        <w:jc w:val="center"/>
      </w:pPr>
      <w:r w:rsidRPr="00D628C8">
        <w:t xml:space="preserve">       Zapisničarka</w:t>
      </w:r>
    </w:p>
    <w:p w:rsidRDefault="00F974BD" w:rsidP="00CE1F6D" w:rsidR="00F974BD"/>
    <w:p w:rsidRDefault="001324B8" w:rsidP="001324B8" w:rsidR="001324B8"/>
    <w:p w:rsidRDefault="0049231C" w:rsidP="002C5223" w:rsidR="001324B8">
      <w:r>
        <w:t xml:space="preserve">1/ za VILSTROJ d.o.o. Mladen Merlić </w:t>
      </w:r>
    </w:p>
    <w:p w:rsidRDefault="0049231C" w:rsidP="002C5223" w:rsidR="0049231C"/>
    <w:p w:rsidRDefault="0049231C" w:rsidP="002C5223" w:rsidR="0049231C">
      <w:r>
        <w:t>2/ za GAJANA KOP Andrej Glavaš</w:t>
      </w:r>
    </w:p>
    <w:p w:rsidRDefault="0049231C" w:rsidP="002C5223" w:rsidR="0049231C"/>
    <w:p w:rsidRDefault="0049231C" w:rsidP="002C5223" w:rsidR="0049231C">
      <w:r>
        <w:t>3/ MILORAD VOLAŠ</w:t>
      </w:r>
    </w:p>
    <w:p w:rsidRDefault="0049231C" w:rsidP="002C5223" w:rsidR="0049231C"/>
    <w:p w:rsidRDefault="0049231C" w:rsidP="002C5223" w:rsidR="0049231C">
      <w:r>
        <w:t>4/ za AUTO PULS d.o.o. Milorad Volaš</w:t>
      </w:r>
    </w:p>
    <w:p w:rsidRDefault="0049231C" w:rsidP="002C5223" w:rsidR="0049231C"/>
    <w:p w:rsidRDefault="0049231C" w:rsidP="002C5223" w:rsidR="0049231C">
      <w:r>
        <w:t>5/ za LINEA ARGENTUM j.d.o.o. Roberto Pasini</w:t>
      </w:r>
    </w:p>
    <w:p w:rsidRDefault="0049231C" w:rsidP="002C5223" w:rsidR="0049231C"/>
    <w:p w:rsidRDefault="0049231C" w:rsidP="002C5223" w:rsidR="0049231C">
      <w:r>
        <w:t>6/ za STROJAR Rasim Halilović</w:t>
      </w:r>
    </w:p>
    <w:p w:rsidRDefault="0049231C" w:rsidP="002C5223" w:rsidR="0049231C"/>
    <w:p w:rsidRDefault="0049231C" w:rsidP="002C5223" w:rsidR="0049231C">
      <w:r>
        <w:t>7/ Marin Merlić</w:t>
      </w:r>
    </w:p>
    <w:p w:rsidRDefault="0049231C" w:rsidP="002C5223" w:rsidR="0049231C"/>
    <w:p w:rsidRDefault="0049231C" w:rsidP="002C5223" w:rsidR="0049231C">
      <w:r>
        <w:t>8/ Nenad Medica</w:t>
      </w:r>
    </w:p>
    <w:sectPr w:rsidSect="0049231C" w:rsidR="0049231C">
      <w:headerReference w:type="default" r:id="rId10"/>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BDA" w:rsidP="00976BDA" w:rsidR="00976BDA">
      <w:r>
        <w:separator/>
      </w:r>
    </w:p>
  </w:endnote>
  <w:endnote w:id="0" w:type="continuationSeparator">
    <w:p w:rsidRDefault="00976BDA" w:rsidP="00976BDA" w:rsidR="00976B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BDA" w:rsidP="00976BDA" w:rsidR="00976BDA">
      <w:r>
        <w:separator/>
      </w:r>
    </w:p>
  </w:footnote>
  <w:footnote w:id="0" w:type="continuationSeparator">
    <w:p w:rsidRDefault="00976BDA" w:rsidP="00976BDA" w:rsidR="00976B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6F44" w:rsidP="00346F44" w:rsidR="00346F44">
    <w:pPr>
      <w:pStyle w:val="Zaglavlje"/>
      <w:tabs>
        <w:tab w:pos="6971" w:val="left"/>
      </w:tabs>
      <w:jc w:val="left"/>
    </w:pPr>
    <w:r>
      <w:tab/>
    </w:r>
    <w:sdt>
      <w:sdtPr>
        <w:id w:val="768434071"/>
        <w:docPartObj>
          <w:docPartGallery w:val="Page Numbers (Top of Page)"/>
          <w:docPartUnique/>
        </w:docPartObj>
      </w:sdtPr>
      <w:sdtEndPr/>
      <w:sdtContent>
        <w:r>
          <w:fldChar w:fldCharType="begin"/>
        </w:r>
        <w:r>
          <w:instrText>PAGE   \* MERGEFORMAT</w:instrText>
        </w:r>
        <w:r>
          <w:fldChar w:fldCharType="separate"/>
        </w:r>
        <w:r w:rsidR="001F77B1">
          <w:rPr>
            <w:noProof/>
          </w:rPr>
          <w:t>1</w:t>
        </w:r>
        <w:r>
          <w:fldChar w:fldCharType="end"/>
        </w:r>
      </w:sdtContent>
    </w:sdt>
    <w:r>
      <w:tab/>
      <w:t>4 St-1233/15</w:t>
    </w:r>
    <w:r w:rsidR="001F77B1">
      <w:t>-63</w:t>
    </w:r>
  </w:p>
  <w:p w:rsidRDefault="00346F44" w:rsidP="00346F44" w:rsidR="00976BDA">
    <w:pPr>
      <w:pStyle w:val="Zaglavlje"/>
      <w:tabs>
        <w:tab w:pos="6164" w:val="left"/>
      </w:tabs>
    </w:pPr>
    <w:r>
      <w:tab/>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B22F72"/>
    <w:multiLevelType w:val="hybridMultilevel"/>
    <w:tmpl w:val="AC1C3DBE"/>
    <w:lvl w:tplc="F9329EC6" w:ilvl="0">
      <w:numFmt w:val="bullet"/>
      <w:lvlText w:val="-"/>
      <w:lvlJc w:val="left"/>
      <w:pPr>
        <w:ind w:hanging="360" w:left="720"/>
      </w:pPr>
      <w:rPr>
        <w:rFonts w:eastAsiaTheme="minorHAnsi" w:cs="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1550"/>
    <w:rsid w:val="000076AD"/>
    <w:rsid w:val="00016346"/>
    <w:rsid w:val="0002218A"/>
    <w:rsid w:val="00032765"/>
    <w:rsid w:val="000376D4"/>
    <w:rsid w:val="00050B3F"/>
    <w:rsid w:val="0005650A"/>
    <w:rsid w:val="00072CFB"/>
    <w:rsid w:val="00096B79"/>
    <w:rsid w:val="000B7C25"/>
    <w:rsid w:val="000C467B"/>
    <w:rsid w:val="000D25AD"/>
    <w:rsid w:val="000F105A"/>
    <w:rsid w:val="0010016C"/>
    <w:rsid w:val="00101134"/>
    <w:rsid w:val="001062DB"/>
    <w:rsid w:val="00107A32"/>
    <w:rsid w:val="001324B8"/>
    <w:rsid w:val="00142827"/>
    <w:rsid w:val="001839F8"/>
    <w:rsid w:val="00184CF3"/>
    <w:rsid w:val="00190FBC"/>
    <w:rsid w:val="001916C6"/>
    <w:rsid w:val="00193D90"/>
    <w:rsid w:val="001A799B"/>
    <w:rsid w:val="001C1699"/>
    <w:rsid w:val="001C66F5"/>
    <w:rsid w:val="001D7A09"/>
    <w:rsid w:val="001F01DD"/>
    <w:rsid w:val="001F77B1"/>
    <w:rsid w:val="00203A27"/>
    <w:rsid w:val="002161FE"/>
    <w:rsid w:val="00217411"/>
    <w:rsid w:val="00231ED9"/>
    <w:rsid w:val="0025526A"/>
    <w:rsid w:val="00257C23"/>
    <w:rsid w:val="0026147F"/>
    <w:rsid w:val="002B2003"/>
    <w:rsid w:val="002B6E07"/>
    <w:rsid w:val="002C39C0"/>
    <w:rsid w:val="002C5223"/>
    <w:rsid w:val="002C76C1"/>
    <w:rsid w:val="002E4541"/>
    <w:rsid w:val="002E7CB5"/>
    <w:rsid w:val="002E7EC8"/>
    <w:rsid w:val="00313CBF"/>
    <w:rsid w:val="00313D11"/>
    <w:rsid w:val="00330D83"/>
    <w:rsid w:val="00346A61"/>
    <w:rsid w:val="00346F44"/>
    <w:rsid w:val="00367C32"/>
    <w:rsid w:val="003908E3"/>
    <w:rsid w:val="003938AB"/>
    <w:rsid w:val="003A1402"/>
    <w:rsid w:val="003A76BE"/>
    <w:rsid w:val="003B4DCB"/>
    <w:rsid w:val="003C2C93"/>
    <w:rsid w:val="003D2C95"/>
    <w:rsid w:val="003D3D28"/>
    <w:rsid w:val="003F1624"/>
    <w:rsid w:val="003F4D43"/>
    <w:rsid w:val="00452B3C"/>
    <w:rsid w:val="00471F80"/>
    <w:rsid w:val="00472354"/>
    <w:rsid w:val="0049231C"/>
    <w:rsid w:val="004C12F0"/>
    <w:rsid w:val="004D3A44"/>
    <w:rsid w:val="004E6C30"/>
    <w:rsid w:val="00513D3B"/>
    <w:rsid w:val="00514932"/>
    <w:rsid w:val="005150BB"/>
    <w:rsid w:val="00522D61"/>
    <w:rsid w:val="00565099"/>
    <w:rsid w:val="00573959"/>
    <w:rsid w:val="005B4929"/>
    <w:rsid w:val="005C3615"/>
    <w:rsid w:val="005C627C"/>
    <w:rsid w:val="005D6718"/>
    <w:rsid w:val="005D7572"/>
    <w:rsid w:val="005D7775"/>
    <w:rsid w:val="00634CD7"/>
    <w:rsid w:val="00676C2E"/>
    <w:rsid w:val="006B6B93"/>
    <w:rsid w:val="006C3F54"/>
    <w:rsid w:val="006E67E1"/>
    <w:rsid w:val="0070508C"/>
    <w:rsid w:val="00733CDC"/>
    <w:rsid w:val="00743045"/>
    <w:rsid w:val="00744232"/>
    <w:rsid w:val="00773DEF"/>
    <w:rsid w:val="00775940"/>
    <w:rsid w:val="007944E7"/>
    <w:rsid w:val="007B0854"/>
    <w:rsid w:val="007C7335"/>
    <w:rsid w:val="007E1432"/>
    <w:rsid w:val="007E3681"/>
    <w:rsid w:val="007F238F"/>
    <w:rsid w:val="007F3CED"/>
    <w:rsid w:val="00810F23"/>
    <w:rsid w:val="00812F0B"/>
    <w:rsid w:val="00834D50"/>
    <w:rsid w:val="00836195"/>
    <w:rsid w:val="00842A87"/>
    <w:rsid w:val="00870D93"/>
    <w:rsid w:val="00872BDF"/>
    <w:rsid w:val="008816A6"/>
    <w:rsid w:val="008A5B53"/>
    <w:rsid w:val="008B730E"/>
    <w:rsid w:val="008E4C25"/>
    <w:rsid w:val="0091297B"/>
    <w:rsid w:val="00923B74"/>
    <w:rsid w:val="0092719C"/>
    <w:rsid w:val="009517BB"/>
    <w:rsid w:val="009718DD"/>
    <w:rsid w:val="00976BDA"/>
    <w:rsid w:val="00993913"/>
    <w:rsid w:val="009A19D7"/>
    <w:rsid w:val="009A3DDD"/>
    <w:rsid w:val="009B2F6A"/>
    <w:rsid w:val="009B30AC"/>
    <w:rsid w:val="009C5F4E"/>
    <w:rsid w:val="00A26B87"/>
    <w:rsid w:val="00A5015F"/>
    <w:rsid w:val="00AF1550"/>
    <w:rsid w:val="00B220D7"/>
    <w:rsid w:val="00B40CA8"/>
    <w:rsid w:val="00B676B0"/>
    <w:rsid w:val="00B72C2F"/>
    <w:rsid w:val="00B7459C"/>
    <w:rsid w:val="00B772B6"/>
    <w:rsid w:val="00BC1C9E"/>
    <w:rsid w:val="00BD25A5"/>
    <w:rsid w:val="00BE6FBD"/>
    <w:rsid w:val="00BF0C91"/>
    <w:rsid w:val="00C12CBF"/>
    <w:rsid w:val="00C2725F"/>
    <w:rsid w:val="00C471F4"/>
    <w:rsid w:val="00C64194"/>
    <w:rsid w:val="00C96889"/>
    <w:rsid w:val="00CA26FE"/>
    <w:rsid w:val="00CC592B"/>
    <w:rsid w:val="00CC5C25"/>
    <w:rsid w:val="00CC6E89"/>
    <w:rsid w:val="00CE2F41"/>
    <w:rsid w:val="00CF1C38"/>
    <w:rsid w:val="00CF490A"/>
    <w:rsid w:val="00D22D34"/>
    <w:rsid w:val="00D3639F"/>
    <w:rsid w:val="00D77810"/>
    <w:rsid w:val="00D8693E"/>
    <w:rsid w:val="00D87B57"/>
    <w:rsid w:val="00DA3772"/>
    <w:rsid w:val="00DB61F9"/>
    <w:rsid w:val="00DC5169"/>
    <w:rsid w:val="00DD7E43"/>
    <w:rsid w:val="00E60115"/>
    <w:rsid w:val="00E97626"/>
    <w:rsid w:val="00ED3CC0"/>
    <w:rsid w:val="00ED7617"/>
    <w:rsid w:val="00EE74EE"/>
    <w:rsid w:val="00EF1C81"/>
    <w:rsid w:val="00F03A85"/>
    <w:rsid w:val="00F33E88"/>
    <w:rsid w:val="00F50028"/>
    <w:rsid w:val="00F61EDC"/>
    <w:rsid w:val="00F77262"/>
    <w:rsid w:val="00F94A7B"/>
    <w:rsid w:val="00F974BD"/>
    <w:rsid w:val="00FA7555"/>
    <w:rsid w:val="00FB4168"/>
    <w:rsid w:val="00FD1ED6"/>
    <w:rsid w:val="00FD2B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509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33E88"/>
    <w:pPr>
      <w:ind w:left="720"/>
      <w:contextualSpacing/>
    </w:pPr>
  </w:style>
  <w:style w:styleId="Bezproreda" w:type="paragraph">
    <w:name w:val="No Spacing"/>
    <w:uiPriority w:val="1"/>
    <w:qFormat/>
    <w:rsid w:val="004C12F0"/>
    <w:pPr>
      <w:spacing w:lineRule="auto" w:line="240" w:after="0"/>
      <w:jc w:val="both"/>
    </w:pPr>
    <w:rPr>
      <w:rFonts w:hAnsi="Times New Roman" w:ascii="Times New Roman"/>
      <w:sz w:val="24"/>
    </w:rPr>
  </w:style>
  <w:style w:styleId="Zaglavlje" w:type="paragraph">
    <w:name w:val="header"/>
    <w:basedOn w:val="Normal"/>
    <w:link w:val="ZaglavljeChar"/>
    <w:uiPriority w:val="99"/>
    <w:unhideWhenUsed/>
    <w:rsid w:val="00976BDA"/>
    <w:pPr>
      <w:tabs>
        <w:tab w:pos="4536" w:val="center"/>
        <w:tab w:pos="9072" w:val="right"/>
      </w:tabs>
    </w:pPr>
  </w:style>
  <w:style w:customStyle="true" w:styleId="ZaglavljeChar" w:type="character">
    <w:name w:val="Zaglavlje Char"/>
    <w:basedOn w:val="Zadanifontodlomka"/>
    <w:link w:val="Zaglavlje"/>
    <w:uiPriority w:val="99"/>
    <w:rsid w:val="00976BDA"/>
    <w:rPr>
      <w:rFonts w:hAnsi="Times New Roman" w:ascii="Times New Roman"/>
      <w:sz w:val="24"/>
    </w:rPr>
  </w:style>
  <w:style w:styleId="Podnoje" w:type="paragraph">
    <w:name w:val="footer"/>
    <w:basedOn w:val="Normal"/>
    <w:link w:val="PodnojeChar"/>
    <w:uiPriority w:val="99"/>
    <w:unhideWhenUsed/>
    <w:rsid w:val="00976BDA"/>
    <w:pPr>
      <w:tabs>
        <w:tab w:pos="4536" w:val="center"/>
        <w:tab w:pos="9072" w:val="right"/>
      </w:tabs>
    </w:pPr>
  </w:style>
  <w:style w:customStyle="true" w:styleId="PodnojeChar" w:type="character">
    <w:name w:val="Podnožje Char"/>
    <w:basedOn w:val="Zadanifontodlomka"/>
    <w:link w:val="Podnoje"/>
    <w:uiPriority w:val="99"/>
    <w:rsid w:val="00976BDA"/>
    <w:rPr>
      <w:rFonts w:hAnsi="Times New Roman" w:ascii="Times New Roman"/>
      <w:sz w:val="24"/>
    </w:rPr>
  </w:style>
  <w:style w:styleId="Tekstrezerviranogmjesta" w:type="character">
    <w:name w:val="Placeholder Text"/>
    <w:basedOn w:val="Zadanifontodlomka"/>
    <w:uiPriority w:val="99"/>
    <w:semiHidden/>
    <w:rsid w:val="001F77B1"/>
    <w:rPr>
      <w:color w:val="808080"/>
      <w:bdr w:space="0" w:sz="0" w:color="auto" w:val="none"/>
      <w:shd w:fill="auto" w:color="auto" w:val="clear"/>
    </w:rPr>
  </w:style>
  <w:style w:customStyle="true" w:styleId="eSPISCCParagraphDefaultFont" w:type="character">
    <w:name w:val="eSPIS_CC_Paragraph Default Font"/>
    <w:basedOn w:val="Zadanifontodlomka"/>
    <w:rsid w:val="001F77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7B1"/>
    <w:rPr>
      <w:bdr w:space="0" w:sz="0" w:color="auto" w:val="none"/>
      <w:shd w:fill="FFFFCC" w:color="auto" w:val="clear"/>
      <w:lang w:val="hr-HR"/>
    </w:rPr>
  </w:style>
  <w:style w:customStyle="true" w:styleId="PozadinaSvijetloCrvena" w:type="character">
    <w:name w:val="Pozadina_SvijetloCrvena"/>
    <w:basedOn w:val="eSPISCCParagraphDefaultFont"/>
    <w:rsid w:val="001F77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7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509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33E88"/>
    <w:pPr>
      <w:ind w:left="720"/>
      <w:contextualSpacing/>
    </w:pPr>
  </w:style>
  <w:style w:styleId="Bezproreda" w:type="paragraph">
    <w:name w:val="No Spacing"/>
    <w:uiPriority w:val="1"/>
    <w:qFormat/>
    <w:rsid w:val="004C12F0"/>
    <w:pPr>
      <w:spacing w:after="0" w:line="240" w:lineRule="auto"/>
      <w:jc w:val="both"/>
    </w:pPr>
    <w:rPr>
      <w:rFonts w:ascii="Times New Roman" w:hAnsi="Times New Roman"/>
      <w:sz w:val="24"/>
    </w:rPr>
  </w:style>
  <w:style w:styleId="Zaglavlje" w:type="paragraph">
    <w:name w:val="header"/>
    <w:basedOn w:val="Normal"/>
    <w:link w:val="ZaglavljeChar"/>
    <w:uiPriority w:val="99"/>
    <w:unhideWhenUsed/>
    <w:rsid w:val="00976BDA"/>
    <w:pPr>
      <w:tabs>
        <w:tab w:pos="4536" w:val="center"/>
        <w:tab w:pos="9072" w:val="right"/>
      </w:tabs>
    </w:pPr>
  </w:style>
  <w:style w:customStyle="1" w:styleId="ZaglavljeChar" w:type="character">
    <w:name w:val="Zaglavlje Char"/>
    <w:basedOn w:val="Zadanifontodlomka"/>
    <w:link w:val="Zaglavlje"/>
    <w:uiPriority w:val="99"/>
    <w:rsid w:val="00976BDA"/>
    <w:rPr>
      <w:rFonts w:ascii="Times New Roman" w:hAnsi="Times New Roman"/>
      <w:sz w:val="24"/>
    </w:rPr>
  </w:style>
  <w:style w:styleId="Podnoje" w:type="paragraph">
    <w:name w:val="footer"/>
    <w:basedOn w:val="Normal"/>
    <w:link w:val="PodnojeChar"/>
    <w:uiPriority w:val="99"/>
    <w:unhideWhenUsed/>
    <w:rsid w:val="00976BDA"/>
    <w:pPr>
      <w:tabs>
        <w:tab w:pos="4536" w:val="center"/>
        <w:tab w:pos="9072" w:val="right"/>
      </w:tabs>
    </w:pPr>
  </w:style>
  <w:style w:customStyle="1" w:styleId="PodnojeChar" w:type="character">
    <w:name w:val="Podnožje Char"/>
    <w:basedOn w:val="Zadanifontodlomka"/>
    <w:link w:val="Podnoje"/>
    <w:uiPriority w:val="99"/>
    <w:rsid w:val="00976BDA"/>
    <w:rPr>
      <w:rFonts w:ascii="Times New Roman" w:hAnsi="Times New Roman"/>
      <w:sz w:val="24"/>
    </w:rPr>
  </w:style>
  <w:style w:styleId="Tekstrezerviranogmjesta" w:type="character">
    <w:name w:val="Placeholder Text"/>
    <w:basedOn w:val="Zadanifontodlomka"/>
    <w:uiPriority w:val="99"/>
    <w:semiHidden/>
    <w:rsid w:val="001F77B1"/>
    <w:rPr>
      <w:color w:val="808080"/>
      <w:bdr w:color="auto" w:space="0" w:sz="0" w:val="none"/>
      <w:shd w:color="auto" w:fill="auto" w:val="clear"/>
    </w:rPr>
  </w:style>
  <w:style w:customStyle="1" w:styleId="eSPISCCParagraphDefaultFont" w:type="character">
    <w:name w:val="eSPIS_CC_Paragraph Default Font"/>
    <w:basedOn w:val="Zadanifontodlomka"/>
    <w:rsid w:val="001F77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7B1"/>
    <w:rPr>
      <w:bdr w:color="auto" w:space="0" w:sz="0" w:val="none"/>
      <w:shd w:color="auto" w:fill="FFFFCC" w:val="clear"/>
      <w:lang w:val="hr-HR"/>
    </w:rPr>
  </w:style>
  <w:style w:customStyle="1" w:styleId="PozadinaSvijetloCrvena" w:type="character">
    <w:name w:val="Pozadina_SvijetloCrvena"/>
    <w:basedOn w:val="eSPISCCParagraphDefaultFont"/>
    <w:rsid w:val="001F77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7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9. prosinca 2016.</izvorni_sadrzaj>
    <derivirana_varijabla naziv="DomainObject.StvarniPocetakDatum_1">9. prosinca 2016.</derivirana_varijabla>
  </DomainObject.StvarniPocetakDatum>
  <DomainObject.StvarniZavrsetakDatum>
    <izvorni_sadrzaj>9. prosinca 2016.</izvorni_sadrzaj>
    <derivirana_varijabla naziv="DomainObject.StvarniZavrsetakDatum_1">9. prosinca 2016.</derivirana_varijabla>
  </DomainObject.StvarniZavrsetakDatum>
  <DomainObject.PlaniraniZavrsetakDatum>
    <izvorni_sadrzaj>9. prosinca 2016.</izvorni_sadrzaj>
    <derivirana_varijabla naziv="DomainObject.PlaniraniZavrsetakDatum_1">9. prosinca 2016.</derivirana_varijabla>
  </DomainObject.PlaniraniZavrsetakDatum>
  <DomainObject.PlaniraniPocetakDatum>
    <izvorni_sadrzaj>9. prosinca 2016.</izvorni_sadrzaj>
    <derivirana_varijabla naziv="DomainObject.PlaniraniPocetakDatum_1">9. prosinca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I. i II. , te 3 registratora 
nalaze se u ref. 4 u ormaru od 
30.5.2016.</izvorni_sadrzaj>
    <derivirana_varijabla naziv="DomainObject.Predmet.PrimjedbaSuca_1">svežanj I. i II. , te 3 registratora 
nalaze se u ref. 4 u ormaru od 
30.5.2016.</derivirana_varijabla>
  </DomainObject.Predmet.PrimjedbaSuca>
  <DomainObject.Predmet.PrimjedbaUpisnicara>
    <izvorni_sadrzaj/>
    <derivirana_varijabla naziv="DomainObject.Predmet.PrimjedbaUpisnicara_1"/>
  </DomainObject.Predmet.PrimjedbaUpisnicar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item>MAĐARIĆ &amp; LUI - odvjetničko društvo d.o.o.</item>
    </izvorni_sadrzaj>
    <derivirana_varijabla naziv="DomainObject.Predmet.OstaliListFormated_1">
      <item>MAĐARIĆ &amp; LUI - odvjetničko društvo d.o.o.</item>
    </derivirana_varijabla>
  </DomainObject.Predmet.OstaliListFormated>
  <DomainObject.Predmet.OstaliListFormatedOIB>
    <izvorni_sadrzaj>
      <item>MAĐARIĆ &amp; LUI - odvjetničko društvo d.o.o., OIB 27355904472</item>
    </izvorni_sadrzaj>
    <derivirana_varijabla naziv="DomainObject.Predmet.OstaliListFormatedOIB_1">
      <item>MAĐARIĆ &amp; LUI - odvjetničko društvo d.o.o., OIB 27355904472</item>
    </derivirana_varijabla>
  </DomainObject.Predmet.OstaliListFormatedOIB>
  <DomainObject.Predmet.OstaliListFormatedWithAdress>
    <izvorni_sadrzaj>
      <item>MAĐARIĆ &amp; LUI - odvjetničko društvo d.o.o., Ilica 191F, 10000 Zagreb</item>
    </izvorni_sadrzaj>
    <derivirana_varijabla naziv="DomainObject.Predmet.OstaliListFormatedWithAdress_1">
      <item>MAĐARIĆ &amp; LUI - odvjetničko društvo d.o.o., Ilica 191F, 10000 Zagreb</item>
    </derivirana_varijabla>
  </DomainObject.Predmet.OstaliListFormatedWithAdress>
  <DomainObject.Predmet.OstaliListFormatedWithAdressOIB>
    <izvorni_sadrzaj>
      <item>MAĐARIĆ &amp; LUI - odvjetničko društvo d.o.o., OIB 27355904472, Ilica 191F, 10000 Zagreb</item>
    </izvorni_sadrzaj>
    <derivirana_varijabla naziv="DomainObject.Predmet.OstaliListFormatedWithAdressOIB_1">
      <item>MAĐARIĆ &amp; LUI - odvjetničko društvo d.o.o., OIB 27355904472, Ilica 191F, 10000 Zagreb</item>
    </derivirana_varijabla>
  </DomainObject.Predmet.OstaliListFormatedWithAdressOIB>
  <DomainObject.Predmet.OstaliListNazivFormated>
    <izvorni_sadrzaj>
      <item>MAĐARIĆ &amp; LUI - odvjetničko društvo d.o.o.</item>
    </izvorni_sadrzaj>
    <derivirana_varijabla naziv="DomainObject.Predmet.OstaliListNazivFormated_1">
      <item>MAĐARIĆ &amp; LUI - odvjetničko društvo d.o.o.</item>
    </derivirana_varijabla>
  </DomainObject.Predmet.OstaliListNazivFormated>
  <DomainObject.Predmet.OstaliListNazivFormatedOIB>
    <izvorni_sadrzaj>
      <item>MAĐARIĆ &amp; LUI - odvjetničko društvo d.o.o., OIB 27355904472</item>
    </izvorni_sadrzaj>
    <derivirana_varijabla naziv="DomainObject.Predmet.OstaliListNazivFormatedOIB_1">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tem>MAĐARIĆ &amp; LUI - odvjetničko društvo d.o.o.</item>
    </izvorni_sadrzaj>
    <derivirana_varijabla naziv="DomainObject.Predmet.SudioniciListNaziv_1">
      <item>FINANCIJSKA AGENCIJA, RC RIJEKA, PODRUŽNICA PULA, PULA</item>
      <item>ULJANIK TESU SZZ d.o.o. PULA</item>
      <item>MAĐARIĆ &amp; LUI - odvjetničko društvo d.o.o.</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tem>MAĐARIĆ &amp; LUI - odvjetničko društvo d.o.o., OIB 27355904472, Ilica 191F,10000 Zagreb</item>
    </izvorni_sadrzaj>
    <derivirana_varijabla naziv="DomainObject.Predmet.SudioniciListAdressOIB_1">
      <item>FINANCIJSKA AGENCIJA, RC RIJEKA, PODRUŽNICA PULA, PULA, OIB 85821130368, Ulica grada Vukovara 70,10000 Zagreb</item>
      <item>ULJANIK TESU SZZ d.o.o. PULA, OIB 88998196947, Flaciusova 1,52100 Pula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tem>, OIB 27355904472</item>
    </izvorni_sadrzaj>
    <derivirana_varijabla naziv="DomainObject.Predmet.SudioniciListNazivOIB_1">
      <item>, OIB 85821130368</item>
      <item>, OIB 88998196947</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87CC54-FD1F-44A4-85B0-8A62ED52B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6552</properties:Words>
  <properties:Characters>35099</properties:Characters>
  <properties:Lines>1294</properties:Lines>
  <properties:Paragraphs>610</properties:Paragraphs>
  <properties:TotalTime>240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2016-12-09T07:51:00Z</dcterms:created>
  <dc:creator>Sanja Prodan</dc:creator>
  <dc:description/>
  <cp:keywords/>
  <cp:lastModifiedBy>Sanja Prodan</cp:lastModifiedBy>
  <dcterms:modified xmlns:xsi="http://www.w3.org/2001/XMLSchema-instance" xsi:type="dcterms:W3CDTF">2016-12-09T14:05:00Z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25</vt:i4>
  </prop:property>
</prop:Properties>
</file>