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04a94" w14:paraId="8204a94" w:rsidRDefault="005009BE" w:rsidP="005009BE" w:rsidR="005009BE">
      <w:pPr>
        <w:ind w:firstLine="720"/>
        <w:jc w:val="both"/>
        <w15:collapsed w:val="false"/>
      </w:pPr>
      <w:r>
        <w:rPr>
          <w:noProof/>
          <w:lang w:eastAsia="hr-HR"/>
        </w:rPr>
        <w:drawing>
          <wp:inline distR="0" distL="0" distB="0" distT="0">
            <wp:extent cy="723900" cx="54102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5009BE" w:rsidP="005009BE" w:rsidR="005009BE">
      <w:pPr>
        <w:jc w:val="both"/>
      </w:pPr>
      <w:r>
        <w:t xml:space="preserve">                                                     </w:t>
      </w:r>
      <w:r>
        <w:tab/>
        <w:t xml:space="preserve">                  3 St-</w:t>
      </w:r>
      <w:proofErr w:type="spellStart"/>
      <w:r>
        <w:t>327</w:t>
      </w:r>
      <w:proofErr w:type="spellEnd"/>
      <w:r>
        <w:t>/</w:t>
      </w:r>
      <w:proofErr w:type="spellStart"/>
      <w:r>
        <w:t>2014</w:t>
      </w:r>
      <w:proofErr w:type="spellEnd"/>
      <w:r>
        <w:t>-</w:t>
      </w:r>
      <w:proofErr w:type="spellStart"/>
      <w:r>
        <w:t>197</w:t>
      </w:r>
      <w:proofErr w:type="spellEnd"/>
    </w:p>
    <w:p w:rsidRDefault="005009BE" w:rsidP="005009BE" w:rsidR="005009BE">
      <w:pPr>
        <w:jc w:val="both"/>
      </w:pPr>
      <w:r>
        <w:rPr>
          <w:color w:val="222222"/>
        </w:rPr>
        <w:t>Republika Hrvatska</w:t>
      </w:r>
    </w:p>
    <w:p w:rsidRDefault="005009BE" w:rsidP="005009BE" w:rsidR="005009BE">
      <w:pPr>
        <w:spacing w:beforeAutospacing="true" w:before="100"/>
        <w:rPr>
          <w:color w:val="222222"/>
        </w:rPr>
      </w:pPr>
      <w:r>
        <w:rPr>
          <w:color w:val="222222"/>
        </w:rPr>
        <w:t>Trgovački sud u Osijeku</w:t>
      </w:r>
    </w:p>
    <w:p w:rsidRDefault="005009BE" w:rsidP="005009BE" w:rsidR="005009BE">
      <w:pPr>
        <w:spacing w:beforeAutospacing="true" w:before="100"/>
        <w:rPr>
          <w:color w:val="222222"/>
        </w:rPr>
      </w:pPr>
      <w:r>
        <w:rPr>
          <w:color w:val="222222"/>
        </w:rPr>
        <w:t>Stalna služba u Slavonskom Brodu</w:t>
      </w:r>
    </w:p>
    <w:p w:rsidRDefault="005009BE" w:rsidP="005009BE" w:rsidR="005009BE">
      <w:pPr>
        <w:spacing w:beforeAutospacing="true" w:before="100"/>
        <w:rPr>
          <w:color w:val="222222"/>
        </w:rPr>
      </w:pPr>
      <w:r>
        <w:rPr>
          <w:color w:val="222222"/>
        </w:rPr>
        <w:t xml:space="preserve">Trg pobjede </w:t>
      </w:r>
      <w:proofErr w:type="spellStart"/>
      <w:r>
        <w:rPr>
          <w:color w:val="222222"/>
        </w:rPr>
        <w:t>13</w:t>
      </w:r>
      <w:proofErr w:type="spellEnd"/>
    </w:p>
    <w:p w:rsidRDefault="005009BE" w:rsidP="005009BE" w:rsidR="005009BE">
      <w:pPr>
        <w:spacing w:beforeAutospacing="true" w:before="100"/>
        <w:rPr>
          <w:color w:val="222222"/>
        </w:rPr>
      </w:pPr>
      <w:r>
        <w:rPr>
          <w:color w:val="222222"/>
        </w:rPr>
        <w:t>Slavonski Brod</w:t>
      </w:r>
    </w:p>
    <w:p w:rsidRDefault="00A904D1" w:rsidP="00A904D1" w:rsidR="00A904D1">
      <w:pPr>
        <w:jc w:val="center"/>
        <w:rPr>
          <w:b/>
        </w:rPr>
      </w:pPr>
      <w:r>
        <w:rPr>
          <w:b/>
        </w:rPr>
        <w:t xml:space="preserve">R E P U B L I K A  H R V A T S K A </w:t>
      </w:r>
    </w:p>
    <w:p w:rsidRDefault="00A904D1" w:rsidP="00A904D1" w:rsidR="00A904D1">
      <w:pPr>
        <w:jc w:val="center"/>
        <w:rPr>
          <w:b/>
        </w:rPr>
      </w:pPr>
      <w:r>
        <w:rPr>
          <w:b/>
        </w:rPr>
        <w:t xml:space="preserve">R J E Š E N J E </w:t>
      </w:r>
    </w:p>
    <w:p w:rsidRDefault="00A904D1" w:rsidP="006253D8" w:rsidR="006253D8">
      <w:pPr>
        <w:pStyle w:val="NormaleSPIS"/>
      </w:pPr>
      <w:r>
        <w:t xml:space="preserve">TRGOVAČKI SUD U </w:t>
      </w:r>
      <w:proofErr w:type="spellStart"/>
      <w:r>
        <w:t>OSIJEKU</w:t>
      </w:r>
      <w:proofErr w:type="spellEnd"/>
      <w:r>
        <w:t xml:space="preserve"> STALNA SLUŽBA U SLAVONSKOM BRODU, po stečajnoj sutkinji  Danijeli Martini Maoduš, u postupku stečaja nad dužnikom BETON d. o. o. u stečaju Grgura Ninskog </w:t>
      </w:r>
      <w:proofErr w:type="spellStart"/>
      <w:r>
        <w:t>bb.Nova</w:t>
      </w:r>
      <w:proofErr w:type="spellEnd"/>
      <w:r>
        <w:t xml:space="preserve"> Gradiška, OIB </w:t>
      </w:r>
      <w:proofErr w:type="spellStart"/>
      <w:r>
        <w:t>60852434749</w:t>
      </w:r>
      <w:proofErr w:type="spellEnd"/>
      <w:r>
        <w:t xml:space="preserve">, zastupano po stečajnoj upraviteljici Sandi Marinac,  dana  </w:t>
      </w:r>
      <w:proofErr w:type="spellStart"/>
      <w:r w:rsidR="006253D8" w:rsidRPr="006253D8">
        <w:t>10</w:t>
      </w:r>
      <w:proofErr w:type="spellEnd"/>
      <w:r w:rsidR="006253D8" w:rsidRPr="006253D8">
        <w:t xml:space="preserve">. siječnja </w:t>
      </w:r>
      <w:proofErr w:type="spellStart"/>
      <w:r w:rsidR="006253D8" w:rsidRPr="006253D8">
        <w:t>201</w:t>
      </w:r>
      <w:r w:rsidR="003A710E">
        <w:t>9</w:t>
      </w:r>
      <w:proofErr w:type="spellEnd"/>
      <w:r w:rsidR="006253D8">
        <w:rPr>
          <w:b/>
        </w:rPr>
        <w:t>.</w:t>
      </w:r>
      <w:r w:rsidR="006253D8">
        <w:t xml:space="preserve"> </w:t>
      </w:r>
    </w:p>
    <w:p w:rsidRDefault="00A904D1" w:rsidP="00A904D1" w:rsidR="00A904D1">
      <w:pPr>
        <w:ind w:firstLine="720" w:left="3600"/>
      </w:pPr>
      <w:r>
        <w:t>r i j e š i o    j e</w:t>
      </w:r>
    </w:p>
    <w:p w:rsidRDefault="006357D0" w:rsidP="006357D0" w:rsidR="006357D0">
      <w:pPr>
        <w:jc w:val="both"/>
      </w:pPr>
      <w:r>
        <w:t xml:space="preserve"> I  Ispravlja se</w:t>
      </w:r>
      <w:r w:rsidR="00934114">
        <w:t xml:space="preserve"> </w:t>
      </w:r>
      <w:proofErr w:type="spellStart"/>
      <w:r w:rsidR="00934114">
        <w:t>toč</w:t>
      </w:r>
      <w:proofErr w:type="spellEnd"/>
      <w:r w:rsidR="00934114">
        <w:t xml:space="preserve"> I</w:t>
      </w:r>
      <w:r>
        <w:t xml:space="preserve"> rješenja ovog suda 3 St-</w:t>
      </w:r>
      <w:proofErr w:type="spellStart"/>
      <w:r>
        <w:t>327</w:t>
      </w:r>
      <w:proofErr w:type="spellEnd"/>
      <w:r>
        <w:t>/</w:t>
      </w:r>
      <w:proofErr w:type="spellStart"/>
      <w:r>
        <w:t>2014</w:t>
      </w:r>
      <w:proofErr w:type="spellEnd"/>
      <w:r>
        <w:t>-</w:t>
      </w:r>
      <w:proofErr w:type="spellStart"/>
      <w:r>
        <w:t>19</w:t>
      </w:r>
      <w:r w:rsidR="00934114">
        <w:t>1</w:t>
      </w:r>
      <w:proofErr w:type="spellEnd"/>
      <w:r w:rsidR="00934114">
        <w:t xml:space="preserve"> od </w:t>
      </w:r>
      <w:proofErr w:type="spellStart"/>
      <w:r w:rsidR="00934114">
        <w:t>17</w:t>
      </w:r>
      <w:proofErr w:type="spellEnd"/>
      <w:r w:rsidR="00934114">
        <w:t xml:space="preserve">. prosinca </w:t>
      </w:r>
      <w:proofErr w:type="spellStart"/>
      <w:r w:rsidR="00934114">
        <w:t>2018</w:t>
      </w:r>
      <w:proofErr w:type="spellEnd"/>
      <w:r w:rsidR="00934114">
        <w:t xml:space="preserve">. </w:t>
      </w:r>
      <w:r w:rsidR="003A710E">
        <w:t xml:space="preserve"> tako da </w:t>
      </w:r>
      <w:proofErr w:type="spellStart"/>
      <w:r w:rsidR="003A710E">
        <w:t>prešišćeni</w:t>
      </w:r>
      <w:proofErr w:type="spellEnd"/>
      <w:r w:rsidR="003A710E">
        <w:t xml:space="preserve"> tekst</w:t>
      </w:r>
      <w:r w:rsidR="00934114">
        <w:t xml:space="preserve"> </w:t>
      </w:r>
      <w:proofErr w:type="spellStart"/>
      <w:r w:rsidR="00934114">
        <w:t>toč</w:t>
      </w:r>
      <w:proofErr w:type="spellEnd"/>
      <w:r w:rsidR="00934114">
        <w:t xml:space="preserve"> I </w:t>
      </w:r>
      <w:r w:rsidR="003A710E">
        <w:t xml:space="preserve"> istog rješenja glasi:</w:t>
      </w:r>
    </w:p>
    <w:p w:rsidRDefault="00B761C9" w:rsidP="00A904D1" w:rsidR="00A904D1">
      <w:pPr>
        <w:ind w:firstLine="720"/>
      </w:pPr>
      <w:r>
        <w:t>„</w:t>
      </w:r>
      <w:r w:rsidR="00A904D1">
        <w:t xml:space="preserve"> I  Određuje se nagrada članovima odbora vjerovnika  za</w:t>
      </w:r>
      <w:r w:rsidR="006357D0">
        <w:t xml:space="preserve"> sjednicu </w:t>
      </w:r>
      <w:r w:rsidR="00A904D1">
        <w:t xml:space="preserve"> </w:t>
      </w:r>
      <w:proofErr w:type="spellStart"/>
      <w:r w:rsidR="00A904D1">
        <w:t>11</w:t>
      </w:r>
      <w:proofErr w:type="spellEnd"/>
      <w:r w:rsidR="00A904D1">
        <w:t xml:space="preserve">.  svibnja </w:t>
      </w:r>
      <w:proofErr w:type="spellStart"/>
      <w:r w:rsidR="00A904D1">
        <w:t>2018</w:t>
      </w:r>
      <w:proofErr w:type="spellEnd"/>
      <w:r w:rsidR="00A904D1">
        <w:t xml:space="preserve">. godine i to: </w:t>
      </w:r>
    </w:p>
    <w:p w:rsidRDefault="00A904D1" w:rsidP="00A904D1" w:rsidR="00A904D1">
      <w:pPr>
        <w:ind w:firstLine="720"/>
      </w:pPr>
      <w:r>
        <w:t xml:space="preserve"> - Mati Stankoviću  iz  Slavonskog Broda, predsjedniku  odbora vjerovnika u iznosu od </w:t>
      </w:r>
      <w:proofErr w:type="spellStart"/>
      <w:r w:rsidR="008155C6">
        <w:t>281</w:t>
      </w:r>
      <w:proofErr w:type="spellEnd"/>
      <w:r w:rsidR="008155C6">
        <w:t>,</w:t>
      </w:r>
      <w:proofErr w:type="spellStart"/>
      <w:r w:rsidR="008155C6">
        <w:t>43</w:t>
      </w:r>
      <w:proofErr w:type="spellEnd"/>
      <w:r w:rsidR="008155C6">
        <w:t xml:space="preserve"> </w:t>
      </w:r>
      <w:r>
        <w:t xml:space="preserve">kn bruto , </w:t>
      </w:r>
      <w:r w:rsidR="008155C6">
        <w:t>z</w:t>
      </w:r>
      <w:r>
        <w:t xml:space="preserve">a </w:t>
      </w:r>
      <w:r w:rsidR="008155C6">
        <w:t xml:space="preserve">jednu </w:t>
      </w:r>
      <w:r>
        <w:t>sjednic</w:t>
      </w:r>
      <w:r w:rsidR="008155C6">
        <w:t>u</w:t>
      </w:r>
      <w:r>
        <w:t xml:space="preserve"> odbora vjerovnika ;</w:t>
      </w:r>
    </w:p>
    <w:p w:rsidRDefault="00A904D1" w:rsidP="00A904D1" w:rsidR="00A904D1">
      <w:pPr>
        <w:ind w:firstLine="720"/>
      </w:pPr>
      <w:r>
        <w:t xml:space="preserve">- Ružici </w:t>
      </w:r>
      <w:proofErr w:type="spellStart"/>
      <w:r>
        <w:t>Zmajić</w:t>
      </w:r>
      <w:proofErr w:type="spellEnd"/>
      <w:r>
        <w:t xml:space="preserve"> iz slavonskog Broda   zamjenici predsjednika odbora vjerovnika i  članu odbora vjerovnika  u iznosu od </w:t>
      </w:r>
      <w:proofErr w:type="spellStart"/>
      <w:r w:rsidR="008155C6">
        <w:t>281</w:t>
      </w:r>
      <w:proofErr w:type="spellEnd"/>
      <w:r w:rsidR="008155C6">
        <w:t>,</w:t>
      </w:r>
      <w:proofErr w:type="spellStart"/>
      <w:r w:rsidR="008155C6">
        <w:t>43</w:t>
      </w:r>
      <w:proofErr w:type="spellEnd"/>
      <w:r w:rsidR="008155C6">
        <w:t xml:space="preserve"> kn bruto , za jednu sjednicu odbora vjerovnika ;</w:t>
      </w:r>
    </w:p>
    <w:tbl>
      <w:tblPr>
        <w:tblW w:type="auto" w:w="0"/>
        <w:tblCellSpacing w:type="dxa" w:w="15"/>
        <w:tblLayout w:type="fixed"/>
        <w:tblLook w:val="04A0" w:noVBand="1" w:noHBand="0" w:lastColumn="0" w:firstColumn="1" w:lastRow="0" w:firstRow="1"/>
      </w:tblPr>
      <w:tblGrid>
        <w:gridCol w:w="1262"/>
        <w:gridCol w:w="954"/>
        <w:gridCol w:w="239"/>
        <w:gridCol w:w="1457"/>
      </w:tblGrid>
      <w:tr w:rsidTr="00A420DB" w:rsidR="00A904D1">
        <w:trPr>
          <w:tblCellSpacing w:type="dxa" w:w="15"/>
        </w:trPr>
        <w:tc>
          <w:tcPr>
            <w:tcW w:type="dxa" w:w="1217"/>
            <w:tcMar>
              <w:top w:type="dxa" w:w="15"/>
              <w:left w:type="dxa" w:w="15"/>
              <w:bottom w:type="dxa" w:w="15"/>
              <w:right w:type="dxa" w:w="15"/>
            </w:tcMar>
            <w:vAlign w:val="center"/>
          </w:tcPr>
          <w:p w:rsidRDefault="00A904D1" w:rsidR="00A904D1">
            <w:pPr>
              <w:spacing w:lineRule="auto" w:line="276"/>
              <w:ind w:right="287"/>
              <w:rPr>
                <w:rFonts w:cs="Times New Roman" w:eastAsia="Times New Roman"/>
                <w:lang w:val="en-US"/>
              </w:rPr>
            </w:pPr>
          </w:p>
        </w:tc>
        <w:tc>
          <w:tcPr>
            <w:tcW w:type="dxa" w:w="924"/>
            <w:tcMar>
              <w:top w:type="dxa" w:w="15"/>
              <w:left w:type="dxa" w:w="15"/>
              <w:bottom w:type="dxa" w:w="15"/>
              <w:right w:type="dxa" w:w="15"/>
            </w:tcMar>
            <w:vAlign w:val="center"/>
          </w:tcPr>
          <w:p w:rsidRDefault="00A904D1" w:rsidR="00A904D1">
            <w:pPr>
              <w:spacing w:lineRule="auto" w:line="276"/>
              <w:rPr>
                <w:rFonts w:cs="Times New Roman" w:eastAsia="Times New Roman"/>
                <w:lang w:val="en-US"/>
              </w:rPr>
            </w:pPr>
          </w:p>
        </w:tc>
        <w:tc>
          <w:tcPr>
            <w:tcW w:type="dxa" w:w="209"/>
            <w:tcMar>
              <w:top w:type="dxa" w:w="15"/>
              <w:left w:type="dxa" w:w="15"/>
              <w:bottom w:type="dxa" w:w="15"/>
              <w:right w:type="dxa" w:w="15"/>
            </w:tcMar>
            <w:vAlign w:val="center"/>
          </w:tcPr>
          <w:p w:rsidRDefault="00A904D1" w:rsidR="00A904D1">
            <w:pPr>
              <w:spacing w:lineRule="auto" w:line="276"/>
              <w:rPr>
                <w:rFonts w:cs="Times New Roman" w:eastAsia="Times New Roman"/>
                <w:lang w:val="en-US"/>
              </w:rPr>
            </w:pPr>
          </w:p>
        </w:tc>
        <w:tc>
          <w:tcPr>
            <w:tcW w:type="dxa" w:w="1412"/>
            <w:tcMar>
              <w:top w:type="dxa" w:w="15"/>
              <w:left w:type="dxa" w:w="15"/>
              <w:bottom w:type="dxa" w:w="15"/>
              <w:right w:type="dxa" w:w="15"/>
            </w:tcMar>
            <w:vAlign w:val="center"/>
          </w:tcPr>
          <w:p w:rsidRDefault="00A904D1" w:rsidR="00A904D1">
            <w:pPr>
              <w:spacing w:lineRule="auto" w:line="276"/>
              <w:rPr>
                <w:rFonts w:cs="Times New Roman" w:eastAsia="Times New Roman"/>
                <w:lang w:val="en-US"/>
              </w:rPr>
            </w:pPr>
          </w:p>
        </w:tc>
      </w:tr>
    </w:tbl>
    <w:p w:rsidRDefault="00A904D1" w:rsidP="00A904D1" w:rsidR="00A904D1">
      <w:pPr>
        <w:ind w:firstLine="720"/>
        <w:rPr>
          <w:rFonts w:eastAsia="Times New Roman"/>
        </w:rPr>
      </w:pPr>
      <w:r>
        <w:rPr>
          <w:b/>
        </w:rPr>
        <w:t xml:space="preserve">-  </w:t>
      </w:r>
      <w:r>
        <w:t xml:space="preserve">Emi </w:t>
      </w:r>
      <w:proofErr w:type="spellStart"/>
      <w:r>
        <w:t>Kalogjera</w:t>
      </w:r>
      <w:proofErr w:type="spellEnd"/>
      <w:r>
        <w:t xml:space="preserve"> </w:t>
      </w:r>
      <w:proofErr w:type="spellStart"/>
      <w:r>
        <w:t>Juranić</w:t>
      </w:r>
      <w:proofErr w:type="spellEnd"/>
      <w:r>
        <w:t xml:space="preserve">, iz Zagreba, članu odbora vjerovnika,  u iznosu od </w:t>
      </w:r>
      <w:proofErr w:type="spellStart"/>
      <w:r w:rsidR="008155C6">
        <w:t>281</w:t>
      </w:r>
      <w:proofErr w:type="spellEnd"/>
      <w:r w:rsidR="008155C6">
        <w:t>,</w:t>
      </w:r>
      <w:proofErr w:type="spellStart"/>
      <w:r w:rsidR="008155C6">
        <w:t>43</w:t>
      </w:r>
      <w:proofErr w:type="spellEnd"/>
      <w:r w:rsidR="008155C6">
        <w:t xml:space="preserve"> kn bruto , za jednu sjednicu odbora vjerovnika </w:t>
      </w:r>
      <w:r w:rsidR="00B761C9">
        <w:t>„</w:t>
      </w:r>
    </w:p>
    <w:p w:rsidRDefault="005009BE" w:rsidP="005009BE" w:rsidR="005009BE">
      <w:pPr>
        <w:jc w:val="center"/>
        <w:rPr>
          <w:b/>
        </w:rPr>
      </w:pPr>
    </w:p>
    <w:p w:rsidRDefault="005009BE" w:rsidP="00FC5BC9" w:rsidR="0038040B">
      <w:pPr>
        <w:jc w:val="both"/>
      </w:pPr>
      <w:r>
        <w:tab/>
      </w:r>
    </w:p>
    <w:p w:rsidRDefault="00FC5BC9" w:rsidP="00FC5BC9" w:rsidR="00FC5BC9">
      <w:pPr>
        <w:jc w:val="both"/>
      </w:pPr>
    </w:p>
    <w:p w:rsidRDefault="0038040B" w:rsidP="0038040B" w:rsidR="0038040B">
      <w:pPr>
        <w:ind w:firstLine="708" w:left="2832"/>
        <w:jc w:val="both"/>
      </w:pPr>
      <w:r>
        <w:lastRenderedPageBreak/>
        <w:t>2</w:t>
      </w:r>
    </w:p>
    <w:p w:rsidRDefault="0038040B" w:rsidP="005009BE" w:rsidR="0038040B">
      <w:pPr>
        <w:jc w:val="both"/>
      </w:pPr>
    </w:p>
    <w:p w:rsidRDefault="00FC5BC9" w:rsidP="00FC5BC9" w:rsidR="00FC5BC9">
      <w:pPr>
        <w:jc w:val="both"/>
      </w:pPr>
      <w:r>
        <w:tab/>
      </w:r>
      <w:r>
        <w:tab/>
      </w:r>
      <w:r>
        <w:tab/>
      </w:r>
      <w:r>
        <w:tab/>
      </w:r>
      <w:r>
        <w:tab/>
      </w:r>
      <w:r>
        <w:tab/>
        <w:t>3 St-</w:t>
      </w:r>
      <w:proofErr w:type="spellStart"/>
      <w:r>
        <w:t>327</w:t>
      </w:r>
      <w:proofErr w:type="spellEnd"/>
      <w:r>
        <w:t>/</w:t>
      </w:r>
      <w:proofErr w:type="spellStart"/>
      <w:r>
        <w:t>2014</w:t>
      </w:r>
      <w:proofErr w:type="spellEnd"/>
      <w:r>
        <w:t>-</w:t>
      </w:r>
      <w:proofErr w:type="spellStart"/>
      <w:r>
        <w:t>197</w:t>
      </w:r>
      <w:proofErr w:type="spellEnd"/>
    </w:p>
    <w:p w:rsidRDefault="00FC5BC9" w:rsidP="005009BE" w:rsidR="00FC5BC9">
      <w:pPr>
        <w:jc w:val="both"/>
      </w:pPr>
    </w:p>
    <w:p w:rsidRDefault="00FC5BC9" w:rsidP="005009BE" w:rsidR="00FC5BC9">
      <w:pPr>
        <w:jc w:val="both"/>
      </w:pPr>
    </w:p>
    <w:p w:rsidRDefault="00B67BC9" w:rsidP="00B67BC9" w:rsidR="00B67BC9">
      <w:pPr>
        <w:rPr>
          <w:b/>
        </w:rPr>
      </w:pPr>
      <w:r>
        <w:tab/>
      </w:r>
      <w:r>
        <w:tab/>
      </w:r>
      <w:r>
        <w:tab/>
      </w:r>
      <w:r>
        <w:tab/>
      </w:r>
      <w:r>
        <w:rPr>
          <w:b/>
        </w:rPr>
        <w:t>obrazloženje</w:t>
      </w:r>
    </w:p>
    <w:p w:rsidRDefault="005009BE" w:rsidP="00B67BC9" w:rsidR="005009BE">
      <w:pPr>
        <w:ind w:firstLine="708" w:left="708"/>
        <w:jc w:val="both"/>
      </w:pPr>
      <w:r>
        <w:t xml:space="preserve">U dispozitivu rješenja od </w:t>
      </w:r>
      <w:proofErr w:type="spellStart"/>
      <w:r w:rsidR="003A710E">
        <w:t>1</w:t>
      </w:r>
      <w:r>
        <w:t>7</w:t>
      </w:r>
      <w:proofErr w:type="spellEnd"/>
      <w:r>
        <w:t xml:space="preserve">. prosinca </w:t>
      </w:r>
      <w:proofErr w:type="spellStart"/>
      <w:r>
        <w:t>2018.</w:t>
      </w:r>
      <w:proofErr w:type="spellEnd"/>
      <w:r>
        <w:t>. broj St-</w:t>
      </w:r>
      <w:proofErr w:type="spellStart"/>
      <w:r>
        <w:t>3</w:t>
      </w:r>
      <w:r w:rsidR="003A710E">
        <w:t>27</w:t>
      </w:r>
      <w:proofErr w:type="spellEnd"/>
      <w:r>
        <w:t>/</w:t>
      </w:r>
      <w:proofErr w:type="spellStart"/>
      <w:r>
        <w:t>201</w:t>
      </w:r>
      <w:r w:rsidR="003A710E">
        <w:t>4</w:t>
      </w:r>
      <w:proofErr w:type="spellEnd"/>
      <w:r>
        <w:t>-</w:t>
      </w:r>
      <w:proofErr w:type="spellStart"/>
      <w:r>
        <w:t>1</w:t>
      </w:r>
      <w:r w:rsidR="003A710E">
        <w:t>91</w:t>
      </w:r>
      <w:proofErr w:type="spellEnd"/>
      <w:r w:rsidR="00207BA3">
        <w:t xml:space="preserve"> </w:t>
      </w:r>
      <w:r>
        <w:t xml:space="preserve">  došlo je do greške </w:t>
      </w:r>
      <w:r w:rsidR="00207BA3">
        <w:t>u računanju i pisanju.</w:t>
      </w:r>
    </w:p>
    <w:p w:rsidRDefault="005009BE" w:rsidP="00207BA3" w:rsidR="005009BE">
      <w:r>
        <w:tab/>
      </w:r>
      <w:r w:rsidR="00B67BC9">
        <w:tab/>
      </w:r>
      <w:r>
        <w:t xml:space="preserve">Kako se greška u pisanju </w:t>
      </w:r>
      <w:r w:rsidR="00207BA3">
        <w:t xml:space="preserve"> i računanju </w:t>
      </w:r>
      <w:r>
        <w:t xml:space="preserve">može ispraviti u svako doba, po čl. </w:t>
      </w:r>
      <w:proofErr w:type="spellStart"/>
      <w:smartTag w:element="metricconverter" w:uri="urn:schemas-microsoft-com:office:smarttags">
        <w:smartTagPr>
          <w:attr w:val="342 st" w:name="ProductID"/>
        </w:smartTagPr>
        <w:r>
          <w:t>342</w:t>
        </w:r>
        <w:proofErr w:type="spellEnd"/>
        <w:r>
          <w:t xml:space="preserve"> st</w:t>
        </w:r>
      </w:smartTag>
      <w:r>
        <w:t xml:space="preserve">. 1. (NN br. </w:t>
      </w:r>
      <w:proofErr w:type="spellStart"/>
      <w:r>
        <w:t>53</w:t>
      </w:r>
      <w:proofErr w:type="spellEnd"/>
      <w:r>
        <w:t>/</w:t>
      </w:r>
      <w:proofErr w:type="spellStart"/>
      <w:r>
        <w:t>91</w:t>
      </w:r>
      <w:proofErr w:type="spellEnd"/>
      <w:r>
        <w:t xml:space="preserve">, </w:t>
      </w:r>
      <w:proofErr w:type="spellStart"/>
      <w:r>
        <w:t>91</w:t>
      </w:r>
      <w:proofErr w:type="spellEnd"/>
      <w:r>
        <w:t>/</w:t>
      </w:r>
      <w:proofErr w:type="spellStart"/>
      <w:r>
        <w:t>92</w:t>
      </w:r>
      <w:proofErr w:type="spellEnd"/>
      <w:r>
        <w:t xml:space="preserve">, </w:t>
      </w:r>
      <w:proofErr w:type="spellStart"/>
      <w:r>
        <w:t>112</w:t>
      </w:r>
      <w:proofErr w:type="spellEnd"/>
      <w:r>
        <w:t>/</w:t>
      </w:r>
      <w:proofErr w:type="spellStart"/>
      <w:r>
        <w:t>99</w:t>
      </w:r>
      <w:proofErr w:type="spellEnd"/>
      <w:r>
        <w:t xml:space="preserve">, </w:t>
      </w:r>
      <w:proofErr w:type="spellStart"/>
      <w:r>
        <w:t>88</w:t>
      </w:r>
      <w:proofErr w:type="spellEnd"/>
      <w:r>
        <w:t>/</w:t>
      </w:r>
      <w:proofErr w:type="spellStart"/>
      <w:r>
        <w:t>01</w:t>
      </w:r>
      <w:proofErr w:type="spellEnd"/>
      <w:r>
        <w:t xml:space="preserve">, </w:t>
      </w:r>
      <w:proofErr w:type="spellStart"/>
      <w:r>
        <w:t>117</w:t>
      </w:r>
      <w:proofErr w:type="spellEnd"/>
      <w:r>
        <w:t>/</w:t>
      </w:r>
      <w:proofErr w:type="spellStart"/>
      <w:r>
        <w:t>03</w:t>
      </w:r>
      <w:proofErr w:type="spellEnd"/>
      <w:r>
        <w:t xml:space="preserve">, </w:t>
      </w:r>
      <w:proofErr w:type="spellStart"/>
      <w:r>
        <w:t>88</w:t>
      </w:r>
      <w:proofErr w:type="spellEnd"/>
      <w:r>
        <w:t>/</w:t>
      </w:r>
      <w:proofErr w:type="spellStart"/>
      <w:r>
        <w:t>05</w:t>
      </w:r>
      <w:proofErr w:type="spellEnd"/>
      <w:r>
        <w:t>, 2/</w:t>
      </w:r>
      <w:proofErr w:type="spellStart"/>
      <w:r>
        <w:t>07</w:t>
      </w:r>
      <w:proofErr w:type="spellEnd"/>
      <w:r>
        <w:t xml:space="preserve">, </w:t>
      </w:r>
      <w:proofErr w:type="spellStart"/>
      <w:r>
        <w:t>84</w:t>
      </w:r>
      <w:proofErr w:type="spellEnd"/>
      <w:r>
        <w:t>/</w:t>
      </w:r>
      <w:proofErr w:type="spellStart"/>
      <w:r>
        <w:t>08</w:t>
      </w:r>
      <w:proofErr w:type="spellEnd"/>
      <w:r>
        <w:t xml:space="preserve">, </w:t>
      </w:r>
      <w:proofErr w:type="spellStart"/>
      <w:r>
        <w:t>96</w:t>
      </w:r>
      <w:proofErr w:type="spellEnd"/>
      <w:r>
        <w:t>/</w:t>
      </w:r>
      <w:proofErr w:type="spellStart"/>
      <w:r>
        <w:t>08</w:t>
      </w:r>
      <w:proofErr w:type="spellEnd"/>
      <w:r>
        <w:t xml:space="preserve">, </w:t>
      </w:r>
      <w:proofErr w:type="spellStart"/>
      <w:r>
        <w:t>123</w:t>
      </w:r>
      <w:proofErr w:type="spellEnd"/>
      <w:r>
        <w:t>/</w:t>
      </w:r>
      <w:proofErr w:type="spellStart"/>
      <w:r>
        <w:t>08</w:t>
      </w:r>
      <w:proofErr w:type="spellEnd"/>
      <w:r>
        <w:t xml:space="preserve">, </w:t>
      </w:r>
      <w:proofErr w:type="spellStart"/>
      <w:r>
        <w:t>57</w:t>
      </w:r>
      <w:proofErr w:type="spellEnd"/>
      <w:r>
        <w:t>/</w:t>
      </w:r>
      <w:proofErr w:type="spellStart"/>
      <w:r>
        <w:t>11</w:t>
      </w:r>
      <w:proofErr w:type="spellEnd"/>
      <w:r>
        <w:t xml:space="preserve"> i </w:t>
      </w:r>
      <w:proofErr w:type="spellStart"/>
      <w:r>
        <w:t>25</w:t>
      </w:r>
      <w:proofErr w:type="spellEnd"/>
      <w:r>
        <w:t>/</w:t>
      </w:r>
      <w:proofErr w:type="spellStart"/>
      <w:r>
        <w:t>13</w:t>
      </w:r>
      <w:proofErr w:type="spellEnd"/>
      <w:r>
        <w:t xml:space="preserve"> i </w:t>
      </w:r>
      <w:proofErr w:type="spellStart"/>
      <w:r>
        <w:t>89</w:t>
      </w:r>
      <w:proofErr w:type="spellEnd"/>
      <w:r>
        <w:t>/</w:t>
      </w:r>
      <w:proofErr w:type="spellStart"/>
      <w:r>
        <w:t>14</w:t>
      </w:r>
      <w:proofErr w:type="spellEnd"/>
      <w:r>
        <w:t xml:space="preserve"> )   koji Zakon se primjenjuje supsidijarno u stečajnom postupku na odgovarajući način, odlučeno je kao u izreci. </w:t>
      </w:r>
    </w:p>
    <w:p w:rsidRDefault="005009BE" w:rsidP="001D5E7F" w:rsidR="005009BE">
      <w:pPr>
        <w:ind w:firstLine="708" w:left="1416"/>
        <w:rPr>
          <w:b/>
        </w:rPr>
      </w:pPr>
      <w:bookmarkStart w:name="_GoBack" w:id="0"/>
      <w:bookmarkEnd w:id="0"/>
      <w:r>
        <w:t xml:space="preserve"> U Slavonskom Brodu</w:t>
      </w:r>
      <w:r w:rsidR="001D5E7F">
        <w:t xml:space="preserve"> </w:t>
      </w:r>
      <w:proofErr w:type="spellStart"/>
      <w:r w:rsidR="00B333E4">
        <w:t>10</w:t>
      </w:r>
      <w:proofErr w:type="spellEnd"/>
      <w:r>
        <w:t xml:space="preserve">. siječnja </w:t>
      </w:r>
      <w:proofErr w:type="spellStart"/>
      <w:r>
        <w:t>201</w:t>
      </w:r>
      <w:r w:rsidR="00B333E4">
        <w:t>9</w:t>
      </w:r>
      <w:proofErr w:type="spellEnd"/>
    </w:p>
    <w:p w:rsidRDefault="005009BE" w:rsidP="005009BE" w:rsidR="005009BE">
      <w:pPr>
        <w:jc w:val="center"/>
      </w:pPr>
    </w:p>
    <w:p w:rsidRDefault="005009BE" w:rsidP="005009BE" w:rsidR="005009BE">
      <w:pPr>
        <w:ind w:firstLine="4140"/>
        <w:jc w:val="center"/>
      </w:pPr>
      <w:r>
        <w:t>Sutkinja:</w:t>
      </w:r>
    </w:p>
    <w:p w:rsidRDefault="005009BE" w:rsidP="005009BE" w:rsidR="005009BE">
      <w:pPr>
        <w:ind w:firstLine="4140"/>
        <w:jc w:val="center"/>
      </w:pPr>
      <w:r>
        <w:t>Daniela Martini Maoduš</w:t>
      </w:r>
    </w:p>
    <w:p w:rsidRDefault="005009BE" w:rsidP="005009BE" w:rsidR="005009BE">
      <w:pPr>
        <w:ind w:firstLine="4140"/>
        <w:jc w:val="center"/>
      </w:pPr>
    </w:p>
    <w:p w:rsidRDefault="005009BE" w:rsidP="005009BE" w:rsidR="005009BE">
      <w:pPr>
        <w:jc w:val="both"/>
        <w:rPr>
          <w:sz w:val="20"/>
          <w:szCs w:val="20"/>
        </w:rPr>
      </w:pPr>
    </w:p>
    <w:p w:rsidRDefault="005009BE" w:rsidP="005009BE" w:rsidR="005009BE">
      <w:pPr>
        <w:jc w:val="both"/>
        <w:rPr>
          <w:sz w:val="20"/>
          <w:szCs w:val="20"/>
        </w:rPr>
      </w:pPr>
      <w:r>
        <w:rPr>
          <w:sz w:val="20"/>
          <w:szCs w:val="20"/>
        </w:rPr>
        <w:t>NAPUTAK O PRAVNOM  LIJEKU:</w:t>
      </w:r>
    </w:p>
    <w:p w:rsidRDefault="005009BE" w:rsidP="005009BE" w:rsidR="005009BE">
      <w:pPr>
        <w:jc w:val="both"/>
        <w:rPr>
          <w:sz w:val="20"/>
          <w:szCs w:val="20"/>
        </w:rPr>
      </w:pPr>
      <w:r>
        <w:rPr>
          <w:sz w:val="20"/>
          <w:szCs w:val="20"/>
        </w:rPr>
        <w:t xml:space="preserve">Protiv ovog rješenja može  se izjaviti žalba u roku od 8 dana od dana dostave rješenja, a dostava se smatra obavljenom istekom 8 dana od dana objave rješenja na mrežnoj stanici e-Oglasna ploča sudova. Žalba se upućuje Trgovačkom sudu u Osijeku Stalna služba u </w:t>
      </w:r>
      <w:proofErr w:type="spellStart"/>
      <w:r>
        <w:rPr>
          <w:sz w:val="20"/>
          <w:szCs w:val="20"/>
        </w:rPr>
        <w:t>Slav.Brodu</w:t>
      </w:r>
      <w:proofErr w:type="spellEnd"/>
      <w:r>
        <w:rPr>
          <w:sz w:val="20"/>
          <w:szCs w:val="20"/>
        </w:rPr>
        <w:t xml:space="preserve"> u tri primjerka, a o žalbi odlučuje Visoki trgovački sud RH Zagreb.</w:t>
      </w:r>
    </w:p>
    <w:p w:rsidRDefault="005009BE" w:rsidP="005009BE" w:rsidR="005009BE">
      <w:pPr>
        <w:ind w:firstLine="4140"/>
        <w:jc w:val="center"/>
      </w:pPr>
    </w:p>
    <w:p w:rsidRDefault="005009BE" w:rsidP="005009BE" w:rsidR="005009BE">
      <w:r>
        <w:t xml:space="preserve">Dostaviti: oglasna ploča, registar po pravomoćnosti, spis kal </w:t>
      </w:r>
      <w:proofErr w:type="spellStart"/>
      <w:r>
        <w:t>17</w:t>
      </w:r>
      <w:proofErr w:type="spellEnd"/>
      <w:r>
        <w:t xml:space="preserve"> dana</w:t>
      </w:r>
    </w:p>
    <w:p w:rsidRDefault="005009BE" w:rsidP="005009BE" w:rsidR="005009BE">
      <w:pPr>
        <w:pStyle w:val="NormaleSPIS"/>
      </w:pPr>
    </w:p>
    <w:p w:rsidRDefault="005009BE" w:rsidP="005009BE" w:rsidR="005009BE">
      <w:pPr>
        <w:pStyle w:val="NormaleSPIS"/>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1840" w:rsidP="00537B78" w:rsidR="00AC1840">
      <w:r>
        <w:separator/>
      </w:r>
    </w:p>
  </w:endnote>
  <w:endnote w:id="0" w:type="continuationSeparator">
    <w:p w:rsidRDefault="00AC1840" w:rsidP="00537B78" w:rsidR="00AC184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1840" w:rsidP="00537B78" w:rsidR="00AC1840">
      <w:r>
        <w:separator/>
      </w:r>
    </w:p>
  </w:footnote>
  <w:footnote w:id="0" w:type="continuationSeparator">
    <w:p w:rsidRDefault="00AC1840" w:rsidP="00537B78" w:rsidR="00AC184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D5C661B"/>
    <w:multiLevelType w:val="hybridMultilevel"/>
    <w:tmpl w:val="DB68E494"/>
    <w:lvl w:tplc="EFDEC4AE"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cs="Courier New"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3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271"/>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0F7A44"/>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4A4B"/>
    <w:rsid w:val="001D5128"/>
    <w:rsid w:val="001D5E7F"/>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BA3"/>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40B"/>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A710E"/>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19DF"/>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09BE"/>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302"/>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3D8"/>
    <w:rsid w:val="00625911"/>
    <w:rsid w:val="00625FFD"/>
    <w:rsid w:val="006278DA"/>
    <w:rsid w:val="006301FC"/>
    <w:rsid w:val="0063045B"/>
    <w:rsid w:val="006317FE"/>
    <w:rsid w:val="00633569"/>
    <w:rsid w:val="00633617"/>
    <w:rsid w:val="0063398C"/>
    <w:rsid w:val="006357D0"/>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2BE3"/>
    <w:rsid w:val="007D3B2C"/>
    <w:rsid w:val="007D4805"/>
    <w:rsid w:val="007D5C2B"/>
    <w:rsid w:val="007D6E8F"/>
    <w:rsid w:val="007D6F6D"/>
    <w:rsid w:val="007D7BC3"/>
    <w:rsid w:val="007E06E4"/>
    <w:rsid w:val="007E0FBB"/>
    <w:rsid w:val="007E263C"/>
    <w:rsid w:val="007E4015"/>
    <w:rsid w:val="007E5E98"/>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55C6"/>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76C"/>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2E59"/>
    <w:rsid w:val="0093411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0458"/>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0267"/>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20DB"/>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4D1"/>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840"/>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3E4"/>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67BC9"/>
    <w:rsid w:val="00B71CDE"/>
    <w:rsid w:val="00B71DCF"/>
    <w:rsid w:val="00B7318E"/>
    <w:rsid w:val="00B75B8B"/>
    <w:rsid w:val="00B761C9"/>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07E2"/>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0AEE"/>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01C"/>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2F3"/>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5BC9"/>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671446">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15611024">
      <w:bodyDiv w:val="true"/>
      <w:marLeft w:val="0"/>
      <w:marRight w:val="0"/>
      <w:marTop w:val="0"/>
      <w:marBottom w:val="0"/>
      <w:divBdr>
        <w:top w:space="0" w:sz="0" w:color="auto" w:val="none"/>
        <w:left w:space="0" w:sz="0" w:color="auto" w:val="none"/>
        <w:bottom w:space="0" w:sz="0" w:color="auto" w:val="none"/>
        <w:right w:space="0" w:sz="0" w:color="auto" w:val="none"/>
      </w:divBdr>
    </w:div>
    <w:div w:id="188058352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2019.</izvorni_sadrzaj>
    <derivirana_varijabla naziv="DomainObject.DatumDonosenjaOdluke_1">10.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St-327/2014-197</izvorni_sadrzaj>
    <derivirana_varijabla naziv="DomainObject.Oznaka_1">St-327/2014-197</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327</izvorni_sadrzaj>
    <derivirana_varijabla naziv="DomainObject.Predmet.Broj_1">327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2014.</izvorni_sadrzaj>
    <derivirana_varijabla naziv="DomainObject.Predmet.DatumOsnivanja_1">10.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83527.29</izvorni_sadrzaj>
    <derivirana_varijabla naziv="DomainObject.Predmet.InicijalnaVrijednost_1">83527.29</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St-327/2014</izvorni_sadrzaj>
    <derivirana_varijabla naziv="DomainObject.Predmet.OznakaBroj_1">St-327/2014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 II  dio kod Dubi , III i IV</izvorni_sadrzaj>
    <derivirana_varijabla naziv="DomainObject.Predmet.PrimjedbaSuca_1">I  i II  dio kod Dubi , III i IV</derivirana_varijabla>
  </DomainObject.Predmet.PrimjedbaSuca>
  <DomainObject.Predmet.PrimjedbaUpisnicara>
    <izvorni_sadrzaj/>
    <derivirana_varijabla naziv="DomainObject.Predmet.PrimjedbaUpisnicara_1"/>
  </DomainObject.Predmet.PrimjedbaUpisnicara>
  <DomainObject.Predmet.ProtustrankaFormated>
    <izvorni_sadrzaj>  BETON d. o. o.  u stečaju, NOVA GRADIŠKA</izvorni_sadrzaj>
    <derivirana_varijabla naziv="DomainObject.Predmet.ProtustrankaFormated_1">  BETON d. o. o.  u stečaju, NOVA GRADIŠKA</derivirana_varijabla>
  </DomainObject.Predmet.ProtustrankaFormated>
  <DomainObject.Predmet.ProtustrankaFormatedOIB>
    <izvorni_sadrzaj>  BETON d. o. o.  u stečaju, NOVA GRADIŠKA, OIB 60852434749</izvorni_sadrzaj>
    <derivirana_varijabla naziv="DomainObject.Predmet.ProtustrankaFormatedOIB_1">  BETON d. o. o.  u stečaju, NOVA GRADIŠKA, OIB 60852434749</derivirana_varijabla>
  </DomainObject.Predmet.ProtustrankaFormatedOIB>
  <DomainObject.Predmet.ProtustrankaFormatedWithAdress>
    <izvorni_sadrzaj> BETON d. o. o.  u stečaju, NOVA GRADIŠKA, Grgura Ninskog/bb, 35400 Nova Gradiška</izvorni_sadrzaj>
    <derivirana_varijabla naziv="DomainObject.Predmet.ProtustrankaFormatedWithAdress_1"> BETON d. o. o.  u stečaju, NOVA GRADIŠKA, Grgura Ninskog/bb, 35400 Nova Gradiška</derivirana_varijabla>
  </DomainObject.Predmet.ProtustrankaFormatedWithAdress>
  <DomainObject.Predmet.ProtustrankaFormatedWithAdressOIB>
    <izvorni_sadrzaj> BETON d. o. o.  u stečaju, NOVA GRADIŠKA, OIB 60852434749, Grgura Ninskog/bb, 35400 Nova Gradiška</izvorni_sadrzaj>
    <derivirana_varijabla naziv="DomainObject.Predmet.ProtustrankaFormatedWithAdressOIB_1"> BETON d. o. o.  u stečaju, NOVA GRADIŠKA, OIB 60852434749, Grgura Ninskog/bb, 35400 Nova Gradiška</derivirana_varijabla>
  </DomainObject.Predmet.ProtustrankaFormatedWithAdressOIB>
  <DomainObject.Predmet.ProtustrankaWithAdress>
    <izvorni_sadrzaj>BETON d. o. o.  u stečaju, NOVA GRADIŠKA Grgura Ninskog/bb, 35400 Nova Gradiška</izvorni_sadrzaj>
    <derivirana_varijabla naziv="DomainObject.Predmet.ProtustrankaWithAdress_1">BETON d. o. o.  u stečaju, NOVA GRADIŠKA Grgura Ninskog/bb, 35400 Nova Gradiška</derivirana_varijabla>
  </DomainObject.Predmet.ProtustrankaWithAdress>
  <DomainObject.Predmet.ProtustrankaWithAdressOIB>
    <izvorni_sadrzaj>BETON d. o. o.  u stečaju, NOVA GRADIŠKA, OIB 60852434749, Grgura Ninskog/bb, 35400 Nova Gradiška</izvorni_sadrzaj>
    <derivirana_varijabla naziv="DomainObject.Predmet.ProtustrankaWithAdressOIB_1">BETON d. o. o.  u stečaju, NOVA GRADIŠKA, OIB 60852434749, Grgura Ninskog/bb, 35400 Nova Gradiška</derivirana_varijabla>
  </DomainObject.Predmet.ProtustrankaWithAdressOIB>
  <DomainObject.Predmet.ProtustrankaNazivFormated>
    <izvorni_sadrzaj>BETON d. o. o.  u stečaju, NOVA GRADIŠKA</izvorni_sadrzaj>
    <derivirana_varijabla naziv="DomainObject.Predmet.ProtustrankaNazivFormated_1">BETON d. o. o.  u stečaju, NOVA GRADIŠKA</derivirana_varijabla>
  </DomainObject.Predmet.ProtustrankaNazivFormated>
  <DomainObject.Predmet.ProtustrankaNazivFormatedOIB>
    <izvorni_sadrzaj>BETON d. o. o.  u stečaju, NOVA GRADIŠKA, OIB 60852434749</izvorni_sadrzaj>
    <derivirana_varijabla naziv="DomainObject.Predmet.ProtustrankaNazivFormatedOIB_1">BETON d. o. o.  u stečaju, NOVA GRADIŠKA, OIB 60852434749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ZVONKO KIPŠIĆ , ZAPOLJE; DARIO STOJIĆ; Krunoslav Marjanović; Josip Ivanišević; Andrija Oršulić; Ivica Špehar; Manda Golemović</izvorni_sadrzaj>
    <derivirana_varijabla naziv="DomainObject.Predmet.StrankaFormated_1">  ZVONKO KIPŠIĆ , ZAPOLJE; DARIO STOJIĆ; Krunoslav Marjanović; Josip Ivanišević; Andrija Oršulić; Ivica Špehar; Manda Golemović</derivirana_varijabla>
  </DomainObject.Predmet.StrankaFormated>
  <DomainObject.Predmet.StrankaFormatedOIB>
    <izvorni_sadrzaj>  ZVONKO KIPŠIĆ , ZAPOLJE, OIB 86641254431; DARIO STOJIĆ, OIB 00885840332; Krunoslav Marjanović, OIB 83642908815; Josip Ivanišević, OIB 02447550249; Andrija Oršulić, OIB 82937993505; Ivica Špehar, OIB 19686179758; Manda Golemović</izvorni_sadrzaj>
    <derivirana_varijabla naziv="DomainObject.Predmet.StrankaFormatedOIB_1">  ZVONKO KIPŠIĆ , ZAPOLJE, OIB 86641254431; DARIO STOJIĆ, OIB 00885840332; Krunoslav Marjanović, OIB 83642908815; Josip Ivanišević, OIB 02447550249; Andrija Oršulić, OIB 82937993505; Ivica Špehar, OIB 19686179758; Manda Golemović</derivirana_varijabla>
  </DomainObject.Predmet.StrankaFormatedOIB>
  <DomainObject.Predmet.StrankaFormatedWithAdress>
    <izvorni_sadrzaj> ZVONKO KIPŠIĆ , ZAPOLJE, I.Zapoljskog  124, 35420 Zapolje; DARIO STOJIĆ, Urije 7, 35400 Nova Gradiška; Krunoslav Marjanović, Opatovac 2a, 35400 Opatovac; Josip Ivanišević, Godinjak 126, 35420 Godinjak; Andrija Oršulić, Ljupina 359, 35400 Ljupina; Ivica Špehar, Augusta Šenoe 17a, 35420 Staro Petrovo Selo; Manda Golemović</izvorni_sadrzaj>
    <derivirana_varijabla naziv="DomainObject.Predmet.StrankaFormatedWithAdress_1"> ZVONKO KIPŠIĆ , ZAPOLJE, I.Zapoljskog  124, 35420 Zapolje; DARIO STOJIĆ, Urije 7, 35400 Nova Gradiška; Krunoslav Marjanović, Opatovac 2a, 35400 Opatovac; Josip Ivanišević, Godinjak 126, 35420 Godinjak; Andrija Oršulić, Ljupina 359, 35400 Ljupina; Ivica Špehar, Augusta Šenoe 17a, 35420 Staro Petrovo Selo; Manda Golemović</derivirana_varijabla>
  </DomainObject.Predmet.StrankaFormatedWithAdress>
  <DomainObject.Predmet.StrankaFormatedWithAdressOIB>
    <izvorni_sadrzaj> ZVONKO KIPŠIĆ , ZAPOLJE, OIB 86641254431, I.Zapoljskog  124, 35420 Zapolje; DARIO STOJIĆ, OIB 00885840332, Urije 7, 35400 Nova Gradiška; Krunoslav Marjanović, OIB 83642908815, Opatovac 2a, 35400 Opatovac; Josip Ivanišević, OIB 02447550249, Godinjak 126, 35420 Godinjak; Andrija Oršulić, OIB 82937993505, Ljupina 359, 35400 Ljupina; Ivica Špehar, OIB 19686179758, Augusta Šenoe 17a, 35420 Staro Petrovo Selo; Manda Golemović</izvorni_sadrzaj>
    <derivirana_varijabla naziv="DomainObject.Predmet.StrankaFormatedWithAdressOIB_1"> ZVONKO KIPŠIĆ , ZAPOLJE, OIB 86641254431, I.Zapoljskog  124, 35420 Zapolje; DARIO STOJIĆ, OIB 00885840332, Urije 7, 35400 Nova Gradiška; Krunoslav Marjanović, OIB 83642908815, Opatovac 2a, 35400 Opatovac; Josip Ivanišević, OIB 02447550249, Godinjak 126, 35420 Godinjak; Andrija Oršulić, OIB 82937993505, Ljupina 359, 35400 Ljupina; Ivica Špehar, OIB 19686179758, Augusta Šenoe 17a, 35420 Staro Petrovo Selo; Manda Golemović</derivirana_varijabla>
  </DomainObject.Predmet.StrankaFormatedWithAdressOIB>
  <DomainObject.Predmet.StrankaWithAdress>
    <izvorni_sadrzaj>ZVONKO KIPŠIĆ , ZAPOLJE I.Zapoljskog  124,35420 Zapolje,DARIO STOJIĆ Urije 7,35400 Nova Gradiška,Krunoslav Marjanović Opatovac 2a,35400 Opatovac,Josip Ivanišević Godinjak 126,35420 Godinjak,Andrija Oršulić Ljupina 359,35400 Ljupina,Ivica Špehar Augusta Šenoe 17a,35420 Staro Petrovo Selo,Manda Golemović </izvorni_sadrzaj>
    <derivirana_varijabla naziv="DomainObject.Predmet.StrankaWithAdress_1">ZVONKO KIPŠIĆ , ZAPOLJE I.Zapoljskog  124,35420 Zapolje,DARIO STOJIĆ Urije 7,35400 Nova Gradiška,Krunoslav Marjanović Opatovac 2a,35400 Opatovac,Josip Ivanišević Godinjak 126,35420 Godinjak,Andrija Oršulić Ljupina 359,35400 Ljupina,Ivica Špehar Augusta Šenoe 17a,35420 Staro Petrovo Selo,Manda Golemović </derivirana_varijabla>
  </DomainObject.Predmet.StrankaWithAdress>
  <DomainObject.Predmet.StrankaWithAdressOIB>
    <izvorni_sadrzaj>ZVONKO KIPŠIĆ , ZAPOLJE, OIB 86641254431, I.Zapoljskog  124,35420 Zapolje,DARIO STOJIĆ, OIB 00885840332, Urije 7,35400 Nova Gradiška,Krunoslav Marjanović, OIB 83642908815, Opatovac 2a,35400 Opatovac,Josip Ivanišević, OIB 02447550249, Godinjak 126,35420 Godinjak,Andrija Oršulić, OIB 82937993505, Ljupina 359,35400 Ljupina,Ivica Špehar, OIB 19686179758, Augusta Šenoe 17a,35420 Staro Petrovo Selo,Manda Golemović</izvorni_sadrzaj>
    <derivirana_varijabla naziv="DomainObject.Predmet.StrankaWithAdressOIB_1">ZVONKO KIPŠIĆ , ZAPOLJE, OIB 86641254431, I.Zapoljskog  124,35420 Zapolje,DARIO STOJIĆ, OIB 00885840332, Urije 7,35400 Nova Gradiška,Krunoslav Marjanović, OIB 83642908815, Opatovac 2a,35400 Opatovac,Josip Ivanišević, OIB 02447550249, Godinjak 126,35420 Godinjak,Andrija Oršulić, OIB 82937993505, Ljupina 359,35400 Ljupina,Ivica Špehar, OIB 19686179758, Augusta Šenoe 17a,35420 Staro Petrovo Selo,Manda Golemović</derivirana_varijabla>
  </DomainObject.Predmet.StrankaWithAdressOIB>
  <DomainObject.Predmet.StrankaNazivFormated>
    <izvorni_sadrzaj>ZVONKO KIPŠIĆ , ZAPOLJE,DARIO STOJIĆ,Krunoslav Marjanović,Josip Ivanišević,Andrija Oršulić,Ivica Špehar,Manda Golemović</izvorni_sadrzaj>
    <derivirana_varijabla naziv="DomainObject.Predmet.StrankaNazivFormated_1">ZVONKO KIPŠIĆ , ZAPOLJE,DARIO STOJIĆ,Krunoslav Marjanović,Josip Ivanišević,Andrija Oršulić,Ivica Špehar,Manda Golemović</derivirana_varijabla>
  </DomainObject.Predmet.StrankaNazivFormated>
  <DomainObject.Predmet.StrankaNazivFormatedOIB>
    <izvorni_sadrzaj>ZVONKO KIPŠIĆ , ZAPOLJE, OIB 86641254431,DARIO STOJIĆ, OIB 00885840332,Krunoslav Marjanović, OIB 83642908815,Josip Ivanišević, OIB 02447550249,Andrija Oršulić, OIB 82937993505,Ivica Špehar, OIB 19686179758,Manda Golemović</izvorni_sadrzaj>
    <derivirana_varijabla naziv="DomainObject.Predmet.StrankaNazivFormatedOIB_1">ZVONKO KIPŠIĆ , ZAPOLJE, OIB 86641254431,DARIO STOJIĆ, OIB 00885840332,Krunoslav Marjanović, OIB 83642908815,Josip Ivanišević, OIB 02447550249,Andrija Oršulić, OIB 82937993505,Ivica Špehar, OIB 19686179758,Manda Golemović</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ZVONKO KIPŠIĆ , ZAPOLJE</item>
      <item>DARIO STOJIĆ</item>
      <item>Krunoslav Marjanović</item>
      <item>Josip Ivanišević</item>
      <item>Andrija Oršulić</item>
      <item>Ivica Špehar</item>
      <item>Manda Golemović</item>
    </izvorni_sadrzaj>
    <derivirana_varijabla naziv="DomainObject.Predmet.StrankaListFormated_1">
      <item>ZVONKO KIPŠIĆ , ZAPOLJE</item>
      <item>DARIO STOJIĆ</item>
      <item>Krunoslav Marjanović</item>
      <item>Josip Ivanišević</item>
      <item>Andrija Oršulić</item>
      <item>Ivica Špehar</item>
      <item>Manda Golemović</item>
    </derivirana_varijabla>
  </DomainObject.Predmet.StrankaListFormated>
  <DomainObject.Predmet.StrankaListFormatedOIB>
    <izvorni_sadrzaj>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izvorni_sadrzaj>
    <derivirana_varijabla naziv="DomainObject.Predmet.StrankaListFormatedOIB_1">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derivirana_varijabla>
  </DomainObject.Predmet.StrankaListFormatedOIB>
  <DomainObject.Predmet.StrankaListFormatedWithAdress>
    <izvorni_sadrzaj>
      <item>ZVONKO KIPŠIĆ , ZAPOLJE, I.Zapoljskog  124, 35420 Zapolje</item>
      <item>DARIO STOJIĆ, Urije 7, 35400 Nova Gradiška</item>
      <item>Krunoslav Marjanović, Opatovac 2a, 35400 Opatovac</item>
      <item>Josip Ivanišević, Godinjak 126, 35420 Godinjak</item>
      <item>Andrija Oršulić, Ljupina 359, 35400 Ljupina</item>
      <item>Ivica Špehar, Augusta Šenoe 17a, 35420 Staro Petrovo Selo</item>
      <item>Manda Golemović</item>
    </izvorni_sadrzaj>
    <derivirana_varijabla naziv="DomainObject.Predmet.StrankaListFormatedWithAdress_1">
      <item>ZVONKO KIPŠIĆ , ZAPOLJE, I.Zapoljskog  124, 35420 Zapolje</item>
      <item>DARIO STOJIĆ, Urije 7, 35400 Nova Gradiška</item>
      <item>Krunoslav Marjanović, Opatovac 2a, 35400 Opatovac</item>
      <item>Josip Ivanišević, Godinjak 126, 35420 Godinjak</item>
      <item>Andrija Oršulić, Ljupina 359, 35400 Ljupina</item>
      <item>Ivica Špehar, Augusta Šenoe 17a, 35420 Staro Petrovo Selo</item>
      <item>Manda Golemović</item>
    </derivirana_varijabla>
  </DomainObject.Predmet.StrankaListFormatedWithAdress>
  <DomainObject.Predmet.StrankaListFormatedWithAdressOIB>
    <izvorni_sadrzaj>
      <item>ZVONKO KIPŠIĆ , ZAPOLJE, OIB 86641254431, I.Zapoljskog  124, 35420 Zapolje</item>
      <item>DARIO STOJIĆ, OIB 00885840332, Urije 7, 35400 Nova Gradiška</item>
      <item>Krunoslav Marjanović, OIB 83642908815, Opatovac 2a, 35400 Opatovac</item>
      <item>Josip Ivanišević, OIB 02447550249, Godinjak 126, 35420 Godinjak</item>
      <item>Andrija Oršulić, OIB 82937993505, Ljupina 359, 35400 Ljupina</item>
      <item>Ivica Špehar, OIB 19686179758, Augusta Šenoe 17a, 35420 Staro Petrovo Selo</item>
      <item>Manda Golemović</item>
    </izvorni_sadrzaj>
    <derivirana_varijabla naziv="DomainObject.Predmet.StrankaListFormatedWithAdressOIB_1">
      <item>ZVONKO KIPŠIĆ , ZAPOLJE, OIB 86641254431, I.Zapoljskog  124, 35420 Zapolje</item>
      <item>DARIO STOJIĆ, OIB 00885840332, Urije 7, 35400 Nova Gradiška</item>
      <item>Krunoslav Marjanović, OIB 83642908815, Opatovac 2a, 35400 Opatovac</item>
      <item>Josip Ivanišević, OIB 02447550249, Godinjak 126, 35420 Godinjak</item>
      <item>Andrija Oršulić, OIB 82937993505, Ljupina 359, 35400 Ljupina</item>
      <item>Ivica Špehar, OIB 19686179758, Augusta Šenoe 17a, 35420 Staro Petrovo Selo</item>
      <item>Manda Golemović</item>
    </derivirana_varijabla>
  </DomainObject.Predmet.StrankaListFormatedWithAdressOIB>
  <DomainObject.Predmet.StrankaListNazivFormated>
    <izvorni_sadrzaj>
      <item>ZVONKO KIPŠIĆ , ZAPOLJE</item>
      <item>DARIO STOJIĆ</item>
      <item>Krunoslav Marjanović</item>
      <item>Josip Ivanišević</item>
      <item>Andrija Oršulić</item>
      <item>Ivica Špehar</item>
      <item>Manda Golemović</item>
    </izvorni_sadrzaj>
    <derivirana_varijabla naziv="DomainObject.Predmet.StrankaListNazivFormated_1">
      <item>ZVONKO KIPŠIĆ , ZAPOLJE</item>
      <item>DARIO STOJIĆ</item>
      <item>Krunoslav Marjanović</item>
      <item>Josip Ivanišević</item>
      <item>Andrija Oršulić</item>
      <item>Ivica Špehar</item>
      <item>Manda Golemović</item>
    </derivirana_varijabla>
  </DomainObject.Predmet.StrankaListNazivFormated>
  <DomainObject.Predmet.StrankaListNazivFormatedOIB>
    <izvorni_sadrzaj>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izvorni_sadrzaj>
    <derivirana_varijabla naziv="DomainObject.Predmet.StrankaListNazivFormatedOIB_1">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derivirana_varijabla>
  </DomainObject.Predmet.StrankaListNazivFormatedOIB>
  <DomainObject.Predmet.ProtuStrankaListFormated>
    <izvorni_sadrzaj>
      <item>BETON d. o. o.  u stečaju, NOVA GRADIŠKA</item>
    </izvorni_sadrzaj>
    <derivirana_varijabla naziv="DomainObject.Predmet.ProtuStrankaListFormated_1">
      <item>BETON d. o. o.  u stečaju, NOVA GRADIŠKA</item>
    </derivirana_varijabla>
  </DomainObject.Predmet.ProtuStrankaListFormated>
  <DomainObject.Predmet.ProtuStrankaListFormatedOIB>
    <izvorni_sadrzaj>
      <item>BETON d. o. o.  u stečaju, NOVA GRADIŠKA, OIB 60852434749</item>
    </izvorni_sadrzaj>
    <derivirana_varijabla naziv="DomainObject.Predmet.ProtuStrankaListFormatedOIB_1">
      <item>BETON d. o. o.  u stečaju, NOVA GRADIŠKA, OIB 60852434749</item>
    </derivirana_varijabla>
  </DomainObject.Predmet.ProtuStrankaListFormatedOIB>
  <DomainObject.Predmet.ProtuStrankaListFormatedWithAdress>
    <izvorni_sadrzaj>
      <item>BETON d. o. o.  u stečaju, NOVA GRADIŠKA, Grgura Ninskog/bb, 35400 Nova Gradiška</item>
    </izvorni_sadrzaj>
    <derivirana_varijabla naziv="DomainObject.Predmet.ProtuStrankaListFormatedWithAdress_1">
      <item>BETON d. o. o.  u stečaju, NOVA GRADIŠKA, Grgura Ninskog/bb, 35400 Nova Gradiška</item>
    </derivirana_varijabla>
  </DomainObject.Predmet.ProtuStrankaListFormatedWithAdress>
  <DomainObject.Predmet.ProtuStrankaListFormatedWithAdressOIB>
    <izvorni_sadrzaj>
      <item>BETON d. o. o.  u stečaju, NOVA GRADIŠKA, OIB 60852434749, Grgura Ninskog/bb, 35400 Nova Gradiška</item>
    </izvorni_sadrzaj>
    <derivirana_varijabla naziv="DomainObject.Predmet.ProtuStrankaListFormatedWithAdressOIB_1">
      <item>BETON d. o. o.  u stečaju, NOVA GRADIŠKA, OIB 60852434749, Grgura Ninskog/bb, 35400 Nova Gradiška</item>
    </derivirana_varijabla>
  </DomainObject.Predmet.ProtuStrankaListFormatedWithAdressOIB>
  <DomainObject.Predmet.ProtuStrankaListNazivFormated>
    <izvorni_sadrzaj>
      <item>BETON d. o. o.  u stečaju, NOVA GRADIŠKA</item>
    </izvorni_sadrzaj>
    <derivirana_varijabla naziv="DomainObject.Predmet.ProtuStrankaListNazivFormated_1">
      <item>BETON d. o. o.  u stečaju, NOVA GRADIŠKA</item>
    </derivirana_varijabla>
  </DomainObject.Predmet.ProtuStrankaListNazivFormated>
  <DomainObject.Predmet.ProtuStrankaListNazivFormatedOIB>
    <izvorni_sadrzaj>
      <item>BETON d. o. o.  u stečaju, NOVA GRADIŠKA, OIB 60852434749</item>
    </izvorni_sadrzaj>
    <derivirana_varijabla naziv="DomainObject.Predmet.ProtuStrankaListNazivFormatedOIB_1">
      <item>BETON d. o. o.  u stečaju, NOVA GRADIŠKA, OIB 60852434749</item>
    </derivirana_varijabla>
  </DomainObject.Predmet.ProtuStrankaListNazivFormatedOIB>
  <DomainObject.Predmet.OstaliListFormated>
    <izvorni_sadrzaj>
      <item>NIKOLA AKMAČIĆ</item>
      <item>TIHOMIR ZORIČIĆ, čllan Uprave</item>
      <item>SANDA MARINAC</item>
      <item>MARKO MATIĆ</item>
    </izvorni_sadrzaj>
    <derivirana_varijabla naziv="DomainObject.Predmet.OstaliListFormated_1">
      <item>NIKOLA AKMAČIĆ</item>
      <item>TIHOMIR ZORIČIĆ, čllan Uprave</item>
      <item>SANDA MARINAC</item>
      <item>MARKO MATIĆ</item>
    </derivirana_varijabla>
  </DomainObject.Predmet.OstaliListFormated>
  <DomainObject.Predmet.OstaliListFormatedOIB>
    <izvorni_sadrzaj>
      <item>NIKOLA AKMAČIĆ, OIB 43108807154</item>
      <item>TIHOMIR ZORIČIĆ, čllan Uprave, OIB 30619586508</item>
      <item>SANDA MARINAC, OIB 01875522309</item>
      <item>MARKO MATIĆ</item>
    </izvorni_sadrzaj>
    <derivirana_varijabla naziv="DomainObject.Predmet.OstaliListFormatedOIB_1">
      <item>NIKOLA AKMAČIĆ, OIB 43108807154</item>
      <item>TIHOMIR ZORIČIĆ, čllan Uprave, OIB 30619586508</item>
      <item>SANDA MARINAC, OIB 01875522309</item>
      <item>MARKO MATIĆ</item>
    </derivirana_varijabla>
  </DomainObject.Predmet.OstaliListFormatedOIB>
  <DomainObject.Predmet.OstaliListFormatedWithAdress>
    <izvorni_sadrzaj>
      <item>NIKOLA AKMAČIĆ, Brđani 19, 35252 Brđani</item>
      <item>TIHOMIR ZORIČIĆ, čllan Uprave, Mala 4, 35400 Nova Gradiška</item>
      <item>SANDA MARINAC, K. Krešimira 53, 34000 Požega</item>
      <item>MARKO MATIĆ</item>
    </izvorni_sadrzaj>
    <derivirana_varijabla naziv="DomainObject.Predmet.OstaliListFormatedWithAdress_1">
      <item>NIKOLA AKMAČIĆ, Brđani 19, 35252 Brđani</item>
      <item>TIHOMIR ZORIČIĆ, čllan Uprave, Mala 4, 35400 Nova Gradiška</item>
      <item>SANDA MARINAC, K. Krešimira 53, 34000 Požega</item>
      <item>MARKO MATIĆ</item>
    </derivirana_varijabla>
  </DomainObject.Predmet.OstaliListFormatedWithAdress>
  <DomainObject.Predmet.OstaliListFormatedWithAdressOIB>
    <izvorni_sadrzaj>
      <item>NIKOLA AKMAČIĆ, OIB 43108807154, Brđani 19, 35252 Brđani</item>
      <item>TIHOMIR ZORIČIĆ, čllan Uprave, OIB 30619586508, Mala 4, 35400 Nova Gradiška</item>
      <item>SANDA MARINAC, OIB 01875522309, K. Krešimira 53, 34000 Požega</item>
      <item>MARKO MATIĆ</item>
    </izvorni_sadrzaj>
    <derivirana_varijabla naziv="DomainObject.Predmet.OstaliListFormatedWithAdressOIB_1">
      <item>NIKOLA AKMAČIĆ, OIB 43108807154, Brđani 19, 35252 Brđani</item>
      <item>TIHOMIR ZORIČIĆ, čllan Uprave, OIB 30619586508, Mala 4, 35400 Nova Gradiška</item>
      <item>SANDA MARINAC, OIB 01875522309, K. Krešimira 53, 34000 Požega</item>
      <item>MARKO MATIĆ</item>
    </derivirana_varijabla>
  </DomainObject.Predmet.OstaliListFormatedWithAdressOIB>
  <DomainObject.Predmet.OstaliListNazivFormated>
    <izvorni_sadrzaj>
      <item>NIKOLA AKMAČIĆ</item>
      <item>TIHOMIR ZORIČIĆ, čllan Uprave</item>
      <item>SANDA MARINAC</item>
      <item>MARKO MATIĆ</item>
    </izvorni_sadrzaj>
    <derivirana_varijabla naziv="DomainObject.Predmet.OstaliListNazivFormated_1">
      <item>NIKOLA AKMAČIĆ</item>
      <item>TIHOMIR ZORIČIĆ, čllan Uprave</item>
      <item>SANDA MARINAC</item>
      <item>MARKO MATIĆ</item>
    </derivirana_varijabla>
  </DomainObject.Predmet.OstaliListNazivFormated>
  <DomainObject.Predmet.OstaliListNazivFormatedOIB>
    <izvorni_sadrzaj>
      <item>NIKOLA AKMAČIĆ, OIB 43108807154</item>
      <item>TIHOMIR ZORIČIĆ, čllan Uprave, OIB 30619586508</item>
      <item>SANDA MARINAC, OIB 01875522309</item>
      <item>MARKO MATIĆ</item>
    </izvorni_sadrzaj>
    <derivirana_varijabla naziv="DomainObject.Predmet.OstaliListNazivFormatedOIB_1">
      <item>NIKOLA AKMAČIĆ, OIB 43108807154</item>
      <item>TIHOMIR ZORIČIĆ, čllan Uprave, OIB 30619586508</item>
      <item>SANDA MARINAC, OIB 01875522309</item>
      <item>MARKO MATIĆ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2019.</izvorni_sadrzaj>
    <derivirana_varijabla naziv="DomainObject.Datum_1">10. siječnja 2019.</derivirana_varijabla>
  </DomainObject.Datum>
  <DomainObject.PoslovniBrojDokumenta>
    <izvorni_sadrzaj>St-327/2014-197</izvorni_sadrzaj>
    <derivirana_varijabla naziv="DomainObject.PoslovniBrojDokumenta_1">St-327/2014-197</derivirana_varijabla>
  </DomainObject.PoslovniBrojDokumenta>
  <DomainObject.Predmet.StrankaIDrugi>
    <izvorni_sadrzaj>ZVONKO KIPŠIĆ , ZAPOLJE i dr.</izvorni_sadrzaj>
    <derivirana_varijabla naziv="DomainObject.Predmet.StrankaIDrugi_1">ZVONKO KIPŠIĆ , ZAPOLJE i dr.</derivirana_varijabla>
  </DomainObject.Predmet.StrankaIDrugi>
  <DomainObject.Predmet.ProtustrankaIDrugi>
    <izvorni_sadrzaj>BETON d. o. o.  u stečaju, NOVA GRADIŠKA</izvorni_sadrzaj>
    <derivirana_varijabla naziv="DomainObject.Predmet.ProtustrankaIDrugi_1">BETON d. o. o.  u stečaju, NOVA GRADIŠKA</derivirana_varijabla>
  </DomainObject.Predmet.ProtustrankaIDrugi>
  <DomainObject.Predmet.StrankaIDrugiAdressOIB>
    <izvorni_sadrzaj>ZVONKO KIPŠIĆ , ZAPOLJE, OIB 86641254431, I.Zapoljskog  124, 35420 Zapolje i dr.</izvorni_sadrzaj>
    <derivirana_varijabla naziv="DomainObject.Predmet.StrankaIDrugiAdressOIB_1">ZVONKO KIPŠIĆ , ZAPOLJE, OIB 86641254431, I.Zapoljskog  124, 35420 Zapolje i dr.</derivirana_varijabla>
  </DomainObject.Predmet.StrankaIDrugiAdressOIB>
  <DomainObject.Predmet.ProtustrankaIDrugiAdressOIB>
    <izvorni_sadrzaj>BETON d. o. o.  u stečaju, NOVA GRADIŠKA, OIB 60852434749, Grgura Ninskog/bb, 35400 Nova Gradiška</izvorni_sadrzaj>
    <derivirana_varijabla naziv="DomainObject.Predmet.ProtustrankaIDrugiAdressOIB_1">BETON d. o. o.  u stečaju, NOVA GRADIŠKA, OIB 60852434749, Grgura Ninskog/bb,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ZVONKO KIPŠIĆ , ZAPOLJE</item>
      <item>BETON d. o. o.  u stečaju, NOVA GRADIŠKA</item>
      <item>DARIO STOJIĆ</item>
      <item>Krunoslav Marjanović</item>
      <item>Josip Ivanišević</item>
      <item>Andrija Oršulić</item>
      <item>Ivica Špehar</item>
      <item>NIKOLA AKMAČIĆ</item>
      <item>TIHOMIR ZORIČIĆ, čllan Uprave</item>
      <item>SANDA MARINAC</item>
      <item>Manda Golemović</item>
      <item>MARKO MATIĆ</item>
    </izvorni_sadrzaj>
    <derivirana_varijabla naziv="DomainObject.Predmet.SudioniciListNaziv_1">
      <item>ZVONKO KIPŠIĆ , ZAPOLJE</item>
      <item>BETON d. o. o.  u stečaju, NOVA GRADIŠKA</item>
      <item>DARIO STOJIĆ</item>
      <item>Krunoslav Marjanović</item>
      <item>Josip Ivanišević</item>
      <item>Andrija Oršulić</item>
      <item>Ivica Špehar</item>
      <item>NIKOLA AKMAČIĆ</item>
      <item>TIHOMIR ZORIČIĆ, čllan Uprave</item>
      <item>SANDA MARINAC</item>
      <item>Manda Golemović</item>
      <item>MARKO MATIĆ</item>
    </derivirana_varijabla>
  </DomainObject.Predmet.SudioniciListNaziv>
  <DomainObject.Predmet.SudioniciListAdressOIB>
    <izvorni_sadrzaj>
      <item>ZVONKO KIPŠIĆ , ZAPOLJE, OIB 86641254431, I.Zapoljskog  124,35420 Zapolje</item>
      <item>BETON d. o. o.  u stečaju, NOVA GRADIŠKA, OIB 60852434749, Grgura Ninskog/bb,35400 Nova Gradiška</item>
      <item>DARIO STOJIĆ, OIB 00885840332, Urije 7,35400 Nova Gradiška</item>
      <item>Krunoslav Marjanović, OIB 83642908815, Opatovac 2a,35400 Opatovac</item>
      <item>Josip Ivanišević, OIB 02447550249, Godinjak 126,35420 Godinjak</item>
      <item>Andrija Oršulić, OIB 82937993505, Ljupina 359,35400 Ljupina</item>
      <item>Ivica Špehar, OIB 19686179758, Augusta Šenoe 17a,35420 Staro Petrovo Selo</item>
      <item>NIKOLA AKMAČIĆ, OIB 43108807154, Brđani 19,35252 Brđani</item>
      <item>TIHOMIR ZORIČIĆ, čllan Uprave, OIB 30619586508, Mala 4,35400 Nova Gradiška</item>
      <item>SANDA MARINAC, OIB 01875522309, K. Krešimira 53,34000 Požega</item>
      <item>Manda Golemović</item>
      <item>MARKO MATIĆ</item>
    </izvorni_sadrzaj>
    <derivirana_varijabla naziv="DomainObject.Predmet.SudioniciListAdressOIB_1">
      <item>ZVONKO KIPŠIĆ , ZAPOLJE, OIB 86641254431, I.Zapoljskog  124,35420 Zapolje</item>
      <item>BETON d. o. o.  u stečaju, NOVA GRADIŠKA, OIB 60852434749, Grgura Ninskog/bb,35400 Nova Gradiška</item>
      <item>DARIO STOJIĆ, OIB 00885840332, Urije 7,35400 Nova Gradiška</item>
      <item>Krunoslav Marjanović, OIB 83642908815, Opatovac 2a,35400 Opatovac</item>
      <item>Josip Ivanišević, OIB 02447550249, Godinjak 126,35420 Godinjak</item>
      <item>Andrija Oršulić, OIB 82937993505, Ljupina 359,35400 Ljupina</item>
      <item>Ivica Špehar, OIB 19686179758, Augusta Šenoe 17a,35420 Staro Petrovo Selo</item>
      <item>NIKOLA AKMAČIĆ, OIB 43108807154, Brđani 19,35252 Brđani</item>
      <item>TIHOMIR ZORIČIĆ, čllan Uprave, OIB 30619586508, Mala 4,35400 Nova Gradiška</item>
      <item>SANDA MARINAC, OIB 01875522309, K. Krešimira 53,34000 Požega</item>
      <item>Manda Golemović</item>
      <item>MARKO MATIĆ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92FEB3-2C15-4FB9-AF49-04D4C9D9EC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357</properties:Words>
  <properties:Characters>1733</properties:Characters>
  <properties:Lines>58</properties:Lines>
  <properties:Paragraphs>26</properties:Paragraphs>
  <properties:TotalTime>38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2187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Danijela Martini Maoduš</cp:lastModifiedBy>
  <cp:lastPrinted>2019-01-10T08:19:00Z</cp:lastPrinted>
  <dcterms:modified xmlns:xsi="http://www.w3.org/2001/XMLSchema-instance" xsi:type="dcterms:W3CDTF">2019-01-10T08:20:00Z</dcterms:modified>
  <cp:revision>98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St-327/2014-197 / Odluka - Rješenje (odluka_St-327_2014-197.docx)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