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bottomFromText="20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79556D" w:rsidR="0079556D">
        <w:tc>
          <w:tcPr>
            <w:tcW w:type="dxa" w:w="2985"/>
            <w:hideMark/>
          </w:tcPr>
          <w:p w:rsidRDefault="0079556D" w:rsidR="0079556D">
            <w:pPr>
              <w:spacing w:lineRule="auto" w:line="276" w:after="0"/>
              <w:jc w:val="center"/>
              <w:rPr>
                <w:lang w:val="en-US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9556D" w:rsidR="0079556D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Default="0079556D" w:rsidR="0079556D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Default="0079556D" w:rsidR="0079556D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14:textId="7cfa42d" w14:paraId="7cfa42d" w:rsidRDefault="0079556D" w:rsidP="0079556D" w:rsidR="0079556D">
      <w:pPr>
        <w:spacing w:after="0"/>
        <w:jc w:val="right"/>
        <w15:collapsed w:val="false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79556D" w:rsidR="0079556D">
        <w:trPr>
          <w:jc w:val="right"/>
        </w:trPr>
        <w:tc>
          <w:tcPr>
            <w:tcW w:type="dxa" w:w="4320"/>
            <w:hideMark/>
          </w:tcPr>
          <w:p w:rsidRDefault="0079556D" w:rsidP="0079556D" w:rsidR="0079556D">
            <w:pPr>
              <w:pStyle w:val="VSVerzija"/>
              <w:spacing w:lineRule="auto" w:line="276"/>
              <w:jc w:val="center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</w:t>
            </w:r>
            <w:r>
              <w:rPr>
                <w:lang w:eastAsia="en-US" w:val="en-US"/>
              </w:rPr>
              <w:t xml:space="preserve">  </w:t>
            </w:r>
            <w:r>
              <w:rPr>
                <w:lang w:eastAsia="en-US" w:val="en-US"/>
              </w:rPr>
              <w:t xml:space="preserve">           </w:t>
            </w: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>:  6 St-758/2016-</w:t>
            </w:r>
            <w:r>
              <w:rPr>
                <w:lang w:eastAsia="en-US" w:val="en-US"/>
              </w:rPr>
              <w:t>21</w:t>
            </w:r>
          </w:p>
        </w:tc>
      </w:tr>
    </w:tbl>
    <w:p w:rsidRDefault="0079556D" w:rsidP="0079556D" w:rsidR="0079556D">
      <w:pPr>
        <w:spacing w:after="0"/>
        <w:jc w:val="center"/>
      </w:pPr>
    </w:p>
    <w:p w:rsidRDefault="0079556D" w:rsidP="0079556D" w:rsidR="0079556D">
      <w:pPr>
        <w:spacing w:after="0"/>
        <w:jc w:val="center"/>
      </w:pPr>
    </w:p>
    <w:p w:rsidRDefault="002B40EB" w:rsidP="0079556D" w:rsidR="002B40EB">
      <w:pPr>
        <w:spacing w:after="0"/>
        <w:jc w:val="center"/>
      </w:pPr>
      <w:bookmarkStart w:name="_GoBack" w:id="0"/>
      <w:bookmarkEnd w:id="0"/>
    </w:p>
    <w:p w:rsidRDefault="0079556D" w:rsidP="0079556D" w:rsidR="0079556D">
      <w:pPr>
        <w:spacing w:after="0"/>
        <w:jc w:val="center"/>
      </w:pPr>
      <w:r>
        <w:t>R E P U B L I K A     H R V A T S K A</w:t>
      </w:r>
    </w:p>
    <w:p w:rsidRDefault="0079556D" w:rsidP="0079556D" w:rsidR="0079556D">
      <w:pPr>
        <w:spacing w:after="0"/>
        <w:jc w:val="both"/>
        <w:rPr>
          <w:b/>
        </w:rPr>
      </w:pPr>
    </w:p>
    <w:p w:rsidRDefault="0079556D" w:rsidP="0079556D" w:rsidR="0079556D">
      <w:pPr>
        <w:spacing w:after="0"/>
        <w:jc w:val="center"/>
      </w:pPr>
      <w:r>
        <w:t>R J  E  Š  E  NJ  E</w:t>
      </w:r>
    </w:p>
    <w:p w:rsidRDefault="0079556D" w:rsidP="0079556D" w:rsidR="0079556D">
      <w:pPr>
        <w:spacing w:after="0"/>
        <w:jc w:val="both"/>
      </w:pPr>
    </w:p>
    <w:p w:rsidRDefault="0079556D" w:rsidP="0079556D" w:rsidR="0079556D">
      <w:pPr>
        <w:spacing w:after="0"/>
        <w:jc w:val="both"/>
      </w:pPr>
      <w:r>
        <w:t xml:space="preserve">                                            </w:t>
      </w:r>
    </w:p>
    <w:p w:rsidRDefault="0079556D" w:rsidP="0079556D" w:rsidR="0079556D">
      <w:pPr>
        <w:spacing w:after="0"/>
        <w:ind w:firstLine="708"/>
        <w:jc w:val="both"/>
      </w:pPr>
      <w:r>
        <w:t xml:space="preserve">Trgovački sud u Varaždinu, po sucu toga suda Hugu </w:t>
      </w:r>
      <w:proofErr w:type="spellStart"/>
      <w:r>
        <w:t>Wedemeyeru</w:t>
      </w:r>
      <w:proofErr w:type="spellEnd"/>
      <w:r>
        <w:t>, u stečajnom postupku nad stečajnim dužnikom USLUGE PRIGORJE, BRANITELJSKA ZADRUGA ZA FINANCIJSKE USLUGE, OIB: 17524376629, u stečaju, Ulica kralja Tomislava br. 24, iz Križevaca,</w:t>
      </w:r>
      <w:r w:rsidR="005F562D">
        <w:t xml:space="preserve"> izvan ročišta 8. veljače</w:t>
      </w:r>
      <w:r>
        <w:t xml:space="preserve"> 2018.,</w:t>
      </w:r>
    </w:p>
    <w:p w:rsidRDefault="0079556D" w:rsidP="0079556D" w:rsidR="0079556D">
      <w:pPr>
        <w:spacing w:after="0"/>
        <w:jc w:val="both"/>
      </w:pPr>
    </w:p>
    <w:p w:rsidRDefault="0079556D" w:rsidP="0079556D" w:rsidR="0079556D">
      <w:pPr>
        <w:spacing w:after="0"/>
        <w:jc w:val="both"/>
      </w:pPr>
    </w:p>
    <w:p w:rsidRDefault="0079556D" w:rsidP="0079556D" w:rsidR="0079556D">
      <w:pPr>
        <w:spacing w:after="0"/>
        <w:jc w:val="center"/>
      </w:pPr>
      <w:r>
        <w:t>r i j e š i o     j e</w:t>
      </w:r>
    </w:p>
    <w:p w:rsidRDefault="0079556D" w:rsidP="0079556D" w:rsidR="0079556D">
      <w:pPr>
        <w:spacing w:after="0"/>
        <w:jc w:val="center"/>
      </w:pPr>
    </w:p>
    <w:p w:rsidRDefault="0079556D" w:rsidP="0079556D" w:rsidR="0079556D">
      <w:pPr>
        <w:spacing w:after="0"/>
        <w:jc w:val="both"/>
      </w:pPr>
      <w:r>
        <w:tab/>
      </w:r>
      <w:r>
        <w:tab/>
      </w:r>
    </w:p>
    <w:p w:rsidRDefault="0079556D" w:rsidP="0079556D" w:rsidR="0079556D">
      <w:pPr>
        <w:tabs>
          <w:tab w:pos="0" w:val="left"/>
        </w:tabs>
        <w:spacing w:after="0"/>
        <w:jc w:val="both"/>
      </w:pPr>
      <w:r>
        <w:tab/>
        <w:t xml:space="preserve">1) </w:t>
      </w:r>
      <w:r w:rsidR="005F562D">
        <w:t>Antun Mišanović, OIB: 50827538620, iz Varaždina, Braće Radić br. 24</w:t>
      </w:r>
      <w:r>
        <w:t>, razrješuje se dužnosti stečajnog upravitelja u ovome stečajnom predmetu s danom 23. siječnja 2018. na osobni zahtjev.</w:t>
      </w:r>
    </w:p>
    <w:p w:rsidRDefault="0079556D" w:rsidP="0079556D" w:rsidR="0079556D">
      <w:pPr>
        <w:tabs>
          <w:tab w:pos="0" w:val="left"/>
        </w:tabs>
        <w:spacing w:after="0"/>
        <w:jc w:val="both"/>
      </w:pPr>
    </w:p>
    <w:p w:rsidRDefault="0079556D" w:rsidP="0079556D" w:rsidR="0079556D">
      <w:pPr>
        <w:tabs>
          <w:tab w:pos="0" w:val="left"/>
        </w:tabs>
        <w:spacing w:after="0"/>
        <w:jc w:val="both"/>
      </w:pPr>
      <w:r>
        <w:tab/>
        <w:t xml:space="preserve"> 2) Za novog stečajnog upravitelja imenuje se </w:t>
      </w:r>
      <w:r w:rsidR="005F562D">
        <w:t xml:space="preserve">Lidija </w:t>
      </w:r>
      <w:proofErr w:type="spellStart"/>
      <w:r w:rsidR="005F562D">
        <w:t>Lesar</w:t>
      </w:r>
      <w:proofErr w:type="spellEnd"/>
      <w:r w:rsidR="005F562D">
        <w:t>, OIB: 29389899347, iz Čakovca, Travnička br. 26.</w:t>
      </w:r>
    </w:p>
    <w:p w:rsidRDefault="005F562D" w:rsidP="0079556D" w:rsidR="005F562D">
      <w:pPr>
        <w:tabs>
          <w:tab w:pos="0" w:val="left"/>
        </w:tabs>
        <w:spacing w:after="0"/>
        <w:jc w:val="both"/>
      </w:pPr>
    </w:p>
    <w:p w:rsidRDefault="0079556D" w:rsidP="0079556D" w:rsidR="0079556D">
      <w:pPr>
        <w:tabs>
          <w:tab w:pos="0" w:val="left"/>
        </w:tabs>
        <w:spacing w:after="0"/>
        <w:jc w:val="both"/>
      </w:pPr>
      <w:r>
        <w:tab/>
        <w:t xml:space="preserve">  3) Prijašnji stečajni upravitelj dužan je predati svoje dužnosti novom stečajnom upravitelju u roku od tri dana od primitka ovog rješenja.</w:t>
      </w:r>
    </w:p>
    <w:p w:rsidRDefault="0079556D" w:rsidP="0079556D" w:rsidR="0079556D">
      <w:pPr>
        <w:spacing w:after="0"/>
        <w:jc w:val="both"/>
      </w:pPr>
    </w:p>
    <w:p w:rsidRDefault="0023670A" w:rsidP="0023670A" w:rsidR="0023670A">
      <w:pPr>
        <w:tabs>
          <w:tab w:pos="900" w:val="left"/>
        </w:tabs>
        <w:spacing w:after="0"/>
        <w:jc w:val="both"/>
      </w:pPr>
      <w:r>
        <w:tab/>
        <w:t xml:space="preserve">4) </w:t>
      </w:r>
      <w:r>
        <w:t>Odgađa</w:t>
      </w:r>
      <w:r w:rsidR="005D4B18">
        <w:t>ju</w:t>
      </w:r>
      <w:r>
        <w:t xml:space="preserve"> se ispitno </w:t>
      </w:r>
      <w:r w:rsidR="005D4B18">
        <w:t xml:space="preserve">i izvještajno </w:t>
      </w:r>
      <w:r>
        <w:t xml:space="preserve">ročište određeno za dan </w:t>
      </w:r>
      <w:r w:rsidR="005D4B18">
        <w:t>13. veljače 2018</w:t>
      </w:r>
      <w:r>
        <w:t>.</w:t>
      </w:r>
      <w:r w:rsidR="005D4B18">
        <w:t xml:space="preserve"> u 9,00 sati, te se određuje novo ispitno i izvještajno ročište radi ispitivanja prijavljenih tražbina vjerovnika i odlučivanja o daljnjem tijeku stečajnog postupka za 20. ožujka 2018. u 12,30 sati kod Trgovačkog suda u Varaždinu, Braće Radić br. 2, drugi kat soba broj 222.</w:t>
      </w:r>
    </w:p>
    <w:p w:rsidRDefault="0023670A" w:rsidP="0079556D" w:rsidR="0023670A">
      <w:pPr>
        <w:spacing w:after="0"/>
        <w:jc w:val="both"/>
      </w:pPr>
    </w:p>
    <w:p w:rsidRDefault="0079556D" w:rsidP="0079556D" w:rsidR="0079556D">
      <w:pPr>
        <w:spacing w:after="0"/>
        <w:jc w:val="both"/>
      </w:pPr>
      <w:r>
        <w:tab/>
      </w:r>
      <w:r>
        <w:tab/>
      </w:r>
    </w:p>
    <w:p w:rsidRDefault="0079556D" w:rsidP="0079556D" w:rsidR="0079556D">
      <w:pPr>
        <w:spacing w:after="0"/>
        <w:jc w:val="center"/>
      </w:pPr>
      <w:r>
        <w:t xml:space="preserve">Obrazloženje  </w:t>
      </w:r>
    </w:p>
    <w:p w:rsidRDefault="0079556D" w:rsidP="0079556D" w:rsidR="0079556D">
      <w:pPr>
        <w:spacing w:after="0"/>
        <w:jc w:val="center"/>
      </w:pPr>
    </w:p>
    <w:p w:rsidRDefault="0079556D" w:rsidP="0079556D" w:rsidR="0079556D">
      <w:pPr>
        <w:spacing w:after="0"/>
        <w:jc w:val="center"/>
      </w:pPr>
    </w:p>
    <w:p w:rsidRDefault="0079556D" w:rsidP="0079556D" w:rsidR="0079556D">
      <w:pPr>
        <w:spacing w:after="0"/>
        <w:jc w:val="both"/>
      </w:pPr>
      <w:r>
        <w:tab/>
        <w:t xml:space="preserve">Rješenjem ovoga suda poslovni broj 6 St-758/2016-12 od 29. studenoga 2017. otvoren je stečajni postupak nad dužnikom USLUGE PRIGORJE, BRANITELJSKA ZADRUGA ZA FINANCIJSKE USLUGE, OIB: 17524376629, u stečaju, Ulica kralja Tomislava br. 24, te je za stečajnog upravitelja imenovan Stanko Makar, dipl. oec., OIB: 49218337993, iz </w:t>
      </w:r>
      <w:proofErr w:type="spellStart"/>
      <w:r>
        <w:t>Sigeteca</w:t>
      </w:r>
      <w:proofErr w:type="spellEnd"/>
      <w:r>
        <w:t xml:space="preserve"> </w:t>
      </w:r>
      <w:proofErr w:type="spellStart"/>
      <w:r>
        <w:t>Ludbreškog</w:t>
      </w:r>
      <w:proofErr w:type="spellEnd"/>
      <w:r>
        <w:t>, A. Šenoe br. 6.</w:t>
      </w:r>
    </w:p>
    <w:p w:rsidRDefault="0079556D" w:rsidP="0079556D" w:rsidR="0079556D">
      <w:pPr>
        <w:spacing w:after="0"/>
        <w:jc w:val="both"/>
      </w:pPr>
      <w:r>
        <w:lastRenderedPageBreak/>
        <w:tab/>
        <w:t>Stečajni je upravitelj svojim podneskom od 4. siječnja 2018. dao neopozivu ostavku na dužnost stečajnog upravitelja u ovom postupku, naveo je da zbog iznimne opterećenosti obvezama iz više ranije otvorenih stečajnih postupaka nije u mogućnosti nadalje obavljati dužnost stečajnog upravitelja, te je predložio da se ga razriješi s dužnosti stečajnog upravitelja.</w:t>
      </w:r>
    </w:p>
    <w:p w:rsidRDefault="000B302E" w:rsidP="0079556D" w:rsidR="000B302E">
      <w:pPr>
        <w:spacing w:after="0"/>
        <w:jc w:val="both"/>
      </w:pPr>
      <w:r>
        <w:tab/>
        <w:t xml:space="preserve">Sud je navedene razloge stečajnoga upravitelja ocijenio opravdanima, te je istoga temeljem odredbe čl. 91. st. st. 5. </w:t>
      </w:r>
      <w:r>
        <w:t xml:space="preserve">Stečajnog zakona (Narodne novine br. </w:t>
      </w:r>
      <w:r w:rsidR="00C32E73">
        <w:t xml:space="preserve">71/15. i 104/17., dalje : SZ-a) razriješio dužnosti stečajnog upravitelja u ovome predmetu, te je ujedno rješenjem poslovni broj 6 St-758/2016-18 od 23. siječnja 2018. za novog stečajnog upravitelja imenovao Antuna </w:t>
      </w:r>
      <w:proofErr w:type="spellStart"/>
      <w:r w:rsidR="00C32E73">
        <w:t>Mišanovića</w:t>
      </w:r>
      <w:proofErr w:type="spellEnd"/>
      <w:r w:rsidR="00C32E73">
        <w:t xml:space="preserve"> iz Varaždina.</w:t>
      </w:r>
    </w:p>
    <w:p w:rsidRDefault="002A239A" w:rsidP="0079556D" w:rsidR="002A239A">
      <w:pPr>
        <w:spacing w:after="0"/>
        <w:jc w:val="both"/>
      </w:pPr>
      <w:r>
        <w:tab/>
        <w:t xml:space="preserve">Novoizabrani stečajni upravitelj Antun Mišanović 26. siječnja 2018. dostavio je sudu zahtjev za </w:t>
      </w:r>
      <w:r w:rsidR="00D175D6">
        <w:t>njegovim razrješenjem sa dužnosti stečaj</w:t>
      </w:r>
      <w:r w:rsidR="00C06F8C">
        <w:t>nog upravitelja u ovome stečaju, naveo je da u radu ima oko 10 stečajnih postupaka, te da smatra kako radi toga ne bi mogao kvalitetno obavljati poslove u ovom stečaju, pridodao je da obavlja poslove stečajnog upravitelja u Murskom Središću, Čakovcu, Svetoj Mariji, Ludbregu i Varaždinu što mu ne dopušta da u isto vrijeme bude i u Križevcima.</w:t>
      </w:r>
    </w:p>
    <w:p w:rsidRDefault="00C06F8C" w:rsidP="0079556D" w:rsidR="0079556D">
      <w:pPr>
        <w:spacing w:after="0"/>
        <w:jc w:val="both"/>
      </w:pPr>
      <w:r>
        <w:tab/>
      </w:r>
      <w:r w:rsidR="0079556D">
        <w:t>Odredbom čl. 91. st. 5. S</w:t>
      </w:r>
      <w:r w:rsidR="000B302E">
        <w:t>Z-a</w:t>
      </w:r>
      <w:r w:rsidR="0079556D">
        <w:t xml:space="preserve"> propisano je da sud može razriješiti stečajnoga upravitelja na osobni zahtjev iz opravdanih razloga, a da protiv rješenja o odbijanju osobnoga zahtjeva za razrješenje pravo na žalbu ima samo stečajni upravitelj.</w:t>
      </w:r>
    </w:p>
    <w:p w:rsidRDefault="0079556D" w:rsidP="0079556D" w:rsidR="009E3919">
      <w:pPr>
        <w:spacing w:after="0"/>
        <w:jc w:val="both"/>
      </w:pPr>
      <w:r>
        <w:tab/>
        <w:t>Sud je</w:t>
      </w:r>
      <w:r w:rsidR="000B5C9B">
        <w:t xml:space="preserve"> iznijete</w:t>
      </w:r>
      <w:r>
        <w:t xml:space="preserve"> razloge ste</w:t>
      </w:r>
      <w:r w:rsidR="000B5C9B">
        <w:t xml:space="preserve">čajnog upravitelja Antuna </w:t>
      </w:r>
      <w:proofErr w:type="spellStart"/>
      <w:r w:rsidR="000B5C9B">
        <w:t>Mišanovića</w:t>
      </w:r>
      <w:proofErr w:type="spellEnd"/>
      <w:r>
        <w:t xml:space="preserve"> da zbog</w:t>
      </w:r>
      <w:r w:rsidR="000B5C9B">
        <w:t xml:space="preserve"> rada u deset drugih stečajnih postupaka ne bi mogao kvalitetno i na vrijeme obavljati poslove stečajnog upravitelja u ovom stečaju</w:t>
      </w:r>
      <w:r>
        <w:t xml:space="preserve"> ocijenio opravdanim, te je stoga temeljem citirane odredbe čl. 91. st. 5. SZ-a, odlučio kao pod točkom 1) izreke ovog rješenja.</w:t>
      </w:r>
    </w:p>
    <w:p w:rsidRDefault="0079556D" w:rsidP="0079556D" w:rsidR="0079556D">
      <w:pPr>
        <w:spacing w:after="0"/>
        <w:jc w:val="both"/>
      </w:pPr>
      <w:r>
        <w:tab/>
        <w:t>Izbor novog stečajnog upravitelja obavljen je metodom slučajnog odabira s liste A stečajnih upravitelja za područje ovoga suda sukladno odredbi čl. 84. st. 1. SZ-a, te je stoga temeljem odredbe čl. 91. st. 8. SZ-a riješeno kao pod točkom 2) izreke ovog rješenja.</w:t>
      </w:r>
    </w:p>
    <w:p w:rsidRDefault="0079556D" w:rsidP="0079556D" w:rsidR="0079556D">
      <w:pPr>
        <w:spacing w:after="0"/>
        <w:ind w:firstLine="708"/>
        <w:jc w:val="both"/>
        <w:rPr>
          <w:b/>
        </w:rPr>
      </w:pPr>
      <w:r>
        <w:t>Sukladno odredbi čl. 87. st. 7. SZ-a odlučeno je kao pod točkom 3) izreke ovog rješenja iz razloga što je tom odredbom propisano da je prijašnji stečajni upravitelj dužan predati svoje dužnosti novom stečajnom upravitelju u roku od tri dana.</w:t>
      </w:r>
      <w:r>
        <w:rPr>
          <w:b/>
        </w:rPr>
        <w:tab/>
      </w:r>
    </w:p>
    <w:p w:rsidRDefault="00803A39" w:rsidP="00F83585" w:rsidR="00803A39" w:rsidRPr="00803A39">
      <w:pPr>
        <w:jc w:val="both"/>
      </w:pPr>
      <w:r w:rsidRPr="00803A39">
        <w:t xml:space="preserve">Također, </w:t>
      </w:r>
      <w:r>
        <w:t xml:space="preserve">a iz razloga da se novom stečajnom upravitelju ostavi dovoljan rok radi </w:t>
      </w:r>
      <w:r w:rsidR="006171FD">
        <w:t xml:space="preserve">sastavljanja prijavljenih tražbina iz odredbe čl. 259. st. 1. SZ-a, te obavljanja drugih dužnosti propisanih odredbom čl. 89. SZ-a, sud je ispitno i izvještajno ročište koje je odredio za 13. veljače 2018. odgodio, te je novo ispitno i izvještajno ročište odredio za dan </w:t>
      </w:r>
      <w:r w:rsidR="00F902BD">
        <w:t>20. ožujka 2018. u 12,</w:t>
      </w:r>
      <w:r w:rsidR="0023670A">
        <w:t xml:space="preserve">30 sati, te je stoga </w:t>
      </w:r>
      <w:r w:rsidR="00F83585">
        <w:t xml:space="preserve">temeljem odredbe čl. 278. st. 1. Zakona o parničnom postupku </w:t>
      </w:r>
      <w:r w:rsidR="00F83585">
        <w:t>(Narodne novine br. 53/91., 91/92., 112/99., 129/00.,  88/01., 117/03., 88/05., 2/07., 84/08., 96/08., 123/08., 57/11., 25/13. i 89/14., dalje : ZPP-a)</w:t>
      </w:r>
      <w:r w:rsidR="00F83585">
        <w:t xml:space="preserve">, a u svezi s odredbom čl. </w:t>
      </w:r>
      <w:r w:rsidR="00BF4D8C">
        <w:t xml:space="preserve">10. SZ-a, </w:t>
      </w:r>
      <w:r w:rsidR="0023670A">
        <w:t>odlučeno kao pod točkom 4) izreke ovog rješenja.</w:t>
      </w:r>
    </w:p>
    <w:p w:rsidRDefault="0079556D" w:rsidP="0079556D" w:rsidR="0079556D">
      <w:pPr>
        <w:spacing w:after="0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5F562D" w:rsidP="0079556D" w:rsidR="0079556D">
      <w:pPr>
        <w:spacing w:after="0"/>
        <w:jc w:val="center"/>
      </w:pPr>
      <w:r>
        <w:t>U Varaždinu 8. veljače</w:t>
      </w:r>
      <w:r w:rsidR="0079556D">
        <w:t xml:space="preserve"> 2018.</w:t>
      </w:r>
    </w:p>
    <w:p w:rsidRDefault="0079556D" w:rsidP="0079556D" w:rsidR="0079556D">
      <w:pPr>
        <w:spacing w:after="0"/>
        <w:jc w:val="both"/>
      </w:pPr>
    </w:p>
    <w:p w:rsidRDefault="0079556D" w:rsidP="0079556D" w:rsidR="0079556D">
      <w:pPr>
        <w:spacing w:after="0"/>
        <w:jc w:val="both"/>
      </w:pPr>
    </w:p>
    <w:p w:rsidRDefault="0079556D" w:rsidP="0079556D" w:rsidR="0079556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Sudac :</w:t>
      </w:r>
    </w:p>
    <w:p w:rsidRDefault="0079556D" w:rsidP="0079556D" w:rsidR="0079556D">
      <w:pPr>
        <w:spacing w:after="0"/>
        <w:jc w:val="both"/>
      </w:pPr>
    </w:p>
    <w:p w:rsidRDefault="0079556D" w:rsidP="0079556D" w:rsidR="0079556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Hugo Wedemeyer, v. r.</w:t>
      </w:r>
    </w:p>
    <w:p w:rsidRDefault="0079556D" w:rsidP="0079556D" w:rsidR="0079556D">
      <w:pPr>
        <w:spacing w:after="0"/>
        <w:jc w:val="both"/>
      </w:pPr>
    </w:p>
    <w:p w:rsidRDefault="0079556D" w:rsidP="0079556D" w:rsidR="0079556D">
      <w:pPr>
        <w:spacing w:after="0"/>
        <w:jc w:val="both"/>
      </w:pPr>
    </w:p>
    <w:p w:rsidRDefault="0079556D" w:rsidP="0079556D" w:rsidR="0079556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Za točnost </w:t>
      </w:r>
      <w:proofErr w:type="spellStart"/>
      <w:r>
        <w:t>otpravka</w:t>
      </w:r>
      <w:proofErr w:type="spellEnd"/>
      <w:r>
        <w:t>-ovlašteni službenik :</w:t>
      </w:r>
    </w:p>
    <w:p w:rsidRDefault="0079556D" w:rsidP="0079556D" w:rsidR="0079556D">
      <w:pPr>
        <w:spacing w:after="0"/>
        <w:jc w:val="both"/>
        <w:rPr>
          <w:b/>
          <w:u w:val="single"/>
        </w:rPr>
      </w:pPr>
    </w:p>
    <w:p w:rsidRDefault="0079556D" w:rsidP="0079556D" w:rsidR="0079556D">
      <w:pPr>
        <w:spacing w:after="0"/>
        <w:jc w:val="both"/>
        <w:rPr>
          <w:u w:val="single"/>
        </w:rPr>
      </w:pPr>
      <w:r>
        <w:t>Uputa  o  pravnom  lijeku:</w:t>
      </w:r>
    </w:p>
    <w:p w:rsidRDefault="0079556D" w:rsidP="0079556D" w:rsidR="0079556D">
      <w:pPr>
        <w:spacing w:after="0"/>
        <w:jc w:val="both"/>
      </w:pPr>
      <w:r>
        <w:t>Protiv rješenja o razrješenju stečajnog upravitelja pravo na žalbu imaju samo stečajni vjerovnici (čl. 91. st. 4. SZ-a). Žalba se podnosi u roku od osam (8) dana od isteka osmog dana od dana objave na e-Oglasnoj ploči suda, putem ovoga suda, u tri primjerka, a o žalbi odlučuje Visoki trgovački sud Republike Hrvatske u Zagrebu.</w:t>
      </w:r>
    </w:p>
    <w:p w:rsidRDefault="0079556D" w:rsidP="0079556D" w:rsidR="0079556D">
      <w:pPr>
        <w:spacing w:after="0"/>
        <w:jc w:val="both"/>
      </w:pPr>
    </w:p>
    <w:p w:rsidRDefault="00FA1A20" w:rsidP="0079556D" w:rsidR="00FA1A20">
      <w:pPr>
        <w:spacing w:after="0"/>
        <w:jc w:val="both"/>
      </w:pPr>
    </w:p>
    <w:p w:rsidRDefault="0079556D" w:rsidP="0079556D" w:rsidR="0079556D">
      <w:pPr>
        <w:spacing w:after="0"/>
        <w:jc w:val="both"/>
      </w:pPr>
      <w:r>
        <w:t>DNA :</w:t>
      </w:r>
    </w:p>
    <w:p w:rsidRDefault="0079556D" w:rsidP="0079556D" w:rsidR="0079556D">
      <w:pPr>
        <w:spacing w:after="0"/>
        <w:jc w:val="both"/>
      </w:pPr>
      <w:r>
        <w:tab/>
      </w:r>
    </w:p>
    <w:p w:rsidRDefault="0079556D" w:rsidP="0079556D" w:rsidR="0079556D">
      <w:pPr>
        <w:tabs>
          <w:tab w:pos="0" w:val="left"/>
        </w:tabs>
        <w:spacing w:after="0"/>
        <w:jc w:val="both"/>
      </w:pPr>
      <w:r>
        <w:t>Novi stečajni upravitel</w:t>
      </w:r>
      <w:r w:rsidR="005F562D">
        <w:t xml:space="preserve">j Lidija </w:t>
      </w:r>
      <w:proofErr w:type="spellStart"/>
      <w:r w:rsidR="005F562D">
        <w:t>Lesar</w:t>
      </w:r>
      <w:proofErr w:type="spellEnd"/>
      <w:r w:rsidR="005F562D">
        <w:t>, iz Čakovca, Travnička br. 26,</w:t>
      </w:r>
    </w:p>
    <w:p w:rsidRDefault="0079556D" w:rsidP="0079556D" w:rsidR="0079556D">
      <w:pPr>
        <w:spacing w:after="0"/>
        <w:jc w:val="both"/>
      </w:pPr>
      <w:r>
        <w:t xml:space="preserve"> </w:t>
      </w:r>
    </w:p>
    <w:p w:rsidRDefault="0079556D" w:rsidP="005F562D" w:rsidR="005F562D">
      <w:pPr>
        <w:tabs>
          <w:tab w:pos="0" w:val="left"/>
        </w:tabs>
        <w:spacing w:after="0"/>
        <w:jc w:val="both"/>
      </w:pPr>
      <w:r>
        <w:t xml:space="preserve">Prijašnji stečajni upravitelj </w:t>
      </w:r>
      <w:r w:rsidR="005F562D">
        <w:t>Antun Mišanović, Varaždina, Braće Radić br. 24,</w:t>
      </w:r>
    </w:p>
    <w:p w:rsidRDefault="0079556D" w:rsidP="0079556D" w:rsidR="0079556D">
      <w:pPr>
        <w:spacing w:after="0"/>
        <w:jc w:val="both"/>
      </w:pPr>
    </w:p>
    <w:p w:rsidRDefault="0079556D" w:rsidP="0079556D" w:rsidR="0079556D">
      <w:pPr>
        <w:spacing w:after="0"/>
        <w:jc w:val="both"/>
      </w:pPr>
      <w:r>
        <w:t>Financijska agencija, Regionalni centar Zagreb, Vrtni put br. 3,</w:t>
      </w:r>
    </w:p>
    <w:p w:rsidRDefault="0079556D" w:rsidP="0079556D" w:rsidR="0079556D">
      <w:pPr>
        <w:spacing w:after="0"/>
        <w:jc w:val="both"/>
      </w:pPr>
    </w:p>
    <w:p w:rsidRDefault="0079556D" w:rsidP="0079556D" w:rsidR="0079556D">
      <w:pPr>
        <w:spacing w:after="0"/>
        <w:jc w:val="both"/>
      </w:pPr>
      <w:r>
        <w:t>Sudski registar ovoga suda,</w:t>
      </w:r>
    </w:p>
    <w:p w:rsidRDefault="0079556D" w:rsidP="0079556D" w:rsidR="0079556D">
      <w:pPr>
        <w:spacing w:after="0"/>
        <w:jc w:val="both"/>
      </w:pPr>
    </w:p>
    <w:p w:rsidRDefault="0079556D" w:rsidP="005F562D" w:rsidR="00AE649C" w:rsidRPr="00B76F3C">
      <w:pPr>
        <w:spacing w:after="0"/>
        <w:jc w:val="both"/>
      </w:pPr>
      <w:r>
        <w:t>e-Oglasna ploča ovoga suda.</w:t>
      </w:r>
      <w:r w:rsidR="00AB4602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79556D" w:rsidR="00AE649C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178F" w:rsidP="00537B78" w:rsidR="0027178F">
      <w:r>
        <w:separator/>
      </w:r>
    </w:p>
  </w:endnote>
  <w:endnote w:id="0" w:type="continuationSeparator">
    <w:p w:rsidRDefault="0027178F" w:rsidP="00537B78" w:rsidR="002717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51839787"/>
      <w:docPartObj>
        <w:docPartGallery w:val="Page Numbers (Bottom of Page)"/>
        <w:docPartUnique/>
      </w:docPartObj>
    </w:sdtPr>
    <w:sdtContent>
      <w:p w:rsidRDefault="0079556D" w:rsidR="0079556D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40EB">
          <w:t>2</w:t>
        </w:r>
        <w:r>
          <w:fldChar w:fldCharType="end"/>
        </w:r>
      </w:p>
    </w:sdtContent>
  </w:sdt>
  <w:p w:rsidRDefault="0079556D" w:rsidR="0079556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178F" w:rsidP="00537B78" w:rsidR="0027178F">
      <w:r>
        <w:separator/>
      </w:r>
    </w:p>
  </w:footnote>
  <w:footnote w:id="0" w:type="continuationSeparator">
    <w:p w:rsidRDefault="0027178F" w:rsidP="00537B78" w:rsidR="002717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556D" w:rsidR="008333A9">
    <w:pPr>
      <w:pStyle w:val="Zaglavlje"/>
    </w:pPr>
    <w:r>
      <w:rPr>
        <w:rStyle w:val="PozadinaSvijetloCrvena"/>
        <w:shd w:fill="auto" w:color="auto" w:val="clear"/>
      </w:rPr>
      <w:t>Poslovni broj : 6 St-758/2016-21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302E"/>
    <w:rsid w:val="000B455F"/>
    <w:rsid w:val="000B4728"/>
    <w:rsid w:val="000B542C"/>
    <w:rsid w:val="000B5C9B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70A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178F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239A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0EB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5600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036A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18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562D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1FD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56D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3A39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3919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981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4D8C"/>
    <w:rsid w:val="00BF5049"/>
    <w:rsid w:val="00BF6F89"/>
    <w:rsid w:val="00C00EBD"/>
    <w:rsid w:val="00C04275"/>
    <w:rsid w:val="00C068D2"/>
    <w:rsid w:val="00C06F8C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73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5D6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3585"/>
    <w:rsid w:val="00F84E6D"/>
    <w:rsid w:val="00F85180"/>
    <w:rsid w:val="00F865FB"/>
    <w:rsid w:val="00F902BD"/>
    <w:rsid w:val="00F90422"/>
    <w:rsid w:val="00F944F1"/>
    <w:rsid w:val="00FA0671"/>
    <w:rsid w:val="00FA1A20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79556D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79556D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4529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449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546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St-758/2016-21</izvorni_sadrzaj>
    <derivirana_varijabla naziv="DomainObject.Oznaka_1">St-758/2016-21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758</izvorni_sadrzaj>
    <derivirana_varijabla naziv="DomainObject.Predmet.Broj_1">758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St-758/2016</izvorni_sadrzaj>
    <derivirana_varijabla naziv="DomainObject.Predmet.OznakaBroj_1">St-758/2016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USLUGE PRIGORJE, braniteljska zadruga za financijske usluge zastupanog po punomoćniku Stanko Makar, dipl. oec.; Antun Mišanović, stečajni upravitelj; Lidija Lesar, stečajni upravitelj</izvorni_sadrzaj>
    <derivirana_varijabla naziv="DomainObject.Predmet.ProtustrankaFormated_1">  USLUGE PRIGORJE, braniteljska zadruga za financijske usluge zastupanog po punomoćniku Stanko Makar, dipl. oec.; Antun Mišanović, stečajni upravitelj; Lidija Lesar, stečajni upravitelj</derivirana_varijabla>
  </DomainObject.Predmet.ProtustrankaFormated>
  <DomainObject.Predmet.ProtustrankaFormatedOIB>
    <izvorni_sadrzaj>  USLUGE PRIGORJE, braniteljska zadruga za financijske usluge, OIB 17524376629 zastupanog po punomoćniku Stanko Makar, dipl. oec.; Antun Mišanović, stečajni upravitelj; Lidija Lesar, stečajni upravitelj</izvorni_sadrzaj>
    <derivirana_varijabla naziv="DomainObject.Predmet.ProtustrankaFormatedOIB_1">  USLUGE PRIGORJE, braniteljska zadruga za financijske usluge, OIB 17524376629 zastupanog po punomoćniku Stanko Makar, dipl. oec.; Antun Mišanović, stečajni upravitelj; Lidija Lesar, stečajni upravitelj</derivirana_varijabla>
  </DomainObject.Predmet.ProtustrankaFormatedOIB>
  <DomainObject.Predmet.ProtustrankaFormatedWithAdress>
    <izvorni_sadrzaj> USLUGE PRIGORJE, braniteljska zadruga za financijske usluge, Ulica kralja Tomislava 24, 48260 Križevci zastupanog po punomoćniku Stanko Makar, dipl. oec.; Antun Mišanović, stečajni upravitelj; Lidija Lesar, stečajni upravitelj</izvorni_sadrzaj>
    <derivirana_varijabla naziv="DomainObject.Predmet.ProtustrankaFormatedWithAdress_1"> USLUGE PRIGORJE, braniteljska zadruga za financijske usluge, Ulica kralja Tomislava 24, 48260 Križevci zastupanog po punomoćniku Stanko Makar, dipl. oec.; Antun Mišanović, stečajni upravitelj; Lidija Lesar, stečajni upravitelj</derivirana_varijabla>
  </DomainObject.Predmet.ProtustrankaFormatedWithAdress>
  <DomainObject.Predmet.ProtustrankaFormatedWithAdressOIB>
    <izvorni_sadrzaj> USLUGE PRIGORJE, braniteljska zadruga za financijske usluge, OIB 17524376629, Ulica kralja Tomislava 24, 48260 Križevci zastupanog po punomoćniku Stanko Makar, dipl. oec.; Antun Mišanović, stečajni upravitelj; Lidija Lesar, stečajni upravitelj</izvorni_sadrzaj>
    <derivirana_varijabla naziv="DomainObject.Predmet.ProtustrankaFormatedWithAdressOIB_1"> USLUGE PRIGORJE, braniteljska zadruga za financijske usluge, OIB 17524376629, Ulica kralja Tomislava 24, 48260 Križevci zastupanog po punomoćniku Stanko Makar, dipl. oec.; Antun Mišanović, stečajni upravitelj; Lidija Lesar, stečajni upravitelj</derivirana_varijabla>
  </DomainObject.Predmet.ProtustrankaFormatedWithAdressOIB>
  <DomainObject.Predmet.ProtustrankaWithAdress>
    <izvorni_sadrzaj>USLUGE PRIGORJE, braniteljska zadruga za financijske usluge Ulica kralja Tomislava 24, 48260 Križevci</izvorni_sadrzaj>
    <derivirana_varijabla naziv="DomainObject.Predmet.ProtustrankaWithAdress_1">USLUGE PRIGORJE, braniteljska zadruga za financijske usluge Ulica kralja Tomislava 24, 48260 Križevci</derivirana_varijabla>
  </DomainObject.Predmet.ProtustrankaWithAdress>
  <DomainObject.Predmet.ProtustrankaWithAdressOIB>
    <izvorni_sadrzaj>USLUGE PRIGORJE, braniteljska zadruga za financijske usluge, OIB 17524376629, Ulica kralja Tomislava 24, 48260 Križevci</izvorni_sadrzaj>
    <derivirana_varijabla naziv="DomainObject.Predmet.ProtustrankaWithAdressOIB_1">USLUGE PRIGORJE, braniteljska zadruga za financijske usluge, OIB 17524376629, Ulica kralja Tomislava 24, 48260 Križevci</derivirana_varijabla>
  </DomainObject.Predmet.ProtustrankaWithAdressOIB>
  <DomainObject.Predmet.ProtustrankaNazivFormated>
    <izvorni_sadrzaj>USLUGE PRIGORJE, braniteljska zadruga za financijske usluge</izvorni_sadrzaj>
    <derivirana_varijabla naziv="DomainObject.Predmet.ProtustrankaNazivFormated_1">USLUGE PRIGORJE, braniteljska zadruga za financijske usluge</derivirana_varijabla>
  </DomainObject.Predmet.ProtustrankaNazivFormated>
  <DomainObject.Predmet.ProtustrankaNazivFormatedOIB>
    <izvorni_sadrzaj>USLUGE PRIGORJE, braniteljska zadruga za financijske usluge, OIB 17524376629</izvorni_sadrzaj>
    <derivirana_varijabla naziv="DomainObject.Predmet.ProtustrankaNazivFormatedOIB_1">USLUGE PRIGORJE, braniteljska zadruga za financijske usluge, OIB 17524376629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1520970.88</izvorni_sadrzaj>
    <derivirana_varijabla naziv="DomainObject.Predmet.TrenutnaVrijednost_1">1520970.88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USLUGE PRIGORJE, braniteljska zadruga za financijske usluge zastupanog po punomoćniku Stanko Makar, dipl. oec.; Antun Mišanović, stečajni upravitelj; Lidija Lesar, stečajni upravitelj</item>
    </izvorni_sadrzaj>
    <derivirana_varijabla naziv="DomainObject.Predmet.ProtuStrankaListFormated_1">
      <item>USLUGE PRIGORJE, braniteljska zadruga za financijske usluge zastupanog po punomoćniku Stanko Makar, dipl. oec.; Antun Mišanović, stečajni upravitelj; Lidija Lesar, stečajni upravitelj</item>
    </derivirana_varijabla>
  </DomainObject.Predmet.ProtuStrankaListFormated>
  <DomainObject.Predmet.ProtuStrankaListFormatedOIB>
    <izvorni_sadrzaj>
      <item>USLUGE PRIGORJE, braniteljska zadruga za financijske usluge, OIB 17524376629 zastupanog po punomoćniku Stanko Makar, dipl. oec.; Antun Mišanović, stečajni upravitelj; Lidija Lesar, stečajni upravitelj</item>
    </izvorni_sadrzaj>
    <derivirana_varijabla naziv="DomainObject.Predmet.ProtuStrankaListFormatedOIB_1">
      <item>USLUGE PRIGORJE, braniteljska zadruga za financijske usluge, OIB 17524376629 zastupanog po punomoćniku Stanko Makar, dipl. oec.; Antun Mišanović, stečajni upravitelj; Lidija Lesar, stečajni upravitelj</item>
    </derivirana_varijabla>
  </DomainObject.Predmet.ProtuStrankaListFormatedOIB>
  <DomainObject.Predmet.ProtuStrankaListFormatedWithAdress>
    <izvorni_sadrzaj>
      <item>USLUGE PRIGORJE, braniteljska zadruga za financijske usluge, Ulica kralja Tomislava 24, 48260 Križevci zastupanog po punomoćniku Stanko Makar, dipl. oec.; Antun Mišanović, stečajni upravitelj; Lidija Lesar, stečajni upravitelj</item>
    </izvorni_sadrzaj>
    <derivirana_varijabla naziv="DomainObject.Predmet.ProtuStrankaListFormatedWithAdress_1">
      <item>USLUGE PRIGORJE, braniteljska zadruga za financijske usluge, Ulica kralja Tomislava 24, 48260 Križevci zastupanog po punomoćniku Stanko Makar, dipl. oec.; Antun Mišanović, stečajni upravitelj; Lidija Lesar, stečajni upravitelj</item>
    </derivirana_varijabla>
  </DomainObject.Predmet.ProtuStrankaListFormatedWithAdress>
  <DomainObject.Predmet.ProtuStrankaListFormatedWithAdressOIB>
    <izvorni_sadrzaj>
      <item>USLUGE PRIGORJE, braniteljska zadruga za financijske usluge, OIB 17524376629, Ulica kralja Tomislava 24, 48260 Križevci zastupanog po punomoćniku Stanko Makar, dipl. oec.; Antun Mišanović, stečajni upravitelj; Lidija Lesar, stečajni upravitelj</item>
    </izvorni_sadrzaj>
    <derivirana_varijabla naziv="DomainObject.Predmet.ProtuStrankaListFormatedWithAdressOIB_1">
      <item>USLUGE PRIGORJE, braniteljska zadruga za financijske usluge, OIB 17524376629, Ulica kralja Tomislava 24, 48260 Križevci zastupanog po punomoćniku Stanko Makar, dipl. oec.; Antun Mišanović, stečajni upravitelj; Lidija Lesar, stečajni upravitelj</item>
    </derivirana_varijabla>
  </DomainObject.Predmet.ProtuStrankaListFormatedWithAdressOIB>
  <DomainObject.Predmet.ProtuStrankaListNazivFormated>
    <izvorni_sadrzaj>
      <item>USLUGE PRIGORJE, braniteljska zadruga za financijske usluge</item>
    </izvorni_sadrzaj>
    <derivirana_varijabla naziv="DomainObject.Predmet.ProtuStrankaListNazivFormated_1">
      <item>USLUGE PRIGORJE, braniteljska zadruga za financijske usluge</item>
    </derivirana_varijabla>
  </DomainObject.Predmet.ProtuStrankaListNazivFormated>
  <DomainObject.Predmet.ProtuStrankaListNazivFormatedOIB>
    <izvorni_sadrzaj>
      <item>USLUGE PRIGORJE, braniteljska zadruga za financijske usluge, OIB 17524376629</item>
    </izvorni_sadrzaj>
    <derivirana_varijabla naziv="DomainObject.Predmet.ProtuStrankaListNazivFormatedOIB_1">
      <item>USLUGE PRIGORJE, braniteljska zadruga za financijske usluge, OIB 17524376629</item>
    </derivirana_varijabla>
  </DomainObject.Predmet.ProtuStrankaListNazivFormatedOIB>
  <DomainObject.Predmet.OstaliListFormated>
    <izvorni_sadrzaj>
      <item>Sudski registar Trgovačkog suda u Varaždinu</item>
      <item>Goran Delić, upravitelj zadruge</item>
      <item>Stanko Makar, dipl. oec. punomoćnik sudionika u postupku USLUGE PRIGORJE, braniteljska zadruga za financijske usluge</item>
      <item>Antun Mišanović, stečajni upravitelj punomoćnik sudionika u postupku USLUGE PRIGORJE, braniteljska zadruga za financijske usluge</item>
      <item>Lidija Lesar, stečajni upravitelj punomoćnik sudionika u postupku USLUGE PRIGORJE, braniteljska zadruga za financijske usluge</item>
    </izvorni_sadrzaj>
    <derivirana_varijabla naziv="DomainObject.Predmet.OstaliListFormated_1">
      <item>Sudski registar Trgovačkog suda u Varaždinu</item>
      <item>Goran Delić, upravitelj zadruge</item>
      <item>Stanko Makar, dipl. oec. punomoćnik sudionika u postupku USLUGE PRIGORJE, braniteljska zadruga za financijske usluge</item>
      <item>Antun Mišanović, stečajni upravitelj punomoćnik sudionika u postupku USLUGE PRIGORJE, braniteljska zadruga za financijske usluge</item>
      <item>Lidija Lesar, stečajni upravitelj punomoćnik sudionika u postupku USLUGE PRIGORJE, braniteljska zadruga za financijske usluge</item>
    </derivirana_varijabla>
  </DomainObject.Predmet.OstaliListFormated>
  <DomainObject.Predmet.OstaliListFormatedOIB>
    <izvorni_sadrzaj>
      <item>Sudski registar Trgovačkog suda u Varaždinu</item>
      <item>Goran Delić, upravitelj zadruge</item>
      <item>Stanko Makar, dipl. oec., OIB 49218337993 punomoćnik sudionika u postupku USLUGE PRIGORJE, braniteljska zadruga za financijske usluge</item>
      <item>Antun Mišanović, stečajni upravitelj, OIB 50827538620 punomoćnik sudionika u postupku USLUGE PRIGORJE, braniteljska zadruga za financijske usluge</item>
      <item>Lidija Lesar, stečajni upravitelj punomoćnik sudionika u postupku USLUGE PRIGORJE, braniteljska zadruga za financijske usluge</item>
    </izvorni_sadrzaj>
    <derivirana_varijabla naziv="DomainObject.Predmet.OstaliListFormatedOIB_1">
      <item>Sudski registar Trgovačkog suda u Varaždinu</item>
      <item>Goran Delić, upravitelj zadruge</item>
      <item>Stanko Makar, dipl. oec., OIB 49218337993 punomoćnik sudionika u postupku USLUGE PRIGORJE, braniteljska zadruga za financijske usluge</item>
      <item>Antun Mišanović, stečajni upravitelj, OIB 50827538620 punomoćnik sudionika u postupku USLUGE PRIGORJE, braniteljska zadruga za financijske usluge</item>
      <item>Lidija Lesar, stečajni upravitelj punomoćnik sudionika u postupku USLUGE PRIGORJE, braniteljska zadruga za financijske usluge</item>
    </derivirana_varijabla>
  </DomainObject.Predmet.OstaliListFormatedOIB>
  <DomainObject.Predmet.OstaliListFormatedWithAdress>
    <izvorni_sadrzaj>
      <item>Sudski registar Trgovačkog suda u Varaždinu</item>
      <item>Goran Delić, upravitelj zadruge</item>
      <item>Stanko Makar, dipl. oec., Sigetec Ludbreški, A. Šenoe br. 6., 42230 Ludbreg punomoćnik sudionika u postupku USLUGE PRIGORJE, braniteljska zadruga za financijske usluge</item>
      <item>Antun Mišanović, stečajni upravitelj, Braće Radić br. 24., 42000 Varaždin punomoćnik sudionika u postupku USLUGE PRIGORJE, braniteljska zadruga za financijske usluge</item>
      <item>Lidija Lesar, stečajni upravitelj, Travnička br. 26., 40000 Čakovec punomoćnik sudionika u postupku USLUGE PRIGORJE, braniteljska zadruga za financijske usluge</item>
    </izvorni_sadrzaj>
    <derivirana_varijabla naziv="DomainObject.Predmet.OstaliListFormatedWithAdress_1">
      <item>Sudski registar Trgovačkog suda u Varaždinu</item>
      <item>Goran Delić, upravitelj zadruge</item>
      <item>Stanko Makar, dipl. oec., Sigetec Ludbreški, A. Šenoe br. 6., 42230 Ludbreg punomoćnik sudionika u postupku USLUGE PRIGORJE, braniteljska zadruga za financijske usluge</item>
      <item>Antun Mišanović, stečajni upravitelj, Braće Radić br. 24., 42000 Varaždin punomoćnik sudionika u postupku USLUGE PRIGORJE, braniteljska zadruga za financijske usluge</item>
      <item>Lidija Lesar, stečajni upravitelj, Travnička br. 26., 40000 Čakovec punomoćnik sudionika u postupku USLUGE PRIGORJE, braniteljska zadruga za financijske usluge</item>
    </derivirana_varijabla>
  </DomainObject.Predmet.OstaliListFormatedWithAdress>
  <DomainObject.Predmet.OstaliListFormatedWithAdressOIB>
    <izvorni_sadrzaj>
      <item>Sudski registar Trgovačkog suda u Varaždinu</item>
      <item>Goran Delić, upravitelj zadruge</item>
      <item>Stanko Makar, dipl. oec., OIB 49218337993, Sigetec Ludbreški, A. Šenoe br. 6., 42230 Ludbreg punomoćnik sudionika u postupku USLUGE PRIGORJE, braniteljska zadruga za financijske usluge</item>
      <item>Antun Mišanović, stečajni upravitelj, OIB 50827538620, Braće Radić br. 24., 42000 Varaždin punomoćnik sudionika u postupku USLUGE PRIGORJE, braniteljska zadruga za financijske usluge</item>
      <item>Lidija Lesar, stečajni upravitelj, Travnička br. 26., 40000 Čakovec punomoćnik sudionika u postupku USLUGE PRIGORJE, braniteljska zadruga za financijske usluge</item>
    </izvorni_sadrzaj>
    <derivirana_varijabla naziv="DomainObject.Predmet.OstaliListFormatedWithAdressOIB_1">
      <item>Sudski registar Trgovačkog suda u Varaždinu</item>
      <item>Goran Delić, upravitelj zadruge</item>
      <item>Stanko Makar, dipl. oec., OIB 49218337993, Sigetec Ludbreški, A. Šenoe br. 6., 42230 Ludbreg punomoćnik sudionika u postupku USLUGE PRIGORJE, braniteljska zadruga za financijske usluge</item>
      <item>Antun Mišanović, stečajni upravitelj, OIB 50827538620, Braće Radić br. 24., 42000 Varaždin punomoćnik sudionika u postupku USLUGE PRIGORJE, braniteljska zadruga za financijske usluge</item>
      <item>Lidija Lesar, stečajni upravitelj, Travnička br. 26., 40000 Čakovec punomoćnik sudionika u postupku USLUGE PRIGORJE, braniteljska zadruga za financijske usluge</item>
    </derivirana_varijabla>
  </DomainObject.Predmet.OstaliListFormatedWithAdressOIB>
  <DomainObject.Predmet.OstaliListNazivFormated>
    <izvorni_sadrzaj>
      <item>Sudski registar Trgovačkog suda u Varaždinu</item>
      <item>Goran Delić, upravitelj zadruge</item>
      <item>Stanko Makar, dipl. oec.</item>
      <item>Antun Mišanović, stečajni upravitelj</item>
      <item>Lidija Lesar, stečajni upravitelj</item>
    </izvorni_sadrzaj>
    <derivirana_varijabla naziv="DomainObject.Predmet.OstaliListNazivFormated_1">
      <item>Sudski registar Trgovačkog suda u Varaždinu</item>
      <item>Goran Delić, upravitelj zadruge</item>
      <item>Stanko Makar, dipl. oec.</item>
      <item>Antun Mišanović, stečajni upravitelj</item>
      <item>Lidija Lesar, stečajni upravitelj</item>
    </derivirana_varijabla>
  </DomainObject.Predmet.OstaliListNazivFormated>
  <DomainObject.Predmet.OstaliListNazivFormatedOIB>
    <izvorni_sadrzaj>
      <item>Sudski registar Trgovačkog suda u Varaždinu</item>
      <item>Goran Delić, upravitelj zadruge</item>
      <item>Stanko Makar, dipl. oec., OIB 49218337993</item>
      <item>Antun Mišanović, stečajni upravitelj, OIB 50827538620</item>
      <item>Lidija Lesar, stečajni upravitelj</item>
    </izvorni_sadrzaj>
    <derivirana_varijabla naziv="DomainObject.Predmet.OstaliListNazivFormatedOIB_1">
      <item>Sudski registar Trgovačkog suda u Varaždinu</item>
      <item>Goran Delić, upravitelj zadruge</item>
      <item>Stanko Makar, dipl. oec., OIB 49218337993</item>
      <item>Antun Mišanović, stečajni upravitelj, OIB 50827538620</item>
      <item>Lidija Lesar, stečajni upravitelj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>St-758/2016-21</izvorni_sadrzaj>
    <derivirana_varijabla naziv="DomainObject.PoslovniBrojDokumenta_1">St-758/2016-21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USLUGE PRIGORJE, braniteljska zadruga za financijske usluge</izvorni_sadrzaj>
    <derivirana_varijabla naziv="DomainObject.Predmet.ProtustrankaIDrugi_1">USLUGE PRIGORJE, braniteljska zadruga za financijske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USLUGE PRIGORJE, braniteljska zadruga za financijske usluge, OIB 17524376629, Ulica kralja Tomislava 24, 48260 Križevci</izvorni_sadrzaj>
    <derivirana_varijabla naziv="DomainObject.Predmet.ProtustrankaIDrugiAdressOIB_1">USLUGE PRIGORJE, braniteljska zadruga za financijske usluge, OIB 17524376629, Ulica kralja Tomislava 24,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USLUGE PRIGORJE, braniteljska zadruga za financijske usluge</item>
      <item>Sudski registar Trgovačkog suda u Varaždinu</item>
      <item>Goran Delić, upravitelj zadruge</item>
      <item>Stanko Makar, dipl. oec.</item>
      <item>Antun Mišanović, stečajni upravitelj</item>
      <item>Lidija Lesar, stečajni upravitelj</item>
    </izvorni_sadrzaj>
    <derivirana_varijabla naziv="DomainObject.Predmet.SudioniciListNaziv_1">
      <item>Financijska agencija</item>
      <item>USLUGE PRIGORJE, braniteljska zadruga za financijske usluge</item>
      <item>Sudski registar Trgovačkog suda u Varaždinu</item>
      <item>Goran Delić, upravitelj zadruge</item>
      <item>Stanko Makar, dipl. oec.</item>
      <item>Antun Mišanović, stečajni upravitelj</item>
      <item>Lidija Lesar, stečajni upravitelj</item>
    </derivirana_varijabla>
  </DomainObject.Predmet.SudioniciListNaziv>
  <DomainObject.Predmet.SudioniciListAdressOIB>
    <izvorni_sadrzaj>
      <item>Financijska agencija, OIB 85821130368</item>
      <item>USLUGE PRIGORJE, braniteljska zadruga za financijske usluge, OIB 17524376629, Ulica kralja Tomislava 24,48260 Križevci</item>
      <item>Sudski registar Trgovačkog suda u Varaždinu</item>
      <item>Goran Delić, upravitelj zadruge</item>
      <item>Stanko Makar, dipl. oec., OIB 49218337993, Sigetec Ludbreški, A. Šenoe br. 6.,42230 Ludbreg</item>
      <item>Antun Mišanović, stečajni upravitelj, OIB 50827538620, Braće Radić br. 24.,42000 Varaždin</item>
      <item>Lidija Lesar, stečajni upravitelj, Travnička br. 26.,40000 Čakovec</item>
    </izvorni_sadrzaj>
    <derivirana_varijabla naziv="DomainObject.Predmet.SudioniciListAdressOIB_1">
      <item>Financijska agencija, OIB 85821130368</item>
      <item>USLUGE PRIGORJE, braniteljska zadruga za financijske usluge, OIB 17524376629, Ulica kralja Tomislava 24,48260 Križevci</item>
      <item>Sudski registar Trgovačkog suda u Varaždinu</item>
      <item>Goran Delić, upravitelj zadruge</item>
      <item>Stanko Makar, dipl. oec., OIB 49218337993, Sigetec Ludbreški, A. Šenoe br. 6.,42230 Ludbreg</item>
      <item>Antun Mišanović, stečajni upravitelj, OIB 50827538620, Braće Radić br. 24.,42000 Varaždin</item>
      <item>Lidija Lesar, stečajni upravitelj, Travnička br. 26.,40000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968C2F-AF4F-4765-9F5D-584AB74025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841</properties:Words>
  <properties:Characters>4498</properties:Characters>
  <properties:Lines>114</properties:Lines>
  <properties:Paragraphs>34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2018-02-08T11:47:00Z</cp:lastPrinted>
  <dcterms:modified xmlns:xsi="http://www.w3.org/2001/XMLSchema-instance" xsi:type="dcterms:W3CDTF">2018-02-08T11:48:00Z</dcterms:modified>
  <cp:revision>21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St-758/2016-21 / Odluka - Rješenje - razrješenje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