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4d06" w14:paraId="a9d4d06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F71E6E">
        <w:t>24</w:t>
      </w:r>
      <w:r>
        <w:t>/201</w:t>
      </w:r>
      <w:r w:rsidR="00322258">
        <w:t>5</w:t>
      </w:r>
      <w:r>
        <w:t>-</w:t>
      </w:r>
      <w:r w:rsidR="00322258">
        <w:t>3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E270AF" w:rsidRPr="00E808F3">
        <w:t>PARKETI SABLJO d</w:t>
      </w:r>
      <w:r w:rsidR="00E270AF">
        <w:t xml:space="preserve">.o.o. Bjelovar, Ulica hrvatskog proljeća 3, OIB </w:t>
      </w:r>
      <w:r w:rsidR="00E270AF" w:rsidRPr="00E808F3">
        <w:t>77641360426</w:t>
      </w:r>
      <w:r w:rsidR="00E270AF">
        <w:t xml:space="preserve">, MBS </w:t>
      </w:r>
      <w:r w:rsidR="00E270AF" w:rsidRPr="0012527B">
        <w:t>010050174</w:t>
      </w:r>
      <w:r>
        <w:t xml:space="preserve">, objavljuje da je </w:t>
      </w:r>
      <w:r w:rsidR="00B251A0">
        <w:t xml:space="preserve">rješenjem ovoga suda broj </w:t>
      </w:r>
      <w:proofErr w:type="spellStart"/>
      <w:r w:rsidR="00B251A0">
        <w:t>Stpn</w:t>
      </w:r>
      <w:proofErr w:type="spellEnd"/>
      <w:r w:rsidR="00B251A0">
        <w:t>-</w:t>
      </w:r>
      <w:r w:rsidR="00E270AF">
        <w:t>24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</w:t>
      </w:r>
      <w:r w:rsidR="00EC754D">
        <w:t>7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E270AF">
        <w:rPr>
          <w:b/>
        </w:rPr>
        <w:t>6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8442E1">
        <w:rPr>
          <w:b/>
        </w:rPr>
        <w:t>1</w:t>
      </w:r>
      <w:r w:rsidR="00E270AF">
        <w:rPr>
          <w:b/>
        </w:rPr>
        <w:t>0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</w:t>
      </w:r>
      <w:r w:rsidR="00C17CDC">
        <w:t>7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77D" w:rsidR="002B677D">
      <w:r>
        <w:separator/>
      </w:r>
    </w:p>
  </w:endnote>
  <w:endnote w:id="0" w:type="continuationSeparator">
    <w:p w:rsidRDefault="002B677D" w:rsidR="002B6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05A6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05A6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77D" w:rsidR="002B677D">
      <w:r>
        <w:separator/>
      </w:r>
    </w:p>
  </w:footnote>
  <w:footnote w:id="0" w:type="continuationSeparator">
    <w:p w:rsidRDefault="002B677D" w:rsidR="002B6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05A6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144EED"/>
    <w:rsid w:val="002A5D7C"/>
    <w:rsid w:val="002B677D"/>
    <w:rsid w:val="00322258"/>
    <w:rsid w:val="00450536"/>
    <w:rsid w:val="004D5DDC"/>
    <w:rsid w:val="005C367D"/>
    <w:rsid w:val="0064769F"/>
    <w:rsid w:val="00687516"/>
    <w:rsid w:val="008442E1"/>
    <w:rsid w:val="009F2BD7"/>
    <w:rsid w:val="00AA03A6"/>
    <w:rsid w:val="00AE3B51"/>
    <w:rsid w:val="00B10856"/>
    <w:rsid w:val="00B251A0"/>
    <w:rsid w:val="00BB3568"/>
    <w:rsid w:val="00C17CDC"/>
    <w:rsid w:val="00C77139"/>
    <w:rsid w:val="00CE05A6"/>
    <w:rsid w:val="00DE5576"/>
    <w:rsid w:val="00E270AF"/>
    <w:rsid w:val="00EC754D"/>
    <w:rsid w:val="00EE1BE0"/>
    <w:rsid w:val="00F26599"/>
    <w:rsid w:val="00F7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Stpn-24/2015</izvorni_sadrzaj>
    <derivirana_varijabla naziv="DomainObject.Predmet.OznakaBroj_1">Stpn-24/2015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SABLJO društvo s ograničenom odgovornošću za proizvodnju, trgovinu i usluge BJELOVAR</izvorni_sadrzaj>
    <derivirana_varijabla naziv="DomainObject.Predmet.StrankaFormated_1">  PARKETI SABLJO društvo s ograničenom odgovornošću za proizvodnju, trgovinu i usluge BJELOVAR</derivirana_varijabla>
  </DomainObject.Predmet.StrankaFormated>
  <DomainObject.Predmet.StrankaFormatedOIB>
    <izvorni_sadrzaj>  PARKETI SABLJO društvo s ograničenom odgovornošću za proizvodnju, trgovinu i usluge BJELOVAR, OIB 77641360426</izvorni_sadrzaj>
    <derivirana_varijabla naziv="DomainObject.Predmet.StrankaFormatedOIB_1">  PARKETI SABLJO društvo s ograničenom odgovornošću za proizvodnju, trgovinu i usluge BJELOVAR, OIB 77641360426</derivirana_varijabla>
  </DomainObject.Predmet.StrankaFormatedOIB>
  <DomainObject.Predmet.StrankaFormatedWithAdress>
    <izvorni_sadrzaj> PARKETI SABLJO društvo s ograničenom odgovornošću za proizvodnju, trgovinu i usluge BJELOVAR, Ulica hrvatskog proljeća 3, 43000 Bjelovar</izvorni_sadrzaj>
    <derivirana_varijabla naziv="DomainObject.Predmet.StrankaFormatedWithAdress_1"> PARKETI SABLJO društvo s ograničenom odgovornošću za proizvodnju, trgovinu i usluge BJELOVAR, Ulica hrvatskog proljeća 3, 43000 Bjelovar</derivirana_varijabla>
  </DomainObject.Predmet.StrankaFormatedWithAdress>
  <DomainObject.Predmet.StrankaFormatedWithAdressOIB>
    <izvorni_sadrzaj> PARKETI SABLJO društvo s ograničenom odgovornošću za proizvodnju, trgovinu i usluge BJELOVAR, OIB 77641360426, Ulica hrvatskog proljeća 3, 43000 Bjelovar</izvorni_sadrzaj>
    <derivirana_varijabla naziv="DomainObject.Predmet.StrankaFormatedWithAdressOIB_1"> PARKETI SABLJO društvo s ograničenom odgovornošću za proizvodnju, trgovinu i usluge BJELOVAR, OIB 77641360426, Ulica hrvatskog proljeća 3, 43000 Bjelovar</derivirana_varijabla>
  </DomainObject.Predmet.StrankaFormatedWithAdressOIB>
  <DomainObject.Predmet.StrankaWithAdress>
    <izvorni_sadrzaj>PARKETI SABLJO društvo s ograničenom odgovornošću za proizvodnju, trgovinu i usluge BJELOVAR Ulica hrvatskog proljeća 3,43000 Bjelovar</izvorni_sadrzaj>
    <derivirana_varijabla naziv="DomainObject.Predmet.StrankaWithAdress_1">PARKETI SABLJO društvo s ograničenom odgovornošću za proizvodnju, trgovinu i usluge BJELOVAR Ulica hrvatskog proljeća 3,43000 Bjelovar</derivirana_varijabla>
  </DomainObject.Predmet.StrankaWithAdress>
  <DomainObject.Predmet.StrankaWithAdressOIB>
    <izvorni_sadrzaj>PARKETI SABLJO društvo s ograničenom odgovornošću za proizvodnju, trgovinu i usluge BJELOVAR, OIB 77641360426, Ulica hrvatskog proljeća 3,43000 Bjelovar</izvorni_sadrzaj>
    <derivirana_varijabla naziv="DomainObject.Predmet.StrankaWithAdressOIB_1">PARKETI SABLJO društvo s ograničenom odgovornošću za proizvodnju, trgovinu i usluge BJELOVAR, OIB 77641360426, Ulica hrvatskog proljeća 3,43000 Bjelovar</derivirana_varijabla>
  </DomainObject.Predmet.StrankaWithAdressOIB>
  <DomainObject.Predmet.StrankaNazivFormated>
    <izvorni_sadrzaj>PARKETI SABLJO društvo s ograničenom odgovornošću za proizvodnju, trgovinu i usluge BJELOVAR</izvorni_sadrzaj>
    <derivirana_varijabla naziv="DomainObject.Predmet.StrankaNazivFormated_1">PARKETI SABLJO društvo s ograničenom odgovornošću za proizvodnju, trgovinu i usluge BJELOVAR</derivirana_varijabla>
  </DomainObject.Predmet.StrankaNazivFormated>
  <DomainObject.Predmet.StrankaNazivFormatedOIB>
    <izvorni_sadrzaj>PARKETI SABLJO društvo s ograničenom odgovornošću za proizvodnju, trgovinu i usluge BJELOVAR, OIB 77641360426</izvorni_sadrzaj>
    <derivirana_varijabla naziv="DomainObject.Predmet.StrankaNazivFormatedOIB_1">PARKETI SABLJO društvo s ograničenom odgovornošću za proizvodnju, trgovinu i usluge BJELOVAR, OIB 77641360426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PARKETI SABLJO društvo s ograničenom odgovornošću za proizvodnju, trgovinu i usluge BJELOVAR</item>
    </izvorni_sadrzaj>
    <derivirana_varijabla naziv="DomainObject.Predmet.StrankaListFormated_1">
      <item>PARKETI SABLJO društvo s ograničenom odgovornošću za proizvodnju, trgovinu i usluge BJELOVAR</item>
    </derivirana_varijabla>
  </DomainObject.Predmet.StrankaListFormated>
  <DomainObject.Predmet.StrankaListFormatedOIB>
    <izvorni_sadrzaj>
      <item>PARKETI SABLJO društvo s ograničenom odgovornošću za proizvodnju, trgovinu i usluge BJELOVAR, OIB 77641360426</item>
    </izvorni_sadrzaj>
    <derivirana_varijabla naziv="DomainObject.Predmet.StrankaListFormatedOIB_1">
      <item>PARKETI SABLJO društvo s ograničenom odgovornošću za proizvodnju, trgovinu i usluge BJELOVAR, OIB 77641360426</item>
    </derivirana_varijabla>
  </DomainObject.Predmet.StrankaListFormatedOIB>
  <DomainObject.Predmet.StrankaListFormatedWithAdress>
    <izvorni_sadrzaj>
      <item>PARKETI SABLJO društvo s ograničenom odgovornošću za proizvodnju, trgovinu i usluge BJELOVAR, Ulica hrvatskog proljeća 3, 43000 Bjelovar</item>
    </izvorni_sadrzaj>
    <derivirana_varijabla naziv="DomainObject.Predmet.StrankaListFormatedWithAdress_1">
      <item>PARKETI SABLJO društvo s ograničenom odgovornošću za proizvodnju, trgovinu i usluge BJELOVAR, Ulica hrvatskog proljeća 3, 43000 Bjelovar</item>
    </derivirana_varijabla>
  </DomainObject.Predmet.StrankaListFormatedWithAdress>
  <DomainObject.Predmet.StrankaListFormatedWithAdressOIB>
    <izvorni_sadrzaj>
      <item>PARKETI SABLJO društvo s ograničenom odgovornošću za proizvodnju, trgovinu i usluge BJELOVAR, OIB 77641360426, Ulica hrvatskog proljeća 3, 43000 Bjelovar</item>
    </izvorni_sadrzaj>
    <derivirana_varijabla naziv="DomainObject.Predmet.StrankaListFormatedWithAdressOIB_1">
      <item>PARKETI SABLJO društvo s ograničenom odgovornošću za proizvodnju, trgovinu i usluge BJELOVAR, OIB 77641360426, Ulica hrvatskog proljeća 3, 43000 Bjelovar</item>
    </derivirana_varijabla>
  </DomainObject.Predmet.StrankaListFormatedWithAdressOIB>
  <DomainObject.Predmet.StrankaListNazivFormated>
    <izvorni_sadrzaj>
      <item>PARKETI SABLJO društvo s ograničenom odgovornošću za proizvodnju, trgovinu i usluge BJELOVAR</item>
    </izvorni_sadrzaj>
    <derivirana_varijabla naziv="DomainObject.Predmet.StrankaListNazivFormated_1">
      <item>PARKETI SABLJO društvo s ograničenom odgovornošću za proizvodnju, trgovinu i usluge BJELOVAR</item>
    </derivirana_varijabla>
  </DomainObject.Predmet.StrankaListNazivFormated>
  <DomainObject.Predmet.StrankaListNazivFormatedOIB>
    <izvorni_sadrzaj>
      <item>PARKETI SABLJO društvo s ograničenom odgovornošću za proizvodnju, trgovinu i usluge BJELOVAR, OIB 77641360426</item>
    </izvorni_sadrzaj>
    <derivirana_varijabla naziv="DomainObject.Predmet.StrankaListNazivFormatedOIB_1">
      <item>PARKETI SABLJO društvo s ograničenom odgovornošću za proizvodnju, trgovinu i usluge BJELOVAR, OIB 77641360426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PARKETI SABLJO društvo s ograničenom odgovornošću za proizvodnju, trgovinu i usluge BJELOVAR</izvorni_sadrzaj>
    <derivirana_varijabla naziv="DomainObject.Predmet.StrankaIDrugi_1">PARKETI SABLJO društvo s ograničenom odgovornošću za proizvodnju, trgovinu i usluge BJELOVAR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SABLJO društvo s ograničenom odgovornošću za proizvodnju, trgovinu i usluge BJELOVAR, OIB 77641360426, Ulica hrvatskog proljeća 3, 43000 Bjelovar</izvorni_sadrzaj>
    <derivirana_varijabla naziv="DomainObject.Predmet.StrankaIDrugiAdressOIB_1">PARKETI SABLJO društvo s ograničenom odgovornošću za proizvodnju, trgovinu i usluge BJELOVAR, OIB 77641360426, Ulica hrvatskog proljeća 3,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PARKETI SABLJO društvo s ograničenom odgovornošću za proizvodnju, trgovinu i usluge BJELOVAR</item>
    </izvorni_sadrzaj>
    <derivirana_varijabla naziv="DomainObject.Predmet.SudioniciListNaziv_1">
      <item>PARKETI SABLJO društvo s ograničenom odgovornošću za proizvodnju, trgovinu i usluge BJELOVAR</item>
    </derivirana_varijabla>
  </DomainObject.Predmet.SudioniciListNaziv>
  <DomainObject.Predmet.SudioniciListAdressOIB>
    <izvorni_sadrzaj>
      <item>PARKETI SABLJO društvo s ograničenom odgovornošću za proizvodnju, trgovinu i usluge BJELOVAR, OIB 77641360426, Ulica hrvatskog proljeća 3,43000 Bjelovar</item>
    </izvorni_sadrzaj>
    <derivirana_varijabla naziv="DomainObject.Predmet.SudioniciListAdressOIB_1">
      <item>PARKETI SABLJO društvo s ograničenom odgovornošću za proizvodnju, trgovinu i usluge BJELOVAR, OIB 77641360426, Ulica hrvatskog proljeća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77641360426</item>
    </izvorni_sadrzaj>
    <derivirana_varijabla naziv="DomainObject.Predmet.SudioniciListNazivOIB_1">
      <item>, OIB 77641360426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462</properties:Characters>
  <properties:Lines>34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2015-09-17T10:12:00Z</dcterms:created>
  <dc:creator>Romana Tremski</dc:creator>
  <cp:lastModifiedBy>Romana Tremski</cp:lastModifiedBy>
  <cp:lastPrinted>2015-09-16T12:01:00Z</cp:lastPrinted>
  <dcterms:modified xmlns:xsi="http://www.w3.org/2001/XMLSchema-instance" xsi:type="dcterms:W3CDTF">2015-09-17T10:14:00Z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