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8819" w14:paraId="b58881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C2BED" w:rsidRPr="009C2BED">
        <w:t>ORKAN ENERGIJA d.o.o. MEDULIN</w:t>
      </w:r>
      <w:r w:rsidR="0025102F">
        <w:t xml:space="preserve">, </w:t>
      </w:r>
      <w:r w:rsidR="009C2BED">
        <w:t xml:space="preserve">Medulin, Centar 282, OIB: </w:t>
      </w:r>
      <w:r w:rsidR="009C2BED" w:rsidRPr="009C2BED">
        <w:t>63767063559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C2BED" w:rsidRPr="009C2BED">
        <w:t>ORKAN ENERGIJA d.o.o. MEDULIN</w:t>
      </w:r>
      <w:r w:rsidR="009C2BED">
        <w:t xml:space="preserve">, Medulin, Centar 282, OIB: </w:t>
      </w:r>
      <w:r w:rsidR="009C2BED" w:rsidRPr="009C2BED">
        <w:t>63767063559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B1422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663D6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832603">
        <w:rPr>
          <w:b/>
          <w:lang w:val="pl-PL"/>
        </w:rPr>
        <w:t>0</w:t>
      </w:r>
      <w:r w:rsidR="006663D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C2BED" w:rsidRPr="009C2BED">
        <w:t>ORKAN ENERGIJA d.o.o. MEDULIN</w:t>
      </w:r>
      <w:r w:rsidR="009C2BED">
        <w:t xml:space="preserve">, Medulin, Centar 282, OIB: </w:t>
      </w:r>
      <w:r w:rsidR="009C2BED" w:rsidRPr="009C2BED">
        <w:t>63767063559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CC0C59">
        <w:rPr>
          <w:lang w:val="sv-SE"/>
        </w:rPr>
        <w:t>Mirun Perković, Medulin, Centar 282.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CC0C59">
        <w:rPr>
          <w:lang w:val="sv-SE"/>
        </w:rPr>
        <w:t>Mirun Perković, Medulin, Centar 282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CC0C59">
        <w:rPr>
          <w:lang w:val="sv-SE"/>
        </w:rPr>
        <w:t>Mirunu Perkoviću, Medulin, Centar 282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CC0C59">
        <w:rPr>
          <w:lang w:val="sv-SE"/>
        </w:rPr>
        <w:t>,</w:t>
      </w:r>
      <w:r w:rsidR="00F52307">
        <w:rPr>
          <w:lang w:val="sv-SE"/>
        </w:rPr>
        <w:t xml:space="preserve">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59183E">
        <w:t>21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D31F84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9C2BED" w:rsidRPr="009C2BED">
        <w:t>ORKAN ENERGIJA d.o.o. MEDULIN</w:t>
      </w:r>
      <w:r w:rsidR="009C2BED">
        <w:t xml:space="preserve">, Medulin, Centar 282, OIB: </w:t>
      </w:r>
      <w:r w:rsidR="009C2BED" w:rsidRPr="009C2BED">
        <w:t>63767063559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103F51">
        <w:rPr>
          <w:lang w:val="sv-SE"/>
        </w:rPr>
        <w:t>Mirun Perković, Medulin, Centar 282.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5A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615190">
          <w:t>Posl. broj: 4 St-847/2016-3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3B18">
      <w:t>8</w:t>
    </w:r>
    <w:r w:rsidR="004B56A9">
      <w:t>47</w:t>
    </w:r>
    <w:r w:rsidR="00DF3B1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3F51"/>
    <w:rsid w:val="00105774"/>
    <w:rsid w:val="00107DA9"/>
    <w:rsid w:val="00112D54"/>
    <w:rsid w:val="00134676"/>
    <w:rsid w:val="00174F01"/>
    <w:rsid w:val="00180AD8"/>
    <w:rsid w:val="00191D06"/>
    <w:rsid w:val="001B537D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32FA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56A9"/>
    <w:rsid w:val="004B6919"/>
    <w:rsid w:val="004E3CF5"/>
    <w:rsid w:val="004F327B"/>
    <w:rsid w:val="004F358F"/>
    <w:rsid w:val="0050060B"/>
    <w:rsid w:val="00502BCB"/>
    <w:rsid w:val="00506618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183E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15190"/>
    <w:rsid w:val="00620365"/>
    <w:rsid w:val="006270B6"/>
    <w:rsid w:val="0063080B"/>
    <w:rsid w:val="00630C62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6155A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B1422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1AAD"/>
    <w:rsid w:val="009C2BED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C0C59"/>
    <w:rsid w:val="00CD64A0"/>
    <w:rsid w:val="00CE335E"/>
    <w:rsid w:val="00CF5B50"/>
    <w:rsid w:val="00D023FB"/>
    <w:rsid w:val="00D14604"/>
    <w:rsid w:val="00D31BE2"/>
    <w:rsid w:val="00D31F8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1200E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1195240.92</izvorni_sadrzaj>
    <derivirana_varijabla naziv="DomainObject.Predmet.TrenutnaVrijednost_1">1195240.92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Mirun Perković</item>
    </izvorni_sadrzaj>
    <derivirana_varijabla naziv="DomainObject.Predmet.OstaliListFormated_1">
      <item>Mirun Perković</item>
    </derivirana_varijabla>
  </DomainObject.Predmet.OstaliListFormated>
  <DomainObject.Predmet.OstaliListFormatedOIB>
    <izvorni_sadrzaj>
      <item>Mirun Perković, OIB 03496097594</item>
    </izvorni_sadrzaj>
    <derivirana_varijabla naziv="DomainObject.Predmet.OstaliListFormatedOIB_1">
      <item>Mirun Perković, OIB 03496097594</item>
    </derivirana_varijabla>
  </DomainObject.Predmet.OstaliListFormatedOIB>
  <DomainObject.Predmet.OstaliListFormatedWithAdress>
    <izvorni_sadrzaj>
      <item>Mirun Perković, Centar 282, 52100 Medulin</item>
    </izvorni_sadrzaj>
    <derivirana_varijabla naziv="DomainObject.Predmet.OstaliListFormatedWithAdress_1">
      <item>Mirun Perković, Centar 282, 52100 Medulin</item>
    </derivirana_varijabla>
  </DomainObject.Predmet.OstaliListFormatedWithAdress>
  <DomainObject.Predmet.OstaliListFormatedWithAdressOIB>
    <izvorni_sadrzaj>
      <item>Mirun Perković, OIB 03496097594, Centar 282, 52100 Medulin</item>
    </izvorni_sadrzaj>
    <derivirana_varijabla naziv="DomainObject.Predmet.OstaliListFormatedWithAdressOIB_1">
      <item>Mirun Perković, OIB 03496097594, Centar 282, 52100 Medulin</item>
    </derivirana_varijabla>
  </DomainObject.Predmet.OstaliListFormatedWithAdressOIB>
  <DomainObject.Predmet.OstaliListNazivFormated>
    <izvorni_sadrzaj>
      <item>Mirun Perković</item>
    </izvorni_sadrzaj>
    <derivirana_varijabla naziv="DomainObject.Predmet.OstaliListNazivFormated_1">
      <item>Mirun Perković</item>
    </derivirana_varijabla>
  </DomainObject.Predmet.OstaliListNazivFormated>
  <DomainObject.Predmet.OstaliListNazivFormatedOIB>
    <izvorni_sadrzaj>
      <item>Mirun Perković, OIB 03496097594</item>
    </izvorni_sadrzaj>
    <derivirana_varijabla naziv="DomainObject.Predmet.OstaliListNazivFormatedOIB_1">
      <item>Mirun Perković, OIB 03496097594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ORKAN ENERGIJA d.o.o. MEDULIN</item>
      <item>Mirun Perković</item>
    </izvorni_sadrzaj>
    <derivirana_varijabla naziv="DomainObject.Predmet.SudioniciListNaziv_1">
      <item>FINANCIJSKA AGENCIJA, RC RIJEKA, PODRUŽNICA PULA, PULA</item>
      <item>ORKAN ENERGIJA d.o.o. MEDULIN</item>
      <item>Mirun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</izvorni_sadrzaj>
    <derivirana_varijabla naziv="DomainObject.Predmet.SudioniciListAdressOIB_1"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63767063559</item>
      <item>, OIB 03496097594</item>
    </izvorni_sadrzaj>
    <derivirana_varijabla naziv="DomainObject.Predmet.SudioniciListNazivOIB_1">
      <item>, OIB 85821130368</item>
      <item>, OIB 63767063559</item>
      <item>, OIB 03496097594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42726-3957-4DBE-9161-36A39C52A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3300</properties:Characters>
  <properties:Lines>88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2016-06-21T07:48:00Z</dcterms:created>
  <dc:creator>Jasmina Matika</dc:creator>
  <cp:lastModifiedBy>Sanja Prodan</cp:lastModifiedBy>
  <cp:lastPrinted>2016-06-21T08:02:00Z</cp:lastPrinted>
  <dcterms:modified xmlns:xsi="http://www.w3.org/2001/XMLSchema-instance" xsi:type="dcterms:W3CDTF">2016-06-21T08:02:00Z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