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0b5d" w14:paraId="b540b5d" w:rsidRDefault="00A50824" w:rsidP="00A50824" w:rsidR="00A50824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  <w:t xml:space="preserve">                        </w:t>
      </w:r>
    </w:p>
    <w:p w:rsidRDefault="00A50824" w:rsidP="00A50824" w:rsidR="00A50824">
      <w:pPr>
        <w:tabs>
          <w:tab w:pos="180" w:val="left"/>
          <w:tab w:pos="4251" w:val="center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771525" cx="6096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Capture.JP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152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50824" w:rsidR="00A50824">
        <w:tc>
          <w:tcPr>
            <w:tcW w:type="dxa" w:w="3060"/>
          </w:tcPr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Trgovački sud u Zagrebu</w:t>
            </w:r>
          </w:p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Zagreb, Amruševa 2/II</w:t>
            </w:r>
          </w:p>
        </w:tc>
      </w:tr>
    </w:tbl>
    <w:p w:rsidRDefault="00A50824" w:rsidP="0099223E" w:rsidR="00A508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96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B1411C">
        <w:rPr>
          <w:sz w:val="24"/>
          <w:szCs w:val="24"/>
        </w:rPr>
        <w:t>3412/2015</w:t>
      </w:r>
    </w:p>
    <w:p w:rsidRDefault="002C1221" w:rsidP="00570416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</w:t>
      </w:r>
      <w:r w:rsidR="00570416">
        <w:rPr>
          <w:sz w:val="24"/>
          <w:szCs w:val="24"/>
        </w:rPr>
        <w:t>E P U B L I K A  H R V A T S K A</w:t>
      </w:r>
    </w:p>
    <w:p w:rsidRDefault="00A50824" w:rsidP="00A50824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50824" w:rsidP="00862003" w:rsidR="00A50824">
      <w:pPr>
        <w:rPr>
          <w:b/>
          <w:sz w:val="24"/>
          <w:szCs w:val="24"/>
        </w:rPr>
      </w:pPr>
    </w:p>
    <w:p w:rsidRDefault="00A50824" w:rsidP="00A50824" w:rsidR="008620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višoj sudskoj savjetnici toga suda Teuti Klinžić Zajec, u pravnoj stvari podnositelja zahtjeva Financijska agencija, za provedbu skraćenog stečajnog postupka nad dužnikom </w:t>
      </w:r>
      <w:r w:rsidR="0026373D">
        <w:rPr>
          <w:sz w:val="24"/>
          <w:szCs w:val="24"/>
        </w:rPr>
        <w:t>'FLORIANI' PROIZVODNJA I TRGOVINA, IZVOZ I UVOZ,</w:t>
      </w:r>
      <w:r>
        <w:rPr>
          <w:sz w:val="24"/>
          <w:szCs w:val="24"/>
        </w:rPr>
        <w:t xml:space="preserve"> d.o.o., Zagreb, </w:t>
      </w:r>
      <w:r w:rsidR="0026373D">
        <w:rPr>
          <w:sz w:val="24"/>
          <w:szCs w:val="24"/>
        </w:rPr>
        <w:t>Peruanska 14</w:t>
      </w:r>
      <w:r w:rsidR="002C122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26373D">
        <w:rPr>
          <w:sz w:val="24"/>
          <w:szCs w:val="24"/>
        </w:rPr>
        <w:t>30557671980, dana 11</w:t>
      </w:r>
      <w:r w:rsidR="002C1221">
        <w:rPr>
          <w:sz w:val="24"/>
          <w:szCs w:val="24"/>
        </w:rPr>
        <w:t xml:space="preserve">. </w:t>
      </w:r>
      <w:r w:rsidR="0026373D">
        <w:rPr>
          <w:sz w:val="24"/>
          <w:szCs w:val="24"/>
        </w:rPr>
        <w:t>listopad</w:t>
      </w:r>
      <w:r w:rsidR="002C1221">
        <w:rPr>
          <w:sz w:val="24"/>
          <w:szCs w:val="24"/>
        </w:rPr>
        <w:t>a</w:t>
      </w:r>
      <w:r>
        <w:rPr>
          <w:sz w:val="24"/>
          <w:szCs w:val="24"/>
        </w:rPr>
        <w:t xml:space="preserve"> 2016.</w:t>
      </w:r>
    </w:p>
    <w:p w:rsidRDefault="0026373D" w:rsidP="00A50824" w:rsidR="0026373D" w:rsidRPr="00862003">
      <w:pPr>
        <w:jc w:val="both"/>
        <w:rPr>
          <w:sz w:val="24"/>
          <w:szCs w:val="24"/>
        </w:rPr>
      </w:pPr>
    </w:p>
    <w:p w:rsidRDefault="00A50824" w:rsidP="00A50824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A50824" w:rsidP="00A50824" w:rsidR="00A50824">
      <w:pPr>
        <w:jc w:val="both"/>
        <w:rPr>
          <w:sz w:val="24"/>
          <w:szCs w:val="24"/>
        </w:rPr>
      </w:pPr>
    </w:p>
    <w:p w:rsidRDefault="00A50824" w:rsidP="0026373D" w:rsidR="00A5082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26373D">
        <w:rPr>
          <w:sz w:val="24"/>
          <w:szCs w:val="24"/>
        </w:rPr>
        <w:t>'FLORIANI' PROIZVODNJA I TRGOVINA, IZVOZ I UVOZ, d.o.o., Zagreb, Peruanska 14, OIB: 30557671980</w:t>
      </w:r>
      <w:r>
        <w:rPr>
          <w:sz w:val="24"/>
          <w:szCs w:val="24"/>
        </w:rPr>
        <w:t xml:space="preserve">. </w:t>
      </w:r>
    </w:p>
    <w:p w:rsidRDefault="00A50824" w:rsidP="00570416" w:rsidR="00A50824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50824" w:rsidP="00A50824" w:rsidR="00A50824">
      <w:pPr>
        <w:ind w:firstLine="720"/>
        <w:jc w:val="both"/>
        <w:rPr>
          <w:sz w:val="24"/>
          <w:szCs w:val="24"/>
        </w:rPr>
      </w:pPr>
    </w:p>
    <w:p w:rsidRDefault="0026373D" w:rsidP="00A50824" w:rsidR="00A508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dana </w:t>
      </w:r>
      <w:r w:rsidR="00AF1B1C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="00A50824">
        <w:rPr>
          <w:sz w:val="24"/>
          <w:szCs w:val="24"/>
        </w:rPr>
        <w:t xml:space="preserve">. </w:t>
      </w:r>
      <w:r>
        <w:rPr>
          <w:sz w:val="24"/>
          <w:szCs w:val="24"/>
        </w:rPr>
        <w:t>listopada 2015</w:t>
      </w:r>
      <w:r w:rsidR="00A50824">
        <w:rPr>
          <w:sz w:val="24"/>
          <w:szCs w:val="24"/>
        </w:rPr>
        <w:t>. ovom sudu podnijela zahtjev za provedbu skraćenog s</w:t>
      </w:r>
      <w:r w:rsidR="00AF1B1C">
        <w:rPr>
          <w:sz w:val="24"/>
          <w:szCs w:val="24"/>
        </w:rPr>
        <w:t xml:space="preserve">tečajnog postupka nad dužnikom </w:t>
      </w:r>
      <w:r>
        <w:rPr>
          <w:sz w:val="24"/>
          <w:szCs w:val="24"/>
        </w:rPr>
        <w:t>'FLORIANI' PROIZVODNJA I TRGOVINA, IZVOZ I UVOZ, d.o.o., Zagreb, Peruanska 14, OIB: 30557671980</w:t>
      </w:r>
      <w:r w:rsidR="00AF1B1C">
        <w:rPr>
          <w:sz w:val="24"/>
          <w:szCs w:val="24"/>
        </w:rPr>
        <w:t>.</w:t>
      </w:r>
    </w:p>
    <w:p w:rsidRDefault="00A50824" w:rsidP="00AF1B1C" w:rsidR="00A508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</w:t>
      </w:r>
      <w:r w:rsidR="0026373D">
        <w:rPr>
          <w:sz w:val="24"/>
          <w:szCs w:val="24"/>
        </w:rPr>
        <w:t>esen temeljem odredbe članka 444</w:t>
      </w:r>
      <w:r>
        <w:rPr>
          <w:sz w:val="24"/>
          <w:szCs w:val="24"/>
        </w:rPr>
        <w:t>. stavak 1. Stečajnog zakona (Narodne novine 71/15, u daljnjem tekstu: SZ).</w:t>
      </w:r>
    </w:p>
    <w:p w:rsidRDefault="00A50824" w:rsidP="00AF1B1C" w:rsidR="00A508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izvadak iz sudskog registra</w:t>
      </w:r>
      <w:r w:rsidR="00AF1B1C">
        <w:rPr>
          <w:sz w:val="24"/>
          <w:szCs w:val="24"/>
        </w:rPr>
        <w:t xml:space="preserve"> za dužnika</w:t>
      </w:r>
      <w:r>
        <w:rPr>
          <w:sz w:val="24"/>
          <w:szCs w:val="24"/>
        </w:rPr>
        <w:t xml:space="preserve">, sud je utvrdio da je subjekt </w:t>
      </w:r>
      <w:r w:rsidR="0026373D">
        <w:rPr>
          <w:sz w:val="24"/>
          <w:szCs w:val="24"/>
        </w:rPr>
        <w:t xml:space="preserve">'FLORIANI' </w:t>
      </w:r>
      <w:r w:rsidR="005B6072">
        <w:rPr>
          <w:sz w:val="24"/>
          <w:szCs w:val="24"/>
        </w:rPr>
        <w:t xml:space="preserve"> </w:t>
      </w:r>
      <w:r w:rsidR="0026373D">
        <w:rPr>
          <w:sz w:val="24"/>
          <w:szCs w:val="24"/>
        </w:rPr>
        <w:t>PROIZVODNJA I TRGOVINA, IZVOZ I UVOZ, d.o.o., Zagreb, Peruanska 14, OIB: 30557671980</w:t>
      </w:r>
      <w:r>
        <w:rPr>
          <w:sz w:val="24"/>
          <w:szCs w:val="24"/>
        </w:rPr>
        <w:t>, brisan iz sudskog registra rješenjem Trgovačkog su</w:t>
      </w:r>
      <w:r w:rsidR="0099223E">
        <w:rPr>
          <w:sz w:val="24"/>
          <w:szCs w:val="24"/>
        </w:rPr>
        <w:t>da u Zagrebu poslovni broj Tt-04/1244-1 od 1</w:t>
      </w:r>
      <w:r w:rsidR="00AF1B1C">
        <w:rPr>
          <w:sz w:val="24"/>
          <w:szCs w:val="24"/>
        </w:rPr>
        <w:t xml:space="preserve">0. </w:t>
      </w:r>
      <w:r w:rsidR="0099223E">
        <w:rPr>
          <w:sz w:val="24"/>
          <w:szCs w:val="24"/>
        </w:rPr>
        <w:t>veljače 2004</w:t>
      </w:r>
      <w:r w:rsidR="00AF1B1C">
        <w:rPr>
          <w:sz w:val="24"/>
          <w:szCs w:val="24"/>
        </w:rPr>
        <w:t>.</w:t>
      </w:r>
      <w:r>
        <w:rPr>
          <w:sz w:val="24"/>
          <w:szCs w:val="24"/>
        </w:rPr>
        <w:t>.</w:t>
      </w:r>
    </w:p>
    <w:p w:rsidRDefault="00A50824" w:rsidP="00570416" w:rsidR="00A508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C6E9F">
        <w:rPr>
          <w:sz w:val="24"/>
          <w:szCs w:val="24"/>
        </w:rPr>
        <w:t xml:space="preserve"> odredbi članka 3. stavak 1. SZ</w:t>
      </w:r>
      <w:r>
        <w:rPr>
          <w:sz w:val="24"/>
          <w:szCs w:val="24"/>
        </w:rPr>
        <w:t xml:space="preserve"> predstečajni i stečajni postupak mogu se  provesti nad pravnom osobom i nad imovinom dužnika pojedinca, ako Zakonom nije drugačije određeno.</w:t>
      </w:r>
    </w:p>
    <w:p w:rsidRDefault="00A50824" w:rsidP="00570416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je dužnik, u odnosu na kojeg je podnesen zahtjev za provedbu skraćenog stečajnog postupka, brisan iz sudskog registra uslijed čega je u skladu s odredbom članka 4. Zakona o trgovačkim društvima (Narodne novine, broj 111/93, 34/99, 52/00,1</w:t>
      </w:r>
      <w:r w:rsidR="00570416">
        <w:rPr>
          <w:sz w:val="24"/>
          <w:szCs w:val="24"/>
        </w:rPr>
        <w:t xml:space="preserve">18/03, 107/07, 148/08, 137/09, </w:t>
      </w:r>
      <w:r>
        <w:rPr>
          <w:sz w:val="24"/>
          <w:szCs w:val="24"/>
        </w:rPr>
        <w:t>111/12</w:t>
      </w:r>
      <w:r w:rsidR="00570416">
        <w:rPr>
          <w:sz w:val="24"/>
          <w:szCs w:val="24"/>
        </w:rPr>
        <w:t>, 68/13 i 110/15</w:t>
      </w:r>
      <w:r>
        <w:rPr>
          <w:sz w:val="24"/>
          <w:szCs w:val="24"/>
        </w:rPr>
        <w:t>) prestao postojati, valjalo je odbaciti zahtjev za provedbu skraćenog  stečajnog postupka.</w:t>
      </w:r>
    </w:p>
    <w:p w:rsidRDefault="00A50824" w:rsidP="00A50824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0416">
        <w:rPr>
          <w:sz w:val="24"/>
          <w:szCs w:val="24"/>
        </w:rPr>
        <w:t>a</w:t>
      </w:r>
      <w:r>
        <w:rPr>
          <w:sz w:val="24"/>
          <w:szCs w:val="24"/>
        </w:rPr>
        <w:t xml:space="preserve">, valjalo je odlučiti kao u izreci </w:t>
      </w:r>
      <w:r w:rsidR="00570416">
        <w:rPr>
          <w:sz w:val="24"/>
          <w:szCs w:val="24"/>
        </w:rPr>
        <w:t>ovoga rješenja.</w:t>
      </w:r>
    </w:p>
    <w:p w:rsidRDefault="00A50824" w:rsidP="00A50824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6373D" w:rsidP="00862003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11</w:t>
      </w:r>
      <w:r w:rsidR="002C1221">
        <w:rPr>
          <w:sz w:val="24"/>
          <w:szCs w:val="24"/>
        </w:rPr>
        <w:t>.</w:t>
      </w:r>
      <w:r w:rsidR="00A50824">
        <w:rPr>
          <w:sz w:val="24"/>
          <w:szCs w:val="24"/>
        </w:rPr>
        <w:t xml:space="preserve"> </w:t>
      </w:r>
      <w:r>
        <w:rPr>
          <w:sz w:val="24"/>
          <w:szCs w:val="24"/>
        </w:rPr>
        <w:t>listopad</w:t>
      </w:r>
      <w:r w:rsidR="00A50824">
        <w:rPr>
          <w:sz w:val="24"/>
          <w:szCs w:val="24"/>
        </w:rPr>
        <w:t>a 2016.</w:t>
      </w:r>
    </w:p>
    <w:p w:rsidRDefault="00862003" w:rsidP="00862003" w:rsidR="00A50824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Viša sudska savjetnica</w:t>
      </w:r>
      <w:r w:rsidR="00A50824">
        <w:rPr>
          <w:sz w:val="24"/>
          <w:szCs w:val="24"/>
        </w:rPr>
        <w:t>:</w:t>
      </w:r>
    </w:p>
    <w:p w:rsidRDefault="00862003" w:rsidP="00862003" w:rsidR="00A50824">
      <w:pPr>
        <w:ind w:firstLine="708"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Teuta </w:t>
      </w:r>
      <w:r w:rsidR="00A50824">
        <w:rPr>
          <w:sz w:val="24"/>
          <w:szCs w:val="24"/>
        </w:rPr>
        <w:t>Klinžić</w:t>
      </w:r>
      <w:r>
        <w:rPr>
          <w:sz w:val="24"/>
          <w:szCs w:val="24"/>
        </w:rPr>
        <w:t xml:space="preserve"> Zajec, v.r.</w:t>
      </w:r>
    </w:p>
    <w:p w:rsidRDefault="00862003" w:rsidP="00A50824" w:rsidR="00862003">
      <w:pPr>
        <w:jc w:val="center"/>
        <w:rPr>
          <w:sz w:val="24"/>
          <w:szCs w:val="24"/>
        </w:rPr>
      </w:pPr>
    </w:p>
    <w:p w:rsidRDefault="00862003" w:rsidP="00862003" w:rsidR="0086200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Za točnost otpravka</w:t>
      </w:r>
    </w:p>
    <w:p w:rsidRDefault="00862003" w:rsidP="00862003" w:rsidR="0086200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ovlašteni službenik:</w:t>
      </w:r>
    </w:p>
    <w:p w:rsidRDefault="00862003" w:rsidP="00570416" w:rsidR="00570416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Višnja Jurlina</w:t>
      </w:r>
    </w:p>
    <w:p w:rsidRDefault="00A50824" w:rsidP="00570416" w:rsidR="00A50824" w:rsidRPr="00570416">
      <w:pPr>
        <w:rPr>
          <w:b/>
          <w:sz w:val="24"/>
          <w:szCs w:val="24"/>
        </w:rPr>
      </w:pPr>
      <w:r w:rsidRPr="00570416">
        <w:rPr>
          <w:b/>
          <w:sz w:val="24"/>
          <w:szCs w:val="24"/>
        </w:rPr>
        <w:lastRenderedPageBreak/>
        <w:t>Uputa o pravnom lijeku:</w:t>
      </w:r>
    </w:p>
    <w:p w:rsidRDefault="00A30A9A" w:rsidP="00A30A9A" w:rsidR="00A30A9A" w:rsidRPr="00A30A9A">
      <w:pPr>
        <w:jc w:val="both"/>
        <w:rPr>
          <w:sz w:val="24"/>
        </w:rPr>
      </w:pPr>
      <w:r w:rsidRPr="00A30A9A">
        <w:rPr>
          <w:sz w:val="24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A50824" w:rsidP="00A50824" w:rsidR="00A50824">
      <w:pPr>
        <w:jc w:val="both"/>
        <w:rPr>
          <w:sz w:val="24"/>
          <w:szCs w:val="24"/>
        </w:rPr>
      </w:pPr>
    </w:p>
    <w:p w:rsidRDefault="007C67E8" w:rsidR="007C67E8"/>
    <w:sectPr w:rsidSect="00570416" w:rsidR="007C67E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416" w:rsidP="00570416" w:rsidR="00570416">
      <w:r>
        <w:separator/>
      </w:r>
    </w:p>
  </w:endnote>
  <w:endnote w:id="0" w:type="continuationSeparator">
    <w:p w:rsidRDefault="00570416" w:rsidP="00570416" w:rsidR="0057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416" w:rsidP="00570416" w:rsidR="00570416">
      <w:r>
        <w:separator/>
      </w:r>
    </w:p>
  </w:footnote>
  <w:footnote w:id="0" w:type="continuationSeparator">
    <w:p w:rsidRDefault="00570416" w:rsidP="00570416" w:rsidR="00570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4085855"/>
      <w:docPartObj>
        <w:docPartGallery w:val="Page Numbers (Top of Page)"/>
        <w:docPartUnique/>
      </w:docPartObj>
    </w:sdtPr>
    <w:sdtEndPr/>
    <w:sdtContent>
      <w:p w:rsidRDefault="00570416" w:rsidR="005704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28B">
          <w:rPr>
            <w:noProof/>
          </w:rPr>
          <w:t>2</w:t>
        </w:r>
        <w:r>
          <w:fldChar w:fldCharType="end"/>
        </w:r>
      </w:p>
    </w:sdtContent>
  </w:sdt>
  <w:p w:rsidRDefault="000C6E9F" w:rsidP="00570416" w:rsidR="00570416">
    <w:pPr>
      <w:pStyle w:val="Zaglavlje"/>
      <w:jc w:val="right"/>
    </w:pPr>
    <w:r>
      <w:t>96 St-3412/2015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824"/>
    <w:rsid w:val="0006428B"/>
    <w:rsid w:val="000C6E9F"/>
    <w:rsid w:val="0026373D"/>
    <w:rsid w:val="002C1221"/>
    <w:rsid w:val="00570416"/>
    <w:rsid w:val="005B6072"/>
    <w:rsid w:val="007C67E8"/>
    <w:rsid w:val="00862003"/>
    <w:rsid w:val="0099223E"/>
    <w:rsid w:val="00A30A9A"/>
    <w:rsid w:val="00A50824"/>
    <w:rsid w:val="00AF1B1C"/>
    <w:rsid w:val="00B1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8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82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508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2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2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2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2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824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82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50824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2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2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2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2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998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3412</izvorni_sadrzaj>
    <derivirana_varijabla naziv="DomainObject.Predmet.Broj_1">3412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St-3412/2015</izvorni_sadrzaj>
    <derivirana_varijabla naziv="DomainObject.Predmet.OznakaBroj_1">St-3412/2015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FLORIANI d.o.o.</izvorni_sadrzaj>
    <derivirana_varijabla naziv="DomainObject.Predmet.ProtustrankaFormated_1">  FLORIANI d.o.o.</derivirana_varijabla>
  </DomainObject.Predmet.ProtustrankaFormated>
  <DomainObject.Predmet.ProtustrankaFormatedOIB>
    <izvorni_sadrzaj>  FLORIANI d.o.o., OIB 30557671980</izvorni_sadrzaj>
    <derivirana_varijabla naziv="DomainObject.Predmet.ProtustrankaFormatedOIB_1">  FLORIANI d.o.o., OIB 30557671980</derivirana_varijabla>
  </DomainObject.Predmet.ProtustrankaFormatedOIB>
  <DomainObject.Predmet.ProtustrankaFormatedWithAdress>
    <izvorni_sadrzaj> FLORIANI d.o.o., Peruanska 14, 10000 Zagreb</izvorni_sadrzaj>
    <derivirana_varijabla naziv="DomainObject.Predmet.ProtustrankaFormatedWithAdress_1"> FLORIANI d.o.o., Peruanska 14, 10000 Zagreb</derivirana_varijabla>
  </DomainObject.Predmet.ProtustrankaFormatedWithAdress>
  <DomainObject.Predmet.ProtustrankaFormatedWithAdressOIB>
    <izvorni_sadrzaj> FLORIANI d.o.o., OIB 30557671980, Peruanska 14, 10000 Zagreb</izvorni_sadrzaj>
    <derivirana_varijabla naziv="DomainObject.Predmet.ProtustrankaFormatedWithAdressOIB_1"> FLORIANI d.o.o., OIB 30557671980, Peruanska 14, 10000 Zagreb</derivirana_varijabla>
  </DomainObject.Predmet.ProtustrankaFormatedWithAdressOIB>
  <DomainObject.Predmet.ProtustrankaWithAdress>
    <izvorni_sadrzaj>FLORIANI d.o.o. Peruanska 14, 10000 Zagreb</izvorni_sadrzaj>
    <derivirana_varijabla naziv="DomainObject.Predmet.ProtustrankaWithAdress_1">FLORIANI d.o.o. Peruanska 14, 10000 Zagreb</derivirana_varijabla>
  </DomainObject.Predmet.ProtustrankaWithAdress>
  <DomainObject.Predmet.ProtustrankaWithAdressOIB>
    <izvorni_sadrzaj>FLORIANI d.o.o., OIB 30557671980, Peruanska 14, 10000 Zagreb</izvorni_sadrzaj>
    <derivirana_varijabla naziv="DomainObject.Predmet.ProtustrankaWithAdressOIB_1">FLORIANI d.o.o., OIB 30557671980, Peruanska 14, 10000 Zagreb</derivirana_varijabla>
  </DomainObject.Predmet.ProtustrankaWithAdressOIB>
  <DomainObject.Predmet.ProtustrankaNazivFormated>
    <izvorni_sadrzaj>FLORIANI d.o.o.</izvorni_sadrzaj>
    <derivirana_varijabla naziv="DomainObject.Predmet.ProtustrankaNazivFormated_1">FLORIANI d.o.o.</derivirana_varijabla>
  </DomainObject.Predmet.ProtustrankaNazivFormated>
  <DomainObject.Predmet.ProtustrankaNazivFormatedOIB>
    <izvorni_sadrzaj>FLORIANI d.o.o., OIB 30557671980</izvorni_sadrzaj>
    <derivirana_varijabla naziv="DomainObject.Predmet.ProtustrankaNazivFormatedOIB_1">FLORIANI d.o.o., OIB 30557671980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FLORIANI d.o.o.</item>
    </izvorni_sadrzaj>
    <derivirana_varijabla naziv="DomainObject.Predmet.ProtuStrankaListFormated_1">
      <item>FLORIANI d.o.o.</item>
    </derivirana_varijabla>
  </DomainObject.Predmet.ProtuStrankaListFormated>
  <DomainObject.Predmet.ProtuStrankaListFormatedOIB>
    <izvorni_sadrzaj>
      <item>FLORIANI d.o.o., OIB 30557671980</item>
    </izvorni_sadrzaj>
    <derivirana_varijabla naziv="DomainObject.Predmet.ProtuStrankaListFormatedOIB_1">
      <item>FLORIANI d.o.o., OIB 30557671980</item>
    </derivirana_varijabla>
  </DomainObject.Predmet.ProtuStrankaListFormatedOIB>
  <DomainObject.Predmet.ProtuStrankaListFormatedWithAdress>
    <izvorni_sadrzaj>
      <item>FLORIANI d.o.o., Peruanska 14, 10000 Zagreb</item>
    </izvorni_sadrzaj>
    <derivirana_varijabla naziv="DomainObject.Predmet.ProtuStrankaListFormatedWithAdress_1">
      <item>FLORIANI d.o.o., Peruanska 14, 10000 Zagreb</item>
    </derivirana_varijabla>
  </DomainObject.Predmet.ProtuStrankaListFormatedWithAdress>
  <DomainObject.Predmet.ProtuStrankaListFormatedWithAdressOIB>
    <izvorni_sadrzaj>
      <item>FLORIANI d.o.o., OIB 30557671980, Peruanska 14, 10000 Zagreb</item>
    </izvorni_sadrzaj>
    <derivirana_varijabla naziv="DomainObject.Predmet.ProtuStrankaListFormatedWithAdressOIB_1">
      <item>FLORIANI d.o.o., OIB 30557671980, Peruanska 14, 10000 Zagreb</item>
    </derivirana_varijabla>
  </DomainObject.Predmet.ProtuStrankaListFormatedWithAdressOIB>
  <DomainObject.Predmet.ProtuStrankaListNazivFormated>
    <izvorni_sadrzaj>
      <item>FLORIANI d.o.o.</item>
    </izvorni_sadrzaj>
    <derivirana_varijabla naziv="DomainObject.Predmet.ProtuStrankaListNazivFormated_1">
      <item>FLORIANI d.o.o.</item>
    </derivirana_varijabla>
  </DomainObject.Predmet.ProtuStrankaListNazivFormated>
  <DomainObject.Predmet.ProtuStrankaListNazivFormatedOIB>
    <izvorni_sadrzaj>
      <item>FLORIANI d.o.o., OIB 30557671980</item>
    </izvorni_sadrzaj>
    <derivirana_varijabla naziv="DomainObject.Predmet.ProtuStrankaListNazivFormatedOIB_1">
      <item>FLORIANI d.o.o., OIB 30557671980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FLORIANI d.o.o.</izvorni_sadrzaj>
    <derivirana_varijabla naziv="DomainObject.Predmet.ProtustrankaIDrugi_1">FLORIANI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FLORIANI d.o.o., OIB 30557671980, Peruanska 14, 10000 Zagreb</izvorni_sadrzaj>
    <derivirana_varijabla naziv="DomainObject.Predmet.ProtustrankaIDrugiAdressOIB_1">FLORIANI d.o.o., OIB 30557671980, Peruanska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FLORIANI d.o.o.</item>
    </izvorni_sadrzaj>
    <derivirana_varijabla naziv="DomainObject.Predmet.SudioniciListNaziv_1">
      <item>FINA Regionalni centar Zagreb</item>
      <item>FLORIANI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FLORIANI d.o.o., OIB 30557671980, Peruanska 14,10000 Zagreb</item>
    </izvorni_sadrzaj>
    <derivirana_varijabla naziv="DomainObject.Predmet.SudioniciListAdressOIB_1">
      <item>FINA Regionalni centar Zagreb, OIB 85821130368, Trg svibanjskih žrtava 1995. br.1,10000 Zagreb</item>
      <item>FLORIANI d.o.o., OIB 30557671980, Peruanska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30557671980</item>
    </izvorni_sadrzaj>
    <derivirana_varijabla naziv="DomainObject.Predmet.SudioniciListNazivOIB_1">
      <item>, OIB 85821130368</item>
      <item>, OIB 30557671980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1986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2016-10-11T12:18:00Z</dcterms:created>
  <dc:creator>Teuta Klinžić Zajec</dc:creator>
  <cp:lastModifiedBy>Teuta Klinžić Zajec</cp:lastModifiedBy>
  <cp:lastPrinted>2016-09-15T11:49:00Z</cp:lastPrinted>
  <dcterms:modified xmlns:xsi="http://www.w3.org/2001/XMLSchema-instance" xsi:type="dcterms:W3CDTF">2016-10-11T12:23:00Z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