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93f0" w14:paraId="f6f93f0" w:rsidRDefault="0019102A" w:rsidP="00B16D89" w:rsidR="0019102A">
      <w:pPr>
        <w:tabs>
          <w:tab w:pos="1080" w:val="left"/>
          <w:tab w:pos="5940" w:val="left"/>
        </w:tabs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7D318E" w:rsidR="007D318E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81.St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proofErr w:type="spellStart"/>
      <w:r w:rsidR="006129AD">
        <w:rPr>
          <w:rFonts w:cs="Times New Roman" w:eastAsia="Times New Roman" w:hAnsi="Times New Roman" w:ascii="Times New Roman"/>
          <w:sz w:val="24"/>
          <w:szCs w:val="24"/>
          <w:lang w:eastAsia="hr-HR"/>
        </w:rPr>
        <w:t>8491</w:t>
      </w:r>
      <w:proofErr w:type="spellEnd"/>
      <w:r w:rsidR="006129AD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="006129AD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proofErr w:type="spellEnd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proofErr w:type="spellStart"/>
      <w:r w:rsidR="006129AD">
        <w:rPr>
          <w:rFonts w:cs="Times New Roman" w:eastAsia="Times New Roman" w:hAnsi="Times New Roman" w:ascii="Times New Roman"/>
          <w:sz w:val="24"/>
          <w:szCs w:val="24"/>
          <w:lang w:eastAsia="hr-HR"/>
        </w:rPr>
        <w:t>8491</w:t>
      </w:r>
      <w:proofErr w:type="spellEnd"/>
      <w:r w:rsidR="006129AD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="006129AD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proofErr w:type="spellEnd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 dana </w:t>
      </w:r>
      <w:proofErr w:type="spellStart"/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proofErr w:type="spellEnd"/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proofErr w:type="spellEnd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781034" w:rsidRPr="00781034">
        <w:t xml:space="preserve"> </w:t>
      </w:r>
      <w:proofErr w:type="spellStart"/>
      <w:r w:rsidR="006129AD">
        <w:t>VIVAMAR</w:t>
      </w:r>
      <w:proofErr w:type="spellEnd"/>
      <w:r w:rsidR="006129AD">
        <w:t xml:space="preserve"> – MOBILNE KUĆICE d.o.o., Samobor,Ulica </w:t>
      </w:r>
      <w:proofErr w:type="spellStart"/>
      <w:r w:rsidR="006129AD">
        <w:t>Vl</w:t>
      </w:r>
      <w:proofErr w:type="spellEnd"/>
      <w:r w:rsidR="006129AD">
        <w:t xml:space="preserve">. Nazora 6, </w:t>
      </w:r>
      <w:proofErr w:type="spellStart"/>
      <w:r w:rsidR="006129AD">
        <w:t>MBS</w:t>
      </w:r>
      <w:proofErr w:type="spellEnd"/>
      <w:r w:rsidR="006129AD">
        <w:t xml:space="preserve">: </w:t>
      </w:r>
      <w:proofErr w:type="spellStart"/>
      <w:r w:rsidR="006129AD">
        <w:t>110005618</w:t>
      </w:r>
      <w:proofErr w:type="spellEnd"/>
      <w:r w:rsidR="006129AD">
        <w:t xml:space="preserve">, </w:t>
      </w:r>
      <w:proofErr w:type="spellStart"/>
      <w:r w:rsidR="006129AD">
        <w:t>OIB</w:t>
      </w:r>
      <w:proofErr w:type="spellEnd"/>
      <w:r w:rsidR="006129AD">
        <w:t xml:space="preserve">: </w:t>
      </w:r>
      <w:proofErr w:type="spellStart"/>
      <w:r w:rsidR="006129AD">
        <w:t>76950919334</w:t>
      </w:r>
      <w:proofErr w:type="spellEnd"/>
      <w:r w:rsidR="006129AD">
        <w:t xml:space="preserve">, </w:t>
      </w:r>
      <w:r w:rsidR="00A052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proofErr w:type="spellStart"/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proofErr w:type="spellEnd"/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</w:t>
      </w:r>
      <w:proofErr w:type="spellStart"/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proofErr w:type="spellEnd"/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6129AD">
        <w:rPr>
          <w:rFonts w:cs="Times New Roman" w:eastAsia="Times New Roman" w:hAnsi="Times New Roman" w:ascii="Times New Roman"/>
          <w:sz w:val="24"/>
          <w:szCs w:val="24"/>
          <w:lang w:eastAsia="hr-HR"/>
        </w:rPr>
        <w:t>3.335.618,</w:t>
      </w:r>
      <w:proofErr w:type="spellStart"/>
      <w:r w:rsidR="006129AD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proofErr w:type="spellEnd"/>
      <w:r w:rsidR="00C544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proofErr w:type="spellEnd"/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E3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lipnja </w:t>
      </w:r>
      <w:proofErr w:type="spellStart"/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proofErr w:type="spellEnd"/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7D318E" w:rsid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C5442F" w:rsidP="006129AD" w:rsidR="006129AD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</w:t>
      </w:r>
      <w:r w:rsidR="006129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="006129AD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</w:p>
    <w:p w:rsidRDefault="006129AD" w:rsidP="006129AD" w:rsidR="007D318E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Željka Kordić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129AD" w:rsidP="007D318E" w:rsidR="006129A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129AD" w:rsidP="007D318E" w:rsidR="006129A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129AD" w:rsidP="007D318E" w:rsidR="006129A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p w:rsidRDefault="00D346D0" w:rsidR="00D346D0"/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46585"/>
    <w:rsid w:val="0019102A"/>
    <w:rsid w:val="001A7BAA"/>
    <w:rsid w:val="00242FB3"/>
    <w:rsid w:val="00274BE5"/>
    <w:rsid w:val="00382407"/>
    <w:rsid w:val="004F1CC3"/>
    <w:rsid w:val="00557312"/>
    <w:rsid w:val="005E3ABB"/>
    <w:rsid w:val="006129AD"/>
    <w:rsid w:val="007022A2"/>
    <w:rsid w:val="00781034"/>
    <w:rsid w:val="007D318E"/>
    <w:rsid w:val="008C3A8A"/>
    <w:rsid w:val="00A0525A"/>
    <w:rsid w:val="00AD285D"/>
    <w:rsid w:val="00B53386"/>
    <w:rsid w:val="00BE3D2D"/>
    <w:rsid w:val="00C5442F"/>
    <w:rsid w:val="00D346D0"/>
    <w:rsid w:val="00D8260C"/>
    <w:rsid w:val="00E0453B"/>
    <w:rsid w:val="00E27F46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2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2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2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2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2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2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2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2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8491</izvorni_sadrzaj>
    <derivirana_varijabla naziv="DomainObject.Predmet.Broj_1">8491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St-8491/2015</izvorni_sadrzaj>
    <derivirana_varijabla naziv="DomainObject.Predmet.OznakaBroj_1">St-8491/2015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VIVAMAR - MOBILNE KUĆICE d.o.o.</izvorni_sadrzaj>
    <derivirana_varijabla naziv="DomainObject.Predmet.ProtustrankaFormated_1">  VIVAMAR - MOBILNE KUĆICE d.o.o.</derivirana_varijabla>
  </DomainObject.Predmet.ProtustrankaFormated>
  <DomainObject.Predmet.ProtustrankaFormatedOIB>
    <izvorni_sadrzaj>  VIVAMAR - MOBILNE KUĆICE d.o.o., OIB 76950919334</izvorni_sadrzaj>
    <derivirana_varijabla naziv="DomainObject.Predmet.ProtustrankaFormatedOIB_1">  VIVAMAR - MOBILNE KUĆICE d.o.o., OIB 76950919334</derivirana_varijabla>
  </DomainObject.Predmet.ProtustrankaFormatedOIB>
  <DomainObject.Predmet.ProtustrankaFormatedWithAdress>
    <izvorni_sadrzaj> VIVAMAR - MOBILNE KUĆICE d.o.o., Ulica Vladimira Nazora 6, 10430 Samobor</izvorni_sadrzaj>
    <derivirana_varijabla naziv="DomainObject.Predmet.ProtustrankaFormatedWithAdress_1"> VIVAMAR - MOBILNE KUĆICE d.o.o., Ulica Vladimira Nazora 6, 10430 Samobor</derivirana_varijabla>
  </DomainObject.Predmet.ProtustrankaFormatedWithAdress>
  <DomainObject.Predmet.ProtustrankaFormatedWithAdressOIB>
    <izvorni_sadrzaj> VIVAMAR - MOBILNE KUĆICE d.o.o., OIB 76950919334, Ulica Vladimira Nazora 6, 10430 Samobor</izvorni_sadrzaj>
    <derivirana_varijabla naziv="DomainObject.Predmet.ProtustrankaFormatedWithAdressOIB_1"> VIVAMAR - MOBILNE KUĆICE d.o.o., OIB 76950919334, Ulica Vladimira Nazora 6, 10430 Samobor</derivirana_varijabla>
  </DomainObject.Predmet.ProtustrankaFormatedWithAdressOIB>
  <DomainObject.Predmet.ProtustrankaWithAdress>
    <izvorni_sadrzaj>VIVAMAR - MOBILNE KUĆICE d.o.o. Ulica Vladimira Nazora 6, 10430 Samobor</izvorni_sadrzaj>
    <derivirana_varijabla naziv="DomainObject.Predmet.ProtustrankaWithAdress_1">VIVAMAR - MOBILNE KUĆICE d.o.o. Ulica Vladimira Nazora 6, 10430 Samobor</derivirana_varijabla>
  </DomainObject.Predmet.ProtustrankaWithAdress>
  <DomainObject.Predmet.ProtustrankaWithAdressOIB>
    <izvorni_sadrzaj>VIVAMAR - MOBILNE KUĆICE d.o.o., OIB 76950919334, Ulica Vladimira Nazora 6, 10430 Samobor</izvorni_sadrzaj>
    <derivirana_varijabla naziv="DomainObject.Predmet.ProtustrankaWithAdressOIB_1">VIVAMAR - MOBILNE KUĆICE d.o.o., OIB 76950919334, Ulica Vladimira Nazora 6, 10430 Samobor</derivirana_varijabla>
  </DomainObject.Predmet.ProtustrankaWithAdressOIB>
  <DomainObject.Predmet.ProtustrankaNazivFormated>
    <izvorni_sadrzaj>VIVAMAR - MOBILNE KUĆICE d.o.o.</izvorni_sadrzaj>
    <derivirana_varijabla naziv="DomainObject.Predmet.ProtustrankaNazivFormated_1">VIVAMAR - MOBILNE KUĆICE d.o.o.</derivirana_varijabla>
  </DomainObject.Predmet.ProtustrankaNazivFormated>
  <DomainObject.Predmet.ProtustrankaNazivFormatedOIB>
    <izvorni_sadrzaj>VIVAMAR - MOBILNE KUĆICE d.o.o., OIB 76950919334</izvorni_sadrzaj>
    <derivirana_varijabla naziv="DomainObject.Predmet.ProtustrankaNazivFormatedOIB_1">VIVAMAR - MOBILNE KUĆICE d.o.o., OIB 76950919334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VIVAMAR - MOBILNE KUĆICE d.o.o.</item>
    </izvorni_sadrzaj>
    <derivirana_varijabla naziv="DomainObject.Predmet.ProtuStrankaListFormated_1">
      <item>VIVAMAR - MOBILNE KUĆICE d.o.o.</item>
    </derivirana_varijabla>
  </DomainObject.Predmet.ProtuStrankaListFormated>
  <DomainObject.Predmet.ProtuStrankaListFormatedOIB>
    <izvorni_sadrzaj>
      <item>VIVAMAR - MOBILNE KUĆICE d.o.o., OIB 76950919334</item>
    </izvorni_sadrzaj>
    <derivirana_varijabla naziv="DomainObject.Predmet.ProtuStrankaListFormatedOIB_1">
      <item>VIVAMAR - MOBILNE KUĆICE d.o.o., OIB 76950919334</item>
    </derivirana_varijabla>
  </DomainObject.Predmet.ProtuStrankaListFormatedOIB>
  <DomainObject.Predmet.ProtuStrankaListFormatedWithAdress>
    <izvorni_sadrzaj>
      <item>VIVAMAR - MOBILNE KUĆICE d.o.o., Ulica Vladimira Nazora 6, 10430 Samobor</item>
    </izvorni_sadrzaj>
    <derivirana_varijabla naziv="DomainObject.Predmet.ProtuStrankaListFormatedWithAdress_1">
      <item>VIVAMAR - MOBILNE KUĆICE d.o.o., Ulica Vladimira Nazora 6, 10430 Samobor</item>
    </derivirana_varijabla>
  </DomainObject.Predmet.ProtuStrankaListFormatedWithAdress>
  <DomainObject.Predmet.ProtuStrankaListFormatedWithAdressOIB>
    <izvorni_sadrzaj>
      <item>VIVAMAR - MOBILNE KUĆICE d.o.o., OIB 76950919334, Ulica Vladimira Nazora 6, 10430 Samobor</item>
    </izvorni_sadrzaj>
    <derivirana_varijabla naziv="DomainObject.Predmet.ProtuStrankaListFormatedWithAdressOIB_1">
      <item>VIVAMAR - MOBILNE KUĆICE d.o.o., OIB 76950919334, Ulica Vladimira Nazora 6, 10430 Samobor</item>
    </derivirana_varijabla>
  </DomainObject.Predmet.ProtuStrankaListFormatedWithAdressOIB>
  <DomainObject.Predmet.ProtuStrankaListNazivFormated>
    <izvorni_sadrzaj>
      <item>VIVAMAR - MOBILNE KUĆICE d.o.o.</item>
    </izvorni_sadrzaj>
    <derivirana_varijabla naziv="DomainObject.Predmet.ProtuStrankaListNazivFormated_1">
      <item>VIVAMAR - MOBILNE KUĆICE d.o.o.</item>
    </derivirana_varijabla>
  </DomainObject.Predmet.ProtuStrankaListNazivFormated>
  <DomainObject.Predmet.ProtuStrankaListNazivFormatedOIB>
    <izvorni_sadrzaj>
      <item>VIVAMAR - MOBILNE KUĆICE d.o.o., OIB 76950919334</item>
    </izvorni_sadrzaj>
    <derivirana_varijabla naziv="DomainObject.Predmet.ProtuStrankaListNazivFormatedOIB_1">
      <item>VIVAMAR - MOBILNE KUĆICE d.o.o., OIB 76950919334</item>
    </derivirana_varijabla>
  </DomainObject.Predmet.ProtuStrankaListNazivFormatedOIB>
  <DomainObject.Predmet.OstaliListFormated>
    <izvorni_sadrzaj>
      <item>Benjamin Povh</item>
    </izvorni_sadrzaj>
    <derivirana_varijabla naziv="DomainObject.Predmet.OstaliListFormated_1">
      <item>Benjamin Povh</item>
    </derivirana_varijabla>
  </DomainObject.Predmet.OstaliListFormated>
  <DomainObject.Predmet.OstaliListFormatedOIB>
    <izvorni_sadrzaj>
      <item>Benjamin Povh, OIB 17467485327</item>
    </izvorni_sadrzaj>
    <derivirana_varijabla naziv="DomainObject.Predmet.OstaliListFormatedOIB_1">
      <item>Benjamin Povh, OIB 17467485327</item>
    </derivirana_varijabla>
  </DomainObject.Predmet.OstaliListFormatedOIB>
  <DomainObject.Predmet.OstaliListFormatedWithAdress>
    <izvorni_sadrzaj>
      <item>Benjamin Povh, Selska cesta 10, Dobova</item>
    </izvorni_sadrzaj>
    <derivirana_varijabla naziv="DomainObject.Predmet.OstaliListFormatedWithAdress_1">
      <item>Benjamin Povh, Selska cesta 10, Dobova</item>
    </derivirana_varijabla>
  </DomainObject.Predmet.OstaliListFormatedWithAdress>
  <DomainObject.Predmet.OstaliListFormatedWithAdressOIB>
    <izvorni_sadrzaj>
      <item>Benjamin Povh, OIB 17467485327, Selska cesta 10, Dobova</item>
    </izvorni_sadrzaj>
    <derivirana_varijabla naziv="DomainObject.Predmet.OstaliListFormatedWithAdressOIB_1">
      <item>Benjamin Povh, OIB 17467485327, Selska cesta 10, Dobova</item>
    </derivirana_varijabla>
  </DomainObject.Predmet.OstaliListFormatedWithAdressOIB>
  <DomainObject.Predmet.OstaliListNazivFormated>
    <izvorni_sadrzaj>
      <item>Benjamin Povh</item>
    </izvorni_sadrzaj>
    <derivirana_varijabla naziv="DomainObject.Predmet.OstaliListNazivFormated_1">
      <item>Benjamin Povh</item>
    </derivirana_varijabla>
  </DomainObject.Predmet.OstaliListNazivFormated>
  <DomainObject.Predmet.OstaliListNazivFormatedOIB>
    <izvorni_sadrzaj>
      <item>Benjamin Povh, OIB 17467485327</item>
    </izvorni_sadrzaj>
    <derivirana_varijabla naziv="DomainObject.Predmet.OstaliListNazivFormatedOIB_1">
      <item>Benjamin Povh, OIB 17467485327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VIVAMAR - MOBILNE KUĆICE d.o.o.</izvorni_sadrzaj>
    <derivirana_varijabla naziv="DomainObject.Predmet.ProtustrankaIDrugi_1">VIVAMAR - MOBILNE KUĆICE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VIVAMAR - MOBILNE KUĆICE d.o.o., OIB 76950919334, Ulica Vladimira Nazora 6, 10430 Samobor</izvorni_sadrzaj>
    <derivirana_varijabla naziv="DomainObject.Predmet.ProtustrankaIDrugiAdressOIB_1">VIVAMAR - MOBILNE KUĆICE d.o.o., OIB 76950919334, Ulica Vladimira Nazora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VIVAMAR - MOBILNE KUĆICE d.o.o.</item>
      <item>FINA Regionalni centar Zagreb</item>
      <item>Benjamin Povh</item>
    </izvorni_sadrzaj>
    <derivirana_varijabla naziv="DomainObject.Predmet.SudioniciListNaziv_1">
      <item>VIVAMAR - MOBILNE KUĆICE d.o.o.</item>
      <item>FINA Regionalni centar Zagreb</item>
      <item>Benjamin Povh</item>
    </derivirana_varijabla>
  </DomainObject.Predmet.SudioniciListNaziv>
  <DomainObject.Predmet.SudioniciListAdressOIB>
    <izvorni_sadrzaj>
      <item>VIVAMAR - MOBILNE KUĆICE d.o.o., OIB 76950919334, Ulica Vladimira Nazora 6,10430 Samobor</item>
      <item>FINA Regionalni centar Zagreb, OIB 85821130368, Trg svibanjskih žrtava 1995. 1,10000 Zagreb</item>
      <item>Benjamin Povh, OIB 17467485327, Selska cesta 10,Dobova</item>
    </izvorni_sadrzaj>
    <derivirana_varijabla naziv="DomainObject.Predmet.SudioniciListAdressOIB_1">
      <item>VIVAMAR - MOBILNE KUĆICE d.o.o., OIB 76950919334, Ulica Vladimira Nazora 6,10430 Samobor</item>
      <item>FINA Regionalni centar Zagreb, OIB 85821130368, Trg svibanjskih žrtava 1995. 1,10000 Zagreb</item>
      <item>Benjamin Povh, OIB 17467485327, Selska cesta 10,Dobova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76950919334</item>
      <item>, OIB 85821130368</item>
      <item>, OIB 17467485327</item>
    </izvorni_sadrzaj>
    <derivirana_varijabla naziv="DomainObject.Predmet.SudioniciListNazivOIB_1">
      <item>, OIB 76950919334</item>
      <item>, OIB 85821130368</item>
      <item>, OIB 17467485327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1407</properties:Characters>
  <properties:Lines>48</properties:Lines>
  <properties:Paragraphs>18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2016-06-10T07:32:00Z</dcterms:created>
  <dc:creator>Mario Žišković</dc:creator>
  <cp:lastModifiedBy>Željka Kordić</cp:lastModifiedBy>
  <cp:lastPrinted>2016-06-10T08:38:00Z</cp:lastPrinted>
  <dcterms:modified xmlns:xsi="http://www.w3.org/2001/XMLSchema-instance" xsi:type="dcterms:W3CDTF">2016-06-10T08:41:00Z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