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abee2" w14:paraId="9babee2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72599A">
        <w:t>7217</w:t>
      </w:r>
      <w:r w:rsidR="00AC6EC5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80271E">
        <w:t>4.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72599A" w:rsidR="0072599A">
      <w:pPr>
        <w:jc w:val="both"/>
      </w:pPr>
      <w:r>
        <w:t xml:space="preserve">I           Za dužnika </w:t>
      </w:r>
      <w:r w:rsidR="0072599A">
        <w:t>GLOBAL HOLDING d.o.o. Pregrada, Janka Leskovara 36/3 OIB: 46159484690.</w:t>
      </w:r>
    </w:p>
    <w:p w:rsidRDefault="004732AA" w:rsidP="00322A8D" w:rsidR="004732AA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72599A">
        <w:t>12.404,29</w:t>
      </w:r>
      <w:r w:rsidR="00B44D1C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80271E">
        <w:t>4. veljače</w:t>
      </w:r>
      <w:r w:rsidR="00361F1A">
        <w:t xml:space="preserve"> 2016.</w:t>
      </w:r>
    </w:p>
    <w:p w:rsidRDefault="008933C8" w:rsidP="00B44D1C" w:rsidR="00B44D1C" w:rsidRPr="003D78D9">
      <w:pPr>
        <w:ind w:left="4248"/>
        <w:jc w:val="center"/>
      </w:pPr>
      <w:r>
        <w:t xml:space="preserve">                                                                                        </w:t>
      </w:r>
      <w:r w:rsidR="004954F2">
        <w:t xml:space="preserve">                                                                                        </w:t>
      </w:r>
      <w:r w:rsidR="0080271E">
        <w:t xml:space="preserve">                                                                                        </w:t>
      </w:r>
      <w:r w:rsidR="00812665">
        <w:t xml:space="preserve">                                                                                        </w:t>
      </w:r>
      <w:r w:rsidR="006E5033">
        <w:t xml:space="preserve">                                                                                        </w:t>
      </w:r>
      <w:r w:rsidR="00276693">
        <w:t xml:space="preserve">                                                                                        </w:t>
      </w:r>
      <w:r w:rsidR="00B44D1C">
        <w:t xml:space="preserve">                                                                                        </w:t>
      </w:r>
      <w:r w:rsidR="00B44D1C" w:rsidRPr="003D78D9">
        <w:t xml:space="preserve">SUDAC: </w:t>
      </w:r>
    </w:p>
    <w:p w:rsidRDefault="00B44D1C" w:rsidP="00CF23FE" w:rsidR="00B44D1C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B44D1C" w:rsidP="00CF23FE" w:rsidR="00B44D1C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B44D1C" w:rsidP="00CF23FE" w:rsidR="00B44D1C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A2D24"/>
    <w:rsid w:val="001A5D1F"/>
    <w:rsid w:val="001A616B"/>
    <w:rsid w:val="001A7795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92131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91AB1"/>
    <w:rsid w:val="004954F2"/>
    <w:rsid w:val="004A0F64"/>
    <w:rsid w:val="004A2A9A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416B"/>
    <w:rsid w:val="00715981"/>
    <w:rsid w:val="00715C0A"/>
    <w:rsid w:val="0072164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3419"/>
    <w:rsid w:val="00837717"/>
    <w:rsid w:val="00840614"/>
    <w:rsid w:val="00845B40"/>
    <w:rsid w:val="008470A0"/>
    <w:rsid w:val="00850B3E"/>
    <w:rsid w:val="0085449C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2A4A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3B33"/>
    <w:rsid w:val="00F47207"/>
    <w:rsid w:val="00F52BA3"/>
    <w:rsid w:val="00F53960"/>
    <w:rsid w:val="00F54865"/>
    <w:rsid w:val="00F565F6"/>
    <w:rsid w:val="00F64739"/>
    <w:rsid w:val="00F65830"/>
    <w:rsid w:val="00F65A7E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F65A7E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F65A7E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F65A7E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F65A7E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7217</izvorni_sadrzaj>
    <derivirana_varijabla naziv="DomainObject.Predmet.Broj_1">7217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St-7217/2015</izvorni_sadrzaj>
    <derivirana_varijabla naziv="DomainObject.Predmet.OznakaBroj_1">St-7217/2015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HOLDING d.o.o.</izvorni_sadrzaj>
    <derivirana_varijabla naziv="DomainObject.Predmet.ProtustrankaFormated_1">  GLOBAL HOLDING d.o.o.</derivirana_varijabla>
  </DomainObject.Predmet.ProtustrankaFormated>
  <DomainObject.Predmet.ProtustrankaFormatedOIB>
    <izvorni_sadrzaj>  GLOBAL HOLDING d.o.o., OIB 46159484690</izvorni_sadrzaj>
    <derivirana_varijabla naziv="DomainObject.Predmet.ProtustrankaFormatedOIB_1">  GLOBAL HOLDING d.o.o., OIB 46159484690</derivirana_varijabla>
  </DomainObject.Predmet.ProtustrankaFormatedOIB>
  <DomainObject.Predmet.ProtustrankaFormatedWithAdress>
    <izvorni_sadrzaj> GLOBAL HOLDING d.o.o., Janka Leskovara 36/3, 49218 Pregrada</izvorni_sadrzaj>
    <derivirana_varijabla naziv="DomainObject.Predmet.ProtustrankaFormatedWithAdress_1"> GLOBAL HOLDING d.o.o., Janka Leskovara 36/3, 49218 Pregrada</derivirana_varijabla>
  </DomainObject.Predmet.ProtustrankaFormatedWithAdress>
  <DomainObject.Predmet.ProtustrankaFormatedWithAdressOIB>
    <izvorni_sadrzaj> GLOBAL HOLDING d.o.o., OIB 46159484690, Janka Leskovara 36/3, 49218 Pregrada</izvorni_sadrzaj>
    <derivirana_varijabla naziv="DomainObject.Predmet.ProtustrankaFormatedWithAdressOIB_1"> GLOBAL HOLDING d.o.o., OIB 46159484690, Janka Leskovara 36/3, 49218 Pregrada</derivirana_varijabla>
  </DomainObject.Predmet.ProtustrankaFormatedWithAdressOIB>
  <DomainObject.Predmet.ProtustrankaWithAdress>
    <izvorni_sadrzaj>GLOBAL HOLDING d.o.o. Janka Leskovara 36/3, 49218 Pregrada</izvorni_sadrzaj>
    <derivirana_varijabla naziv="DomainObject.Predmet.ProtustrankaWithAdress_1">GLOBAL HOLDING d.o.o. Janka Leskovara 36/3, 49218 Pregrada</derivirana_varijabla>
  </DomainObject.Predmet.ProtustrankaWithAdress>
  <DomainObject.Predmet.ProtustrankaWithAdressOIB>
    <izvorni_sadrzaj>GLOBAL HOLDING d.o.o., OIB 46159484690, Janka Leskovara 36/3, 49218 Pregrada</izvorni_sadrzaj>
    <derivirana_varijabla naziv="DomainObject.Predmet.ProtustrankaWithAdressOIB_1">GLOBAL HOLDING d.o.o., OIB 46159484690, Janka Leskovara 36/3, 49218 Pregrada</derivirana_varijabla>
  </DomainObject.Predmet.ProtustrankaWithAdressOIB>
  <DomainObject.Predmet.ProtustrankaNazivFormated>
    <izvorni_sadrzaj>GLOBAL HOLDING d.o.o.</izvorni_sadrzaj>
    <derivirana_varijabla naziv="DomainObject.Predmet.ProtustrankaNazivFormated_1">GLOBAL HOLDING d.o.o.</derivirana_varijabla>
  </DomainObject.Predmet.ProtustrankaNazivFormated>
  <DomainObject.Predmet.ProtustrankaNazivFormatedOIB>
    <izvorni_sadrzaj>GLOBAL HOLDING d.o.o., OIB 46159484690</izvorni_sadrzaj>
    <derivirana_varijabla naziv="DomainObject.Predmet.ProtustrankaNazivFormatedOIB_1">GLOBAL HOLDING d.o.o., OIB 46159484690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HOLDING d.o.o.</item>
    </izvorni_sadrzaj>
    <derivirana_varijabla naziv="DomainObject.Predmet.ProtuStrankaListFormated_1">
      <item>GLOBAL HOLDING d.o.o.</item>
    </derivirana_varijabla>
  </DomainObject.Predmet.ProtuStrankaListFormated>
  <DomainObject.Predmet.ProtuStrankaListFormatedOIB>
    <izvorni_sadrzaj>
      <item>GLOBAL HOLDING d.o.o., OIB 46159484690</item>
    </izvorni_sadrzaj>
    <derivirana_varijabla naziv="DomainObject.Predmet.ProtuStrankaListFormatedOIB_1">
      <item>GLOBAL HOLDING d.o.o., OIB 46159484690</item>
    </derivirana_varijabla>
  </DomainObject.Predmet.ProtuStrankaListFormatedOIB>
  <DomainObject.Predmet.ProtuStrankaListFormatedWithAdress>
    <izvorni_sadrzaj>
      <item>GLOBAL HOLDING d.o.o., Janka Leskovara 36/3, 49218 Pregrada</item>
    </izvorni_sadrzaj>
    <derivirana_varijabla naziv="DomainObject.Predmet.ProtuStrankaListFormatedWithAdress_1">
      <item>GLOBAL HOLDING d.o.o., Janka Leskovara 36/3, 49218 Pregrada</item>
    </derivirana_varijabla>
  </DomainObject.Predmet.ProtuStrankaListFormatedWithAdress>
  <DomainObject.Predmet.ProtuStrankaListFormatedWithAdressOIB>
    <izvorni_sadrzaj>
      <item>GLOBAL HOLDING d.o.o., OIB 46159484690, Janka Leskovara 36/3, 49218 Pregrada</item>
    </izvorni_sadrzaj>
    <derivirana_varijabla naziv="DomainObject.Predmet.ProtuStrankaListFormatedWithAdressOIB_1">
      <item>GLOBAL HOLDING d.o.o., OIB 46159484690, Janka Leskovara 36/3, 49218 Pregrada</item>
    </derivirana_varijabla>
  </DomainObject.Predmet.ProtuStrankaListFormatedWithAdressOIB>
  <DomainObject.Predmet.ProtuStrankaListNazivFormated>
    <izvorni_sadrzaj>
      <item>GLOBAL HOLDING d.o.o.</item>
    </izvorni_sadrzaj>
    <derivirana_varijabla naziv="DomainObject.Predmet.ProtuStrankaListNazivFormated_1">
      <item>GLOBAL HOLDING d.o.o.</item>
    </derivirana_varijabla>
  </DomainObject.Predmet.ProtuStrankaListNazivFormated>
  <DomainObject.Predmet.ProtuStrankaListNazivFormatedOIB>
    <izvorni_sadrzaj>
      <item>GLOBAL HOLDING d.o.o., OIB 46159484690</item>
    </izvorni_sadrzaj>
    <derivirana_varijabla naziv="DomainObject.Predmet.ProtuStrankaListNazivFormatedOIB_1">
      <item>GLOBAL HOLDING d.o.o., OIB 46159484690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HOLDING d.o.o.</izvorni_sadrzaj>
    <derivirana_varijabla naziv="DomainObject.Predmet.ProtustrankaIDrugi_1">GLOBAL HOLDING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GLOBAL HOLDING d.o.o., OIB 46159484690, Janka Leskovara 36/3, 49218 Pregrada</izvorni_sadrzaj>
    <derivirana_varijabla naziv="DomainObject.Predmet.ProtustrankaIDrugiAdressOIB_1">GLOBAL HOLDING d.o.o., OIB 46159484690, Janka Leskovara 36/3, 49218 Pregrada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GLOBAL HOLDING d.o.o.</item>
    </izvorni_sadrzaj>
    <derivirana_varijabla naziv="DomainObject.Predmet.SudioniciListNaziv_1">
      <item>FINA Regionalni centar Zagreb</item>
      <item>GLOBAL HOLDING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GLOBAL HOLDING d.o.o., OIB 46159484690, Janka Leskovara 36/3,49218 Pregrada</item>
    </izvorni_sadrzaj>
    <derivirana_varijabla naziv="DomainObject.Predmet.SudioniciListAdressOIB_1">
      <item>FINA Regionalni centar Zagreb, OIB 85821130368, Trg svibanjskih žrtava 1995. br. 1,10000 Zagreb</item>
      <item>GLOBAL HOLDING d.o.o., OIB 46159484690, Janka Leskovara 36/3,49218 Pregrada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46159484690</item>
    </izvorni_sadrzaj>
    <derivirana_varijabla naziv="DomainObject.Predmet.SudioniciListNazivOIB_1">
      <item>, OIB 85821130368</item>
      <item>, OIB 46159484690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4D6F72-8F2D-424B-9337-2F1F617B8D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240</properties:Words>
  <properties:Characters>1321</properties:Characters>
  <properties:Lines>121</properties:Lines>
  <properties:Paragraphs>18</properties:Paragraphs>
  <properties:TotalTime>444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2016-02-04T08:30:00Z</cp:lastPrinted>
  <dcterms:modified xmlns:xsi="http://www.w3.org/2001/XMLSchema-instance" xsi:type="dcterms:W3CDTF">2016-02-04T08:32:00Z</dcterms:modified>
  <cp:revision>152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