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cfaa4" w14:paraId="0fcfaa4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301AA">
        <w:rPr>
          <w:rFonts w:cs="Times New Roman" w:hAnsi="Times New Roman" w:ascii="Times New Roman"/>
          <w:sz w:val="24"/>
        </w:rPr>
        <w:t>2156/16-16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F301AA" w:rsidRPr="00F55F25">
        <w:t>ARCORA INTERNATIONAL d.o.o.</w:t>
      </w:r>
      <w:r w:rsidR="00F301AA">
        <w:t xml:space="preserve"> Zagreb, Pavlenski put 5E  MBS:</w:t>
      </w:r>
      <w:r w:rsidR="00F301AA" w:rsidRPr="00F55F25">
        <w:t xml:space="preserve"> 080492690</w:t>
      </w:r>
      <w:r w:rsidR="00F301AA">
        <w:t xml:space="preserve"> OIB: </w:t>
      </w:r>
      <w:r w:rsidR="00F301AA" w:rsidRPr="00F55F25">
        <w:t>11070539037</w:t>
      </w:r>
      <w:r w:rsidR="00F301AA">
        <w:t xml:space="preserve"> </w:t>
      </w:r>
      <w:r w:rsidRPr="003566B3">
        <w:t>dana</w:t>
      </w:r>
      <w:r w:rsidR="0085463C">
        <w:t xml:space="preserve"> </w:t>
      </w:r>
      <w:r w:rsidR="00F301AA">
        <w:t>15. srpnja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F301AA" w:rsidRPr="00F55F25">
        <w:t>ARCORA INTERNATIONAL d.o.o.</w:t>
      </w:r>
      <w:r w:rsidR="00F301AA">
        <w:t xml:space="preserve"> Zagreb, Pavlenski put 5E  MBS:</w:t>
      </w:r>
      <w:r w:rsidR="00F301AA" w:rsidRPr="00F55F25">
        <w:t xml:space="preserve"> 080492690</w:t>
      </w:r>
      <w:r w:rsidR="00F301AA">
        <w:t xml:space="preserve"> OIB: </w:t>
      </w:r>
      <w:r w:rsidR="00F301AA" w:rsidRPr="00F55F25">
        <w:t>11070539037</w:t>
      </w:r>
      <w:r w:rsidR="00F301AA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301AA">
        <w:rPr>
          <w:bCs/>
        </w:rPr>
        <w:t>2156-16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301AA">
        <w:t>7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F301AA" w:rsidRPr="00F55F25">
        <w:t>ARCORA INTERNATIONAL d.o.o.</w:t>
      </w:r>
      <w:r w:rsidR="00F301AA">
        <w:t xml:space="preserve"> Zagreb, Pavlenski put 5E  MBS:</w:t>
      </w:r>
      <w:r w:rsidR="00F301AA" w:rsidRPr="00F55F25">
        <w:t xml:space="preserve"> 080492690</w:t>
      </w:r>
      <w:r w:rsidR="00F301AA">
        <w:t xml:space="preserve"> OIB: </w:t>
      </w:r>
      <w:r w:rsidR="00F301AA" w:rsidRPr="00F55F25">
        <w:t>11070539037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60B6C">
        <w:rPr>
          <w:bCs/>
        </w:rPr>
        <w:t>11</w:t>
      </w:r>
      <w:r w:rsidR="0062454C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F301AA">
        <w:rPr>
          <w:noProof w:val="false"/>
        </w:rPr>
        <w:t>15. srpnja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0067CB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067CB" w:rsidR="000067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067CB" w:rsidP="000067CB" w:rsidR="000067CB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067CB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067CB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67CB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301AA">
      <w:rPr>
        <w:noProof w:val="false"/>
      </w:rPr>
      <w:t>2156/16-16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67CB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4F0DAF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7C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6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7C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2156</izvorni_sadrzaj>
    <derivirana_varijabla naziv="DomainObject.Predmet.Broj_1">2156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St-2156/2016</izvorni_sadrzaj>
    <derivirana_varijabla naziv="DomainObject.Predmet.OznakaBroj_1">St-2156/2016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ARCORA INTERNATIONAL d.o.o.</izvorni_sadrzaj>
    <derivirana_varijabla naziv="DomainObject.Predmet.ProtustrankaFormated_1">  ARCORA INTERNATIONAL d.o.o.</derivirana_varijabla>
  </DomainObject.Predmet.ProtustrankaFormated>
  <DomainObject.Predmet.ProtustrankaFormatedOIB>
    <izvorni_sadrzaj>  ARCORA INTERNATIONAL d.o.o., OIB 11070539037</izvorni_sadrzaj>
    <derivirana_varijabla naziv="DomainObject.Predmet.ProtustrankaFormatedOIB_1">  ARCORA INTERNATIONAL d.o.o., OIB 11070539037</derivirana_varijabla>
  </DomainObject.Predmet.ProtustrankaFormatedOIB>
  <DomainObject.Predmet.ProtustrankaFormatedWithAdress>
    <izvorni_sadrzaj> ARCORA INTERNATIONAL d.o.o., Pavlenski put 5 E, 10000 Zagreb</izvorni_sadrzaj>
    <derivirana_varijabla naziv="DomainObject.Predmet.ProtustrankaFormatedWithAdress_1"> ARCORA INTERNATIONAL d.o.o., Pavlenski put 5 E, 10000 Zagreb</derivirana_varijabla>
  </DomainObject.Predmet.ProtustrankaFormatedWithAdress>
  <DomainObject.Predmet.ProtustrankaFormatedWithAdressOIB>
    <izvorni_sadrzaj> ARCORA INTERNATIONAL d.o.o., OIB 11070539037, Pavlenski put 5 E, 10000 Zagreb</izvorni_sadrzaj>
    <derivirana_varijabla naziv="DomainObject.Predmet.ProtustrankaFormatedWithAdressOIB_1"> ARCORA INTERNATIONAL d.o.o., OIB 11070539037, Pavlenski put 5 E, 10000 Zagreb</derivirana_varijabla>
  </DomainObject.Predmet.ProtustrankaFormatedWithAdressOIB>
  <DomainObject.Predmet.ProtustrankaWithAdress>
    <izvorni_sadrzaj>ARCORA INTERNATIONAL d.o.o. Pavlenski put 5 E, 10000 Zagreb</izvorni_sadrzaj>
    <derivirana_varijabla naziv="DomainObject.Predmet.ProtustrankaWithAdress_1">ARCORA INTERNATIONAL d.o.o. Pavlenski put 5 E, 10000 Zagreb</derivirana_varijabla>
  </DomainObject.Predmet.ProtustrankaWithAdress>
  <DomainObject.Predmet.ProtustrankaWithAdressOIB>
    <izvorni_sadrzaj>ARCORA INTERNATIONAL d.o.o., OIB 11070539037, Pavlenski put 5 E, 10000 Zagreb</izvorni_sadrzaj>
    <derivirana_varijabla naziv="DomainObject.Predmet.ProtustrankaWithAdressOIB_1">ARCORA INTERNATIONAL d.o.o., OIB 11070539037, Pavlenski put 5 E, 10000 Zagreb</derivirana_varijabla>
  </DomainObject.Predmet.ProtustrankaWithAdressOIB>
  <DomainObject.Predmet.ProtustrankaNazivFormated>
    <izvorni_sadrzaj>ARCORA INTERNATIONAL d.o.o.</izvorni_sadrzaj>
    <derivirana_varijabla naziv="DomainObject.Predmet.ProtustrankaNazivFormated_1">ARCORA INTERNATIONAL d.o.o.</derivirana_varijabla>
  </DomainObject.Predmet.ProtustrankaNazivFormated>
  <DomainObject.Predmet.ProtustrankaNazivFormatedOIB>
    <izvorni_sadrzaj>ARCORA INTERNATIONAL d.o.o., OIB 11070539037</izvorni_sadrzaj>
    <derivirana_varijabla naziv="DomainObject.Predmet.ProtustrankaNazivFormatedOIB_1">ARCORA INTERNATIONAL d.o.o., OIB 11070539037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ARCORA INTERNATIONAL d.o.o.</item>
    </izvorni_sadrzaj>
    <derivirana_varijabla naziv="DomainObject.Predmet.ProtuStrankaListFormated_1">
      <item>ARCORA INTERNATIONAL d.o.o.</item>
    </derivirana_varijabla>
  </DomainObject.Predmet.ProtuStrankaListFormated>
  <DomainObject.Predmet.ProtuStrankaListFormatedOIB>
    <izvorni_sadrzaj>
      <item>ARCORA INTERNATIONAL d.o.o., OIB 11070539037</item>
    </izvorni_sadrzaj>
    <derivirana_varijabla naziv="DomainObject.Predmet.ProtuStrankaListFormatedOIB_1">
      <item>ARCORA INTERNATIONAL d.o.o., OIB 11070539037</item>
    </derivirana_varijabla>
  </DomainObject.Predmet.ProtuStrankaListFormatedOIB>
  <DomainObject.Predmet.ProtuStrankaListFormatedWithAdress>
    <izvorni_sadrzaj>
      <item>ARCORA INTERNATIONAL d.o.o., Pavlenski put 5 E, 10000 Zagreb</item>
    </izvorni_sadrzaj>
    <derivirana_varijabla naziv="DomainObject.Predmet.ProtuStrankaListFormatedWithAdress_1">
      <item>ARCORA INTERNATIONAL d.o.o., Pavlenski put 5 E, 10000 Zagreb</item>
    </derivirana_varijabla>
  </DomainObject.Predmet.ProtuStrankaListFormatedWithAdress>
  <DomainObject.Predmet.ProtuStrankaListFormatedWithAdressOIB>
    <izvorni_sadrzaj>
      <item>ARCORA INTERNATIONAL d.o.o., OIB 11070539037, Pavlenski put 5 E, 10000 Zagreb</item>
    </izvorni_sadrzaj>
    <derivirana_varijabla naziv="DomainObject.Predmet.ProtuStrankaListFormatedWithAdressOIB_1">
      <item>ARCORA INTERNATIONAL d.o.o., OIB 11070539037, Pavlenski put 5 E, 10000 Zagreb</item>
    </derivirana_varijabla>
  </DomainObject.Predmet.ProtuStrankaListFormatedWithAdressOIB>
  <DomainObject.Predmet.ProtuStrankaListNazivFormated>
    <izvorni_sadrzaj>
      <item>ARCORA INTERNATIONAL d.o.o.</item>
    </izvorni_sadrzaj>
    <derivirana_varijabla naziv="DomainObject.Predmet.ProtuStrankaListNazivFormated_1">
      <item>ARCORA INTERNATIONAL d.o.o.</item>
    </derivirana_varijabla>
  </DomainObject.Predmet.ProtuStrankaListNazivFormated>
  <DomainObject.Predmet.ProtuStrankaListNazivFormatedOIB>
    <izvorni_sadrzaj>
      <item>ARCORA INTERNATIONAL d.o.o., OIB 11070539037</item>
    </izvorni_sadrzaj>
    <derivirana_varijabla naziv="DomainObject.Predmet.ProtuStrankaListNazivFormatedOIB_1">
      <item>ARCORA INTERNATIONAL d.o.o., OIB 11070539037</item>
    </derivirana_varijabla>
  </DomainObject.Predmet.ProtuStrankaListNazivFormatedOIB>
  <DomainObject.Predmet.OstaliListFormated>
    <izvorni_sadrzaj>
      <item>Semih Memili</item>
    </izvorni_sadrzaj>
    <derivirana_varijabla naziv="DomainObject.Predmet.OstaliListFormated_1">
      <item>Semih Memili</item>
    </derivirana_varijabla>
  </DomainObject.Predmet.OstaliListFormated>
  <DomainObject.Predmet.OstaliListFormatedOIB>
    <izvorni_sadrzaj>
      <item>Semih Memili, OIB 87957622979</item>
    </izvorni_sadrzaj>
    <derivirana_varijabla naziv="DomainObject.Predmet.OstaliListFormatedOIB_1">
      <item>Semih Memili, OIB 87957622979</item>
    </derivirana_varijabla>
  </DomainObject.Predmet.OstaliListFormatedOIB>
  <DomainObject.Predmet.OstaliListFormatedWithAdress>
    <izvorni_sadrzaj>
      <item>Semih Memili, Pavlenski Put 5e, 10000 Zagreb</item>
    </izvorni_sadrzaj>
    <derivirana_varijabla naziv="DomainObject.Predmet.OstaliListFormatedWithAdress_1">
      <item>Semih Memili, Pavlenski Put 5e, 10000 Zagreb</item>
    </derivirana_varijabla>
  </DomainObject.Predmet.OstaliListFormatedWithAdress>
  <DomainObject.Predmet.OstaliListFormatedWithAdressOIB>
    <izvorni_sadrzaj>
      <item>Semih Memili, OIB 87957622979, Pavlenski Put 5e, 10000 Zagreb</item>
    </izvorni_sadrzaj>
    <derivirana_varijabla naziv="DomainObject.Predmet.OstaliListFormatedWithAdressOIB_1">
      <item>Semih Memili, OIB 87957622979, Pavlenski Put 5e, 10000 Zagreb</item>
    </derivirana_varijabla>
  </DomainObject.Predmet.OstaliListFormatedWithAdressOIB>
  <DomainObject.Predmet.OstaliListNazivFormated>
    <izvorni_sadrzaj>
      <item>Semih Memili</item>
    </izvorni_sadrzaj>
    <derivirana_varijabla naziv="DomainObject.Predmet.OstaliListNazivFormated_1">
      <item>Semih Memili</item>
    </derivirana_varijabla>
  </DomainObject.Predmet.OstaliListNazivFormated>
  <DomainObject.Predmet.OstaliListNazivFormatedOIB>
    <izvorni_sadrzaj>
      <item>Semih Memili, OIB 87957622979</item>
    </izvorni_sadrzaj>
    <derivirana_varijabla naziv="DomainObject.Predmet.OstaliListNazivFormatedOIB_1">
      <item>Semih Memili, OIB 87957622979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ARCORA INTERNATIONAL d.o.o.</izvorni_sadrzaj>
    <derivirana_varijabla naziv="DomainObject.Predmet.ProtustrankaIDrugi_1">ARCORA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ARCORA INTERNATIONAL d.o.o., OIB 11070539037, Pavlenski put 5 E, 10000 Zagreb</izvorni_sadrzaj>
    <derivirana_varijabla naziv="DomainObject.Predmet.ProtustrankaIDrugiAdressOIB_1">ARCORA INTERNATIONAL d.o.o., OIB 11070539037, Pavlenski put 5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ARCORA INTERNATIONAL d.o.o.</item>
      <item>Semih Memili</item>
    </izvorni_sadrzaj>
    <derivirana_varijabla naziv="DomainObject.Predmet.SudioniciListNaziv_1">
      <item>FINA Regionalni centar Zagreb</item>
      <item>ARCORA INTERNATIONAL d.o.o.</item>
      <item>Semih Memili</item>
    </derivirana_varijabla>
  </DomainObject.Predmet.SudioniciListNaziv>
  <DomainObject.Predmet.SudioniciListAdressOIB>
    <izvorni_sadrzaj>
      <item>FINA Regionalni centar Zagreb, OIB 85821130368, Trg svibanjskih žrtava 1995. 1,10000 Zagreb</item>
      <item>ARCORA INTERNATIONAL d.o.o., OIB 11070539037, Pavlenski put 5 E,10000 Zagreb</item>
      <item>Semih Memili, OIB 87957622979, Pavlenski Put 5e,10000 Zagreb</item>
    </izvorni_sadrzaj>
    <derivirana_varijabla naziv="DomainObject.Predmet.SudioniciListAdressOIB_1">
      <item>FINA Regionalni centar Zagreb, OIB 85821130368, Trg svibanjskih žrtava 1995. 1,10000 Zagreb</item>
      <item>ARCORA INTERNATIONAL d.o.o., OIB 11070539037, Pavlenski put 5 E,10000 Zagreb</item>
      <item>Semih Memili, OIB 87957622979, Pavlenski Put 5e,10000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11070539037</item>
      <item>, OIB 87957622979</item>
    </izvorni_sadrzaj>
    <derivirana_varijabla naziv="DomainObject.Predmet.SudioniciListNazivOIB_1">
      <item>, OIB 85821130368</item>
      <item>, OIB 11070539037</item>
      <item>, OIB 87957622979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2768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2016-07-15T12:52:00Z</dcterms:created>
  <dc:creator>Vinka Mihalinčić</dc:creator>
  <cp:lastModifiedBy>Vinka Mihalinčić</cp:lastModifiedBy>
  <cp:lastPrinted>2016-07-15T12:51:00Z</cp:lastPrinted>
  <dcterms:modified xmlns:xsi="http://www.w3.org/2001/XMLSchema-instance" xsi:type="dcterms:W3CDTF">2016-08-29T08:23:00Z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