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3af41" w14:paraId="d03af41" w:rsidRDefault="00CD4C1E" w:rsidP="00CD4C1E" w:rsidR="00CD4C1E" w:rsidRPr="007149F6">
      <w:pPr>
        <w:ind w:firstLine="708"/>
        <w15:collapsed w:val="false"/>
        <w:rPr>
          <w:b/>
        </w:rPr>
      </w:pPr>
      <w:bookmarkStart w:name="_GoBack" w:id="0"/>
      <w:bookmarkEnd w:id="0"/>
      <w:r w:rsidRPr="007149F6">
        <w:rPr>
          <w:noProof/>
          <w:color w:val="0000FF"/>
        </w:rPr>
        <w:drawing>
          <wp:inline distR="0" distL="0" distB="0" distT="0">
            <wp:extent cy="733425" cx="552450"/>
            <wp:effectExtent b="9525"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CD4C1E" w:rsidP="00CD4C1E" w:rsidR="00CD4C1E" w:rsidRPr="007149F6">
      <w:pPr>
        <w:rPr>
          <w:b/>
        </w:rPr>
      </w:pPr>
      <w:r w:rsidRPr="007149F6">
        <w:rPr>
          <w:b/>
        </w:rPr>
        <w:t>REPUBLIKA HRVATSKA</w:t>
      </w:r>
    </w:p>
    <w:p w:rsidRDefault="00CD4C1E" w:rsidP="00CD4C1E" w:rsidR="00CD4C1E" w:rsidRPr="007149F6">
      <w:pPr>
        <w:rPr>
          <w:b/>
        </w:rPr>
      </w:pPr>
      <w:r w:rsidRPr="007149F6">
        <w:rPr>
          <w:b/>
        </w:rPr>
        <w:t>TRGOVAČKI SUD U SPLITU</w:t>
      </w:r>
    </w:p>
    <w:p w:rsidRDefault="0019143D" w:rsidP="00CD4C1E" w:rsidR="0019143D" w:rsidRPr="007149F6">
      <w:pPr>
        <w:rPr>
          <w:b/>
        </w:rPr>
      </w:pPr>
      <w:r w:rsidRPr="007149F6">
        <w:rPr>
          <w:b/>
        </w:rPr>
        <w:t>STALNA SLUŽBA U DUBROVNIKU</w:t>
      </w:r>
    </w:p>
    <w:p w:rsidRDefault="0019143D" w:rsidP="009A0DB5" w:rsidR="00CD4C1E" w:rsidRPr="007149F6">
      <w:pPr>
        <w:rPr>
          <w:b/>
        </w:rPr>
      </w:pPr>
      <w:r w:rsidRPr="007149F6">
        <w:rPr>
          <w:b/>
        </w:rPr>
        <w:t>Dubrovnik, Dr. A. Starčevića 23</w:t>
      </w:r>
      <w:r w:rsidR="009A0DB5" w:rsidRPr="007149F6">
        <w:rPr>
          <w:b/>
        </w:rPr>
        <w:tab/>
      </w:r>
      <w:r w:rsidR="009A0DB5" w:rsidRPr="007149F6">
        <w:rPr>
          <w:b/>
        </w:rPr>
        <w:tab/>
      </w:r>
      <w:r w:rsidR="009A0DB5" w:rsidRPr="007149F6">
        <w:rPr>
          <w:b/>
        </w:rPr>
        <w:tab/>
      </w:r>
      <w:r w:rsidR="009A0DB5" w:rsidRPr="007149F6">
        <w:rPr>
          <w:b/>
        </w:rPr>
        <w:tab/>
      </w:r>
      <w:r w:rsidR="009A0DB5" w:rsidRPr="007149F6">
        <w:rPr>
          <w:b/>
        </w:rPr>
        <w:tab/>
      </w:r>
      <w:r w:rsidRPr="007149F6">
        <w:rPr>
          <w:b/>
        </w:rPr>
        <w:t>Posl.br.7.St</w:t>
      </w:r>
      <w:r w:rsidR="00F362C9" w:rsidRPr="007149F6">
        <w:rPr>
          <w:b/>
        </w:rPr>
        <w:t>pn</w:t>
      </w:r>
      <w:r w:rsidRPr="007149F6">
        <w:rPr>
          <w:b/>
        </w:rPr>
        <w:t xml:space="preserve">. </w:t>
      </w:r>
      <w:r w:rsidR="007149F6" w:rsidRPr="007149F6">
        <w:rPr>
          <w:b/>
        </w:rPr>
        <w:t>48/14</w:t>
      </w:r>
    </w:p>
    <w:p w:rsidRDefault="0019143D" w:rsidP="00CD4C1E" w:rsidR="0019143D" w:rsidRPr="007149F6">
      <w:pPr>
        <w:jc w:val="both"/>
        <w:rPr>
          <w:b/>
        </w:rPr>
      </w:pPr>
    </w:p>
    <w:p w:rsidRDefault="00CD4C1E" w:rsidP="00CD4C1E" w:rsidR="00CD4C1E" w:rsidRPr="007149F6"/>
    <w:p w:rsidRDefault="00CD4C1E" w:rsidP="00CD4C1E" w:rsidR="00CD4C1E" w:rsidRPr="007149F6">
      <w:pPr>
        <w:jc w:val="center"/>
        <w:rPr>
          <w:b/>
        </w:rPr>
      </w:pPr>
      <w:r w:rsidRPr="007149F6">
        <w:rPr>
          <w:b/>
        </w:rPr>
        <w:t>R E P U B L I K A  H R V A T S K A</w:t>
      </w:r>
    </w:p>
    <w:p w:rsidRDefault="00CD4C1E" w:rsidP="00CD4C1E" w:rsidR="00CD4C1E" w:rsidRPr="007149F6">
      <w:pPr>
        <w:pStyle w:val="Naslov2"/>
        <w:rPr>
          <w:szCs w:val="24"/>
        </w:rPr>
      </w:pPr>
      <w:r w:rsidRPr="007149F6">
        <w:rPr>
          <w:szCs w:val="24"/>
        </w:rPr>
        <w:t>R J E Š E N J E</w:t>
      </w:r>
    </w:p>
    <w:p w:rsidRDefault="00CD4C1E" w:rsidP="00CD4C1E" w:rsidR="00CD4C1E" w:rsidRPr="007149F6">
      <w:pPr>
        <w:rPr>
          <w:b/>
        </w:rPr>
      </w:pPr>
    </w:p>
    <w:p w:rsidRDefault="007149F6" w:rsidP="004F2057" w:rsidR="0019143D" w:rsidRPr="007149F6">
      <w:pPr>
        <w:ind w:firstLine="708"/>
        <w:jc w:val="both"/>
      </w:pPr>
      <w:r w:rsidRPr="007149F6">
        <w:t>Trgovački sud u Splitu, Stalna služba u Dubrovniku, u ime Republike Hrvatske, po sucu tog suda Diani Butigan Granić, kao sucu pojedincu, povodom prijedloga za sklapanje predstečajne nagodbe dužnika Proizvodnja građevinskog materijala RAGUSA d.d., Dubrovnik, Vukovarska 17, MBS: 060021416, OIB: 68907889567, nakon održanog ročišta radi sklapanja predstečajne nagodbe održanog dana 14. studenog 2014. godine, uz sudjelovanje dužnika zastupanog po zastupnicima po zakonu Damir Ivić - član uprave i Ivan Kralj - predsjednik uprave, te vjerovnika Hypo Alpe-Adria-bank d.d. i H- ABDUCO d.o.o., Zagreb zastupana po punomoćniku Krunoslav Vukalović, Sberbank d.d. zastupana po punomoćniku Dariju Ševelju, CERP zastupan po punomoćniku Tomislavu Lovrić, Republika Hrvatska,  Ministarstvo financija, Porezna uprava, zastupana po  punomoćniku Vinku Šoletić prema odluci od 03. rujna 2013.g., Središnje klirinško depozitarno društvo d.d. zastupano po  zamj. punomoćnika Anti Tonći Đurkoviću, Titaneks d.o.o. zastupan po punomoćniku Tomislavu Tomić,  Refinal d.o.o. zastupan po zastupniku po zakonu Kate Legeny, direktor, Astra Dubravka d.d. zastupan po zastupniku po zakonu Franjo Osredkar, direktor, Cemex Hrvatska d.d. zastupana po punomoćniku Kristina Buzov, Ivan Kralj</w:t>
      </w:r>
      <w:r w:rsidR="00F362C9" w:rsidRPr="007149F6">
        <w:t xml:space="preserve">, dana </w:t>
      </w:r>
      <w:r w:rsidRPr="007149F6">
        <w:t>23</w:t>
      </w:r>
      <w:r w:rsidR="00F362C9" w:rsidRPr="007149F6">
        <w:t xml:space="preserve">. </w:t>
      </w:r>
      <w:r w:rsidRPr="007149F6">
        <w:t>ožujka</w:t>
      </w:r>
      <w:r w:rsidR="00F362C9" w:rsidRPr="007149F6">
        <w:t xml:space="preserve"> 2018.g.</w:t>
      </w:r>
    </w:p>
    <w:p w:rsidRDefault="00F362C9" w:rsidP="004F2057" w:rsidR="00F362C9" w:rsidRPr="007149F6">
      <w:pPr>
        <w:ind w:firstLine="708"/>
        <w:jc w:val="both"/>
      </w:pPr>
    </w:p>
    <w:p w:rsidRDefault="007149F6" w:rsidP="007149F6" w:rsidR="00CD4C1E" w:rsidRPr="007149F6">
      <w:pPr>
        <w:rPr>
          <w:b/>
        </w:rPr>
      </w:pPr>
      <w:r>
        <w:rPr>
          <w:b/>
        </w:rPr>
        <w:t xml:space="preserve">                                                          </w:t>
      </w:r>
      <w:r w:rsidR="00CD4C1E" w:rsidRPr="007149F6">
        <w:rPr>
          <w:b/>
        </w:rPr>
        <w:t>r i j e š i o    j e</w:t>
      </w:r>
    </w:p>
    <w:p w:rsidRDefault="00CD4C1E" w:rsidP="00CD4C1E" w:rsidR="00CD4C1E" w:rsidRPr="007149F6"/>
    <w:p w:rsidRDefault="00CD4C1E" w:rsidP="00CD4C1E" w:rsidR="006D44E7" w:rsidRPr="007149F6">
      <w:pPr>
        <w:pStyle w:val="Tijeloteksta"/>
        <w:rPr>
          <w:szCs w:val="24"/>
        </w:rPr>
      </w:pPr>
      <w:r w:rsidRPr="007149F6">
        <w:rPr>
          <w:szCs w:val="24"/>
        </w:rPr>
        <w:t xml:space="preserve">           Ispravlja se rješenje Trgovačkog suda u Splitu, </w:t>
      </w:r>
      <w:r w:rsidR="009A0DB5" w:rsidRPr="007149F6">
        <w:rPr>
          <w:szCs w:val="24"/>
        </w:rPr>
        <w:t xml:space="preserve">Stalna služba u Dubrovniku, </w:t>
      </w:r>
      <w:r w:rsidR="004F2057" w:rsidRPr="007149F6">
        <w:rPr>
          <w:szCs w:val="24"/>
        </w:rPr>
        <w:t xml:space="preserve"> posl. br. 7. St</w:t>
      </w:r>
      <w:r w:rsidR="00F362C9" w:rsidRPr="007149F6">
        <w:rPr>
          <w:szCs w:val="24"/>
        </w:rPr>
        <w:t>pn</w:t>
      </w:r>
      <w:r w:rsidR="004F2057" w:rsidRPr="007149F6">
        <w:rPr>
          <w:szCs w:val="24"/>
        </w:rPr>
        <w:t xml:space="preserve">. </w:t>
      </w:r>
      <w:r w:rsidR="007149F6" w:rsidRPr="007149F6">
        <w:rPr>
          <w:szCs w:val="24"/>
        </w:rPr>
        <w:t>48/14</w:t>
      </w:r>
      <w:r w:rsidR="0019143D" w:rsidRPr="007149F6">
        <w:rPr>
          <w:szCs w:val="24"/>
        </w:rPr>
        <w:t xml:space="preserve"> od </w:t>
      </w:r>
      <w:r w:rsidR="007149F6" w:rsidRPr="007149F6">
        <w:rPr>
          <w:szCs w:val="24"/>
        </w:rPr>
        <w:t>16</w:t>
      </w:r>
      <w:r w:rsidR="0019143D" w:rsidRPr="007149F6">
        <w:rPr>
          <w:szCs w:val="24"/>
        </w:rPr>
        <w:t xml:space="preserve">. </w:t>
      </w:r>
      <w:r w:rsidR="007149F6" w:rsidRPr="007149F6">
        <w:rPr>
          <w:szCs w:val="24"/>
        </w:rPr>
        <w:t>prosinca</w:t>
      </w:r>
      <w:r w:rsidR="00F362C9" w:rsidRPr="007149F6">
        <w:rPr>
          <w:szCs w:val="24"/>
        </w:rPr>
        <w:t xml:space="preserve"> 2014</w:t>
      </w:r>
      <w:r w:rsidR="0019143D" w:rsidRPr="007149F6">
        <w:rPr>
          <w:szCs w:val="24"/>
        </w:rPr>
        <w:t>.g.</w:t>
      </w:r>
      <w:r w:rsidR="00546AA0" w:rsidRPr="007149F6">
        <w:rPr>
          <w:szCs w:val="24"/>
        </w:rPr>
        <w:t xml:space="preserve"> </w:t>
      </w:r>
      <w:r w:rsidRPr="007149F6">
        <w:rPr>
          <w:szCs w:val="24"/>
        </w:rPr>
        <w:t xml:space="preserve"> na način da se </w:t>
      </w:r>
      <w:r w:rsidR="00F362C9" w:rsidRPr="007149F6">
        <w:rPr>
          <w:szCs w:val="24"/>
        </w:rPr>
        <w:t>u spomenutom</w:t>
      </w:r>
      <w:r w:rsidR="00D47ABA" w:rsidRPr="007149F6">
        <w:rPr>
          <w:szCs w:val="24"/>
        </w:rPr>
        <w:t xml:space="preserve"> </w:t>
      </w:r>
      <w:r w:rsidR="00F362C9" w:rsidRPr="007149F6">
        <w:rPr>
          <w:szCs w:val="24"/>
        </w:rPr>
        <w:t xml:space="preserve">rješenju (list 2, </w:t>
      </w:r>
      <w:r w:rsidR="007149F6" w:rsidRPr="007149F6">
        <w:rPr>
          <w:szCs w:val="24"/>
        </w:rPr>
        <w:t>točka 1.3.</w:t>
      </w:r>
      <w:r w:rsidR="00F362C9" w:rsidRPr="007149F6">
        <w:rPr>
          <w:szCs w:val="24"/>
        </w:rPr>
        <w:t>)</w:t>
      </w:r>
      <w:r w:rsidR="001B4C00" w:rsidRPr="007149F6">
        <w:rPr>
          <w:szCs w:val="24"/>
        </w:rPr>
        <w:t xml:space="preserve"> </w:t>
      </w:r>
      <w:r w:rsidR="00546AA0" w:rsidRPr="007149F6">
        <w:rPr>
          <w:szCs w:val="24"/>
        </w:rPr>
        <w:t>ne</w:t>
      </w:r>
      <w:r w:rsidR="00F362C9" w:rsidRPr="007149F6">
        <w:rPr>
          <w:szCs w:val="24"/>
        </w:rPr>
        <w:t>potpuno</w:t>
      </w:r>
      <w:r w:rsidR="00546AA0" w:rsidRPr="007149F6">
        <w:rPr>
          <w:szCs w:val="24"/>
        </w:rPr>
        <w:t xml:space="preserve"> naveden </w:t>
      </w:r>
      <w:r w:rsidR="00F362C9" w:rsidRPr="007149F6">
        <w:rPr>
          <w:szCs w:val="24"/>
        </w:rPr>
        <w:t>naziv</w:t>
      </w:r>
      <w:r w:rsidR="00546AA0" w:rsidRPr="007149F6">
        <w:rPr>
          <w:szCs w:val="24"/>
        </w:rPr>
        <w:t xml:space="preserve"> </w:t>
      </w:r>
      <w:r w:rsidR="00F362C9" w:rsidRPr="007149F6">
        <w:rPr>
          <w:szCs w:val="24"/>
        </w:rPr>
        <w:t>''</w:t>
      </w:r>
      <w:r w:rsidR="007149F6" w:rsidRPr="007149F6">
        <w:rPr>
          <w:szCs w:val="24"/>
        </w:rPr>
        <w:t>HRVATSKE ŠUME</w:t>
      </w:r>
      <w:r w:rsidR="00F362C9" w:rsidRPr="007149F6">
        <w:rPr>
          <w:szCs w:val="24"/>
        </w:rPr>
        <w:t>''</w:t>
      </w:r>
      <w:r w:rsidR="0019143D" w:rsidRPr="007149F6">
        <w:rPr>
          <w:szCs w:val="24"/>
        </w:rPr>
        <w:t xml:space="preserve"> </w:t>
      </w:r>
      <w:r w:rsidR="00546AA0" w:rsidRPr="007149F6">
        <w:rPr>
          <w:szCs w:val="24"/>
        </w:rPr>
        <w:t xml:space="preserve">zamjenjuje točnim </w:t>
      </w:r>
      <w:r w:rsidR="00F362C9" w:rsidRPr="007149F6">
        <w:rPr>
          <w:szCs w:val="24"/>
        </w:rPr>
        <w:t>nazivom ''</w:t>
      </w:r>
      <w:r w:rsidR="007149F6" w:rsidRPr="007149F6">
        <w:rPr>
          <w:szCs w:val="24"/>
        </w:rPr>
        <w:t>HRVATSKE ŠUME</w:t>
      </w:r>
      <w:r w:rsidR="00F362C9" w:rsidRPr="007149F6">
        <w:rPr>
          <w:szCs w:val="24"/>
        </w:rPr>
        <w:t xml:space="preserve"> d.o.o.''</w:t>
      </w:r>
    </w:p>
    <w:p w:rsidRDefault="00CD4C1E" w:rsidP="00CD4C1E" w:rsidR="00CD4C1E" w:rsidRPr="007149F6">
      <w:pPr>
        <w:pStyle w:val="Tijeloteksta"/>
        <w:rPr>
          <w:szCs w:val="24"/>
        </w:rPr>
      </w:pPr>
    </w:p>
    <w:p w:rsidRDefault="007149F6" w:rsidP="007149F6" w:rsidR="00CD4C1E" w:rsidRPr="007149F6">
      <w:pPr>
        <w:ind w:firstLine="708"/>
        <w:rPr>
          <w:b/>
        </w:rPr>
      </w:pPr>
      <w:r>
        <w:rPr>
          <w:b/>
        </w:rPr>
        <w:t xml:space="preserve">                                               </w:t>
      </w:r>
      <w:r w:rsidR="00CD4C1E" w:rsidRPr="007149F6">
        <w:rPr>
          <w:b/>
        </w:rPr>
        <w:t>Obrazloženje</w:t>
      </w:r>
    </w:p>
    <w:p w:rsidRDefault="00CD4C1E" w:rsidP="00CD4C1E" w:rsidR="00CD4C1E" w:rsidRPr="007149F6">
      <w:pPr>
        <w:rPr>
          <w:b/>
        </w:rPr>
      </w:pPr>
      <w:r w:rsidRPr="007149F6">
        <w:rPr>
          <w:b/>
        </w:rPr>
        <w:tab/>
      </w:r>
    </w:p>
    <w:p w:rsidRDefault="00CD4C1E" w:rsidP="00F362C9" w:rsidR="00CD4C1E" w:rsidRPr="007149F6">
      <w:pPr>
        <w:pStyle w:val="Tijeloteksta"/>
        <w:rPr>
          <w:szCs w:val="24"/>
        </w:rPr>
      </w:pPr>
      <w:r w:rsidRPr="007149F6">
        <w:rPr>
          <w:szCs w:val="24"/>
        </w:rPr>
        <w:tab/>
        <w:t xml:space="preserve"> Oč</w:t>
      </w:r>
      <w:r w:rsidR="006D44E7" w:rsidRPr="007149F6">
        <w:rPr>
          <w:szCs w:val="24"/>
        </w:rPr>
        <w:t xml:space="preserve">itom omaškom u pisanju sud je u </w:t>
      </w:r>
      <w:r w:rsidR="00F362C9" w:rsidRPr="007149F6">
        <w:rPr>
          <w:szCs w:val="24"/>
        </w:rPr>
        <w:t>rješenju</w:t>
      </w:r>
      <w:r w:rsidR="00546AA0" w:rsidRPr="007149F6">
        <w:rPr>
          <w:szCs w:val="24"/>
        </w:rPr>
        <w:t xml:space="preserve"> netočno naveo </w:t>
      </w:r>
      <w:r w:rsidR="00F362C9" w:rsidRPr="007149F6">
        <w:rPr>
          <w:szCs w:val="24"/>
        </w:rPr>
        <w:t xml:space="preserve">naziv </w:t>
      </w:r>
      <w:r w:rsidR="007149F6" w:rsidRPr="007149F6">
        <w:rPr>
          <w:szCs w:val="24"/>
        </w:rPr>
        <w:t>''HRVATSKE ŠUME''</w:t>
      </w:r>
      <w:r w:rsidR="0019143D" w:rsidRPr="007149F6">
        <w:rPr>
          <w:szCs w:val="24"/>
        </w:rPr>
        <w:t xml:space="preserve">,  umjesto točnog </w:t>
      </w:r>
      <w:r w:rsidR="00F362C9" w:rsidRPr="007149F6">
        <w:rPr>
          <w:szCs w:val="24"/>
        </w:rPr>
        <w:t xml:space="preserve">naziva </w:t>
      </w:r>
      <w:r w:rsidR="007149F6" w:rsidRPr="007149F6">
        <w:rPr>
          <w:szCs w:val="24"/>
        </w:rPr>
        <w:t>''HRVATSKE ŠUME d.o.o.''</w:t>
      </w:r>
    </w:p>
    <w:p w:rsidRDefault="00F362C9" w:rsidP="00F362C9" w:rsidR="00F362C9" w:rsidRPr="007149F6">
      <w:pPr>
        <w:pStyle w:val="Tijeloteksta"/>
        <w:rPr>
          <w:szCs w:val="24"/>
        </w:rPr>
      </w:pPr>
    </w:p>
    <w:p w:rsidRDefault="00CD4C1E" w:rsidP="00CD4C1E" w:rsidR="00CD4C1E" w:rsidRPr="007149F6">
      <w:pPr>
        <w:ind w:firstLine="708"/>
        <w:jc w:val="both"/>
      </w:pPr>
      <w:r w:rsidRPr="007149F6">
        <w:t>Stoga je sud temeljem članka 342. Zakona o parničnom postupku (NN 53/91, 91/92, 111/99, 88/01, 117/03, 84/08, 123/08, 57/11, 148/11, 25/13, 89/14) riješio kao u pravorijeku.</w:t>
      </w:r>
    </w:p>
    <w:p w:rsidRDefault="008E685E" w:rsidP="00CD4C1E" w:rsidR="008E685E" w:rsidRPr="007149F6">
      <w:pPr>
        <w:ind w:firstLine="708"/>
        <w:jc w:val="both"/>
      </w:pPr>
    </w:p>
    <w:p w:rsidRDefault="00CD4C1E" w:rsidP="00CD4C1E" w:rsidR="00CD4C1E" w:rsidRPr="007149F6"/>
    <w:p w:rsidRDefault="00546AA0" w:rsidP="00CD4C1E" w:rsidR="00CD4C1E" w:rsidRPr="007149F6">
      <w:pPr>
        <w:ind w:firstLine="708"/>
        <w:jc w:val="center"/>
        <w:rPr>
          <w:b/>
        </w:rPr>
      </w:pPr>
      <w:r w:rsidRPr="007149F6">
        <w:rPr>
          <w:b/>
        </w:rPr>
        <w:t xml:space="preserve">U </w:t>
      </w:r>
      <w:r w:rsidR="0019143D" w:rsidRPr="007149F6">
        <w:rPr>
          <w:b/>
        </w:rPr>
        <w:t>Dubrovniku</w:t>
      </w:r>
      <w:r w:rsidRPr="007149F6">
        <w:rPr>
          <w:b/>
        </w:rPr>
        <w:t xml:space="preserve">, </w:t>
      </w:r>
      <w:r w:rsidR="007149F6" w:rsidRPr="007149F6">
        <w:rPr>
          <w:b/>
        </w:rPr>
        <w:t>23</w:t>
      </w:r>
      <w:r w:rsidR="004F2057" w:rsidRPr="007149F6">
        <w:rPr>
          <w:b/>
        </w:rPr>
        <w:t xml:space="preserve">. </w:t>
      </w:r>
      <w:r w:rsidR="007149F6" w:rsidRPr="007149F6">
        <w:rPr>
          <w:b/>
        </w:rPr>
        <w:t>ožujka</w:t>
      </w:r>
      <w:r w:rsidR="0019143D" w:rsidRPr="007149F6">
        <w:rPr>
          <w:b/>
        </w:rPr>
        <w:t xml:space="preserve"> 2018</w:t>
      </w:r>
      <w:r w:rsidRPr="007149F6">
        <w:rPr>
          <w:b/>
        </w:rPr>
        <w:t>.g.</w:t>
      </w:r>
    </w:p>
    <w:p w:rsidRDefault="00CD4C1E" w:rsidP="00CD4C1E" w:rsidR="00CD4C1E" w:rsidRPr="007149F6">
      <w:pPr>
        <w:rPr>
          <w:b/>
        </w:rPr>
      </w:pPr>
    </w:p>
    <w:p w:rsidRDefault="00CD4C1E" w:rsidP="00CD4C1E" w:rsidR="00CD4C1E" w:rsidRPr="007149F6">
      <w:pPr>
        <w:rPr>
          <w:b/>
        </w:rPr>
      </w:pPr>
      <w:r w:rsidRPr="007149F6">
        <w:rPr>
          <w:b/>
        </w:rPr>
        <w:tab/>
      </w:r>
      <w:r w:rsidRPr="007149F6">
        <w:rPr>
          <w:b/>
        </w:rPr>
        <w:tab/>
      </w:r>
      <w:r w:rsidRPr="007149F6">
        <w:rPr>
          <w:b/>
        </w:rPr>
        <w:tab/>
      </w:r>
      <w:r w:rsidRPr="007149F6">
        <w:rPr>
          <w:b/>
        </w:rPr>
        <w:tab/>
      </w:r>
      <w:r w:rsidRPr="007149F6">
        <w:rPr>
          <w:b/>
        </w:rPr>
        <w:tab/>
      </w:r>
      <w:r w:rsidRPr="007149F6">
        <w:rPr>
          <w:b/>
        </w:rPr>
        <w:tab/>
      </w:r>
      <w:r w:rsidRPr="007149F6">
        <w:rPr>
          <w:b/>
        </w:rPr>
        <w:tab/>
        <w:t>S u d a c :</w:t>
      </w:r>
    </w:p>
    <w:p w:rsidRDefault="00CD4C1E" w:rsidP="00CD4C1E" w:rsidR="00CD4C1E" w:rsidRPr="007149F6">
      <w:pPr>
        <w:rPr>
          <w:b/>
        </w:rPr>
      </w:pPr>
    </w:p>
    <w:p w:rsidRDefault="00CD4C1E" w:rsidP="00CD4C1E" w:rsidR="008E685E" w:rsidRPr="007149F6">
      <w:pPr>
        <w:rPr>
          <w:b/>
        </w:rPr>
      </w:pPr>
      <w:r w:rsidRPr="007149F6">
        <w:rPr>
          <w:b/>
        </w:rPr>
        <w:t xml:space="preserve"> </w:t>
      </w:r>
      <w:r w:rsidRPr="007149F6">
        <w:rPr>
          <w:b/>
        </w:rPr>
        <w:tab/>
      </w:r>
      <w:r w:rsidRPr="007149F6">
        <w:rPr>
          <w:b/>
        </w:rPr>
        <w:tab/>
      </w:r>
      <w:r w:rsidRPr="007149F6">
        <w:rPr>
          <w:b/>
        </w:rPr>
        <w:tab/>
      </w:r>
      <w:r w:rsidRPr="007149F6">
        <w:rPr>
          <w:b/>
        </w:rPr>
        <w:tab/>
      </w:r>
      <w:r w:rsidRPr="007149F6">
        <w:rPr>
          <w:b/>
        </w:rPr>
        <w:tab/>
      </w:r>
      <w:r w:rsidRPr="007149F6">
        <w:rPr>
          <w:b/>
        </w:rPr>
        <w:tab/>
      </w:r>
      <w:r w:rsidRPr="007149F6">
        <w:rPr>
          <w:b/>
        </w:rPr>
        <w:tab/>
        <w:t>Diana Butigan Granić</w:t>
      </w:r>
    </w:p>
    <w:p w:rsidRDefault="00204FC7" w:rsidP="00CD4C1E" w:rsidR="00204FC7" w:rsidRPr="007149F6">
      <w:pPr>
        <w:rPr>
          <w:b/>
        </w:rPr>
      </w:pPr>
    </w:p>
    <w:p w:rsidRDefault="00CD4C1E" w:rsidP="00CD4C1E" w:rsidR="00CD4C1E" w:rsidRPr="007149F6">
      <w:pPr>
        <w:jc w:val="both"/>
        <w:rPr>
          <w:b/>
        </w:rPr>
      </w:pPr>
    </w:p>
    <w:p w:rsidRDefault="00CD4C1E" w:rsidP="00CD4C1E" w:rsidR="00CD4C1E" w:rsidRPr="007149F6">
      <w:pPr>
        <w:jc w:val="both"/>
      </w:pPr>
      <w:r w:rsidRPr="007149F6">
        <w:rPr>
          <w:b/>
        </w:rPr>
        <w:t>UPUTA O PRAVNOM LIJEKU:</w:t>
      </w:r>
      <w:r w:rsidRPr="007149F6">
        <w:t xml:space="preserve"> </w:t>
      </w:r>
    </w:p>
    <w:p w:rsidRDefault="00CD4C1E" w:rsidP="00CD4C1E" w:rsidR="00CD4C1E" w:rsidRPr="007149F6">
      <w:pPr>
        <w:jc w:val="both"/>
      </w:pPr>
      <w:r w:rsidRPr="007149F6">
        <w:t>Protiv ovog rješenja dopušteno je izjaviti žalbu. Žalba se podnosi Visokom trgovačkom sudu Republike Hrvatske u Zagrebu putem ovog suda u tri istovjetna primjerka u roku od 8 dana od dana dostave prijepisa istog.</w:t>
      </w:r>
    </w:p>
    <w:p w:rsidRDefault="009A0DB5" w:rsidP="009A0DB5" w:rsidR="009A0DB5" w:rsidRPr="007149F6">
      <w:pPr>
        <w:jc w:val="both"/>
        <w:rPr>
          <w:b/>
        </w:rPr>
      </w:pPr>
    </w:p>
    <w:p w:rsidRDefault="00204FC7" w:rsidP="00204FC7" w:rsidR="00204FC7" w:rsidRPr="007149F6">
      <w:pPr>
        <w:jc w:val="both"/>
        <w:rPr>
          <w:b/>
        </w:rPr>
      </w:pPr>
      <w:r w:rsidRPr="007149F6">
        <w:rPr>
          <w:b/>
        </w:rPr>
        <w:t>DN-a:</w:t>
      </w:r>
    </w:p>
    <w:p w:rsidRDefault="00204FC7" w:rsidP="00204FC7" w:rsidR="00204FC7" w:rsidRPr="007149F6">
      <w:pPr>
        <w:jc w:val="both"/>
      </w:pPr>
      <w:r w:rsidRPr="007149F6">
        <w:t>- predlagatelju (dužniku),</w:t>
      </w:r>
    </w:p>
    <w:p w:rsidRDefault="00204FC7" w:rsidP="00204FC7" w:rsidR="00204FC7" w:rsidRPr="007149F6">
      <w:pPr>
        <w:jc w:val="both"/>
      </w:pPr>
      <w:r w:rsidRPr="007149F6">
        <w:t>- oglasna ploča,</w:t>
      </w:r>
    </w:p>
    <w:p w:rsidRDefault="00204FC7" w:rsidP="00204FC7" w:rsidR="00204FC7" w:rsidRPr="007149F6">
      <w:pPr>
        <w:jc w:val="both"/>
      </w:pPr>
      <w:r w:rsidRPr="007149F6">
        <w:t>- FINA RC Zagreb, prije i nakon pravomoćnosti,</w:t>
      </w:r>
    </w:p>
    <w:p w:rsidRDefault="00204FC7" w:rsidP="00204FC7" w:rsidR="00204FC7" w:rsidRPr="007149F6">
      <w:pPr>
        <w:jc w:val="both"/>
      </w:pPr>
    </w:p>
    <w:p w:rsidRDefault="00CC4A8E" w:rsidP="00204FC7" w:rsidR="00CC4A8E" w:rsidRPr="007149F6">
      <w:pPr>
        <w:ind w:left="360"/>
        <w:jc w:val="both"/>
      </w:pPr>
    </w:p>
    <w:sectPr w:rsidSect="009A0DB5" w:rsidR="00CC4A8E" w:rsidRPr="007149F6">
      <w:headerReference w:type="even" r:id="rId12"/>
      <w:pgSz w:h="16838" w:w="11906"/>
      <w:pgMar w:gutter="0" w:footer="709" w:header="709" w:left="1560" w:bottom="1134" w:right="1558"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6195" w:rsidR="00C76195">
      <w:r>
        <w:separator/>
      </w:r>
    </w:p>
  </w:endnote>
  <w:endnote w:id="0" w:type="continuationSeparator">
    <w:p w:rsidRDefault="00C76195" w:rsidR="00C7619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entury Gothic">
    <w:panose1 w:val="020B0502020202020204"/>
    <w:charset w:val="EE"/>
    <w:family w:val="swiss"/>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6195" w:rsidR="00C76195">
      <w:r>
        <w:separator/>
      </w:r>
    </w:p>
  </w:footnote>
  <w:footnote w:id="0" w:type="continuationSeparator">
    <w:p w:rsidRDefault="00C76195" w:rsidR="00C7619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B40" w:rsidP="00490453" w:rsidR="00300B4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B40" w:rsidR="00300B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1">
    <w:nsid w:val="2005066C"/>
    <w:multiLevelType w:val="hybridMultilevel"/>
    <w:tmpl w:val="D5743C7A"/>
    <w:lvl w:tplc="88DAAFF4"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36E70822"/>
    <w:multiLevelType w:val="hybridMultilevel"/>
    <w:tmpl w:val="45C03518"/>
    <w:lvl w:tplc="EEBC3A78"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3FA73B25"/>
    <w:multiLevelType w:val="hybridMultilevel"/>
    <w:tmpl w:val="DB70EC80"/>
    <w:lvl w:tplc="38D2463C"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A862DAA"/>
    <w:multiLevelType w:val="hybridMultilevel"/>
    <w:tmpl w:val="8BAA7528"/>
    <w:lvl w:tplc="05468C1C"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4CAF1B46"/>
    <w:multiLevelType w:val="hybridMultilevel"/>
    <w:tmpl w:val="F6DE4C48"/>
    <w:lvl w:tplc="51629F9E" w:ilvl="0">
      <w:numFmt w:val="bullet"/>
      <w:lvlText w:val="-"/>
      <w:lvlJc w:val="left"/>
      <w:pPr>
        <w:tabs>
          <w:tab w:pos="720" w:val="num"/>
        </w:tabs>
        <w:ind w:hanging="360" w:left="720"/>
      </w:pPr>
      <w:rPr>
        <w:rFonts w:cs="Times New Roman" w:eastAsia="Times New Roman" w:hAnsi="Century Gothic" w:ascii="Century Gothic"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596846D5"/>
    <w:multiLevelType w:val="hybridMultilevel"/>
    <w:tmpl w:val="0A408D02"/>
    <w:lvl w:tplc="3A7C0EE6" w:ilvl="0">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8">
    <w:nsid w:val="5DB82D13"/>
    <w:multiLevelType w:val="hybridMultilevel"/>
    <w:tmpl w:val="7E786992"/>
    <w:lvl w:tplc="E03CEFD6"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0F729DB"/>
    <w:multiLevelType w:val="hybridMultilevel"/>
    <w:tmpl w:val="378431F2"/>
    <w:lvl w:tplc="64440A8E" w:ilvl="0">
      <w:start w:val="4"/>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0">
    <w:nsid w:val="70F709F7"/>
    <w:multiLevelType w:val="hybridMultilevel"/>
    <w:tmpl w:val="5F082AAC"/>
    <w:lvl w:tplc="B66028FA" w:ilvl="0">
      <w:start w:val="7"/>
      <w:numFmt w:val="bullet"/>
      <w:lvlText w:val="-"/>
      <w:lvlJc w:val="left"/>
      <w:pPr>
        <w:ind w:hanging="360" w:left="720"/>
      </w:pPr>
      <w:rPr>
        <w:rFonts w:cs="Times New Roman" w:eastAsia="Times New Roman" w:hAnsi="Times New Roman" w:ascii="Times New Roman"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5"/>
  </w:num>
  <w:num w:numId="4">
    <w:abstractNumId w:val="6"/>
  </w:num>
  <w:num w:numId="5">
    <w:abstractNumId w:val="4"/>
  </w:num>
  <w:num w:numId="6">
    <w:abstractNumId w:val="10"/>
  </w:num>
  <w:num w:numId="7">
    <w:abstractNumId w:val="8"/>
  </w:num>
  <w:num w:numId="8">
    <w:abstractNumId w:val="7"/>
  </w:num>
  <w:num w:numId="9">
    <w:abstractNumId w:val="2"/>
  </w:num>
  <w:num w:numId="10">
    <w:abstractNumId w:val="9"/>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D076D"/>
    <w:rsid w:val="0003120B"/>
    <w:rsid w:val="0003467F"/>
    <w:rsid w:val="000465BD"/>
    <w:rsid w:val="000569D8"/>
    <w:rsid w:val="00081AA3"/>
    <w:rsid w:val="000835BD"/>
    <w:rsid w:val="0008405F"/>
    <w:rsid w:val="00087089"/>
    <w:rsid w:val="00095067"/>
    <w:rsid w:val="000D58F6"/>
    <w:rsid w:val="000D731F"/>
    <w:rsid w:val="00104D82"/>
    <w:rsid w:val="00114B37"/>
    <w:rsid w:val="00115958"/>
    <w:rsid w:val="0012294D"/>
    <w:rsid w:val="00126ADD"/>
    <w:rsid w:val="00130C6D"/>
    <w:rsid w:val="00162933"/>
    <w:rsid w:val="001634E0"/>
    <w:rsid w:val="00173E66"/>
    <w:rsid w:val="0019143D"/>
    <w:rsid w:val="00197A22"/>
    <w:rsid w:val="001B0975"/>
    <w:rsid w:val="001B1B17"/>
    <w:rsid w:val="001B4C00"/>
    <w:rsid w:val="001C21FA"/>
    <w:rsid w:val="001C231A"/>
    <w:rsid w:val="001D0DE1"/>
    <w:rsid w:val="001D68DE"/>
    <w:rsid w:val="00204978"/>
    <w:rsid w:val="00204FC7"/>
    <w:rsid w:val="0022070C"/>
    <w:rsid w:val="00251E4E"/>
    <w:rsid w:val="002618D7"/>
    <w:rsid w:val="002633B3"/>
    <w:rsid w:val="00266AB8"/>
    <w:rsid w:val="00275703"/>
    <w:rsid w:val="002D17D0"/>
    <w:rsid w:val="002D4F12"/>
    <w:rsid w:val="002E24D8"/>
    <w:rsid w:val="002F3DCA"/>
    <w:rsid w:val="00300B40"/>
    <w:rsid w:val="003076EB"/>
    <w:rsid w:val="0031252E"/>
    <w:rsid w:val="00344541"/>
    <w:rsid w:val="0036642C"/>
    <w:rsid w:val="00372B35"/>
    <w:rsid w:val="003731B8"/>
    <w:rsid w:val="00374CA1"/>
    <w:rsid w:val="003A118A"/>
    <w:rsid w:val="003B0280"/>
    <w:rsid w:val="003B2233"/>
    <w:rsid w:val="003C7FA4"/>
    <w:rsid w:val="003D2FD8"/>
    <w:rsid w:val="003E5A15"/>
    <w:rsid w:val="003F0693"/>
    <w:rsid w:val="00400F5C"/>
    <w:rsid w:val="004050E8"/>
    <w:rsid w:val="00411CF7"/>
    <w:rsid w:val="00412B2E"/>
    <w:rsid w:val="00412CBE"/>
    <w:rsid w:val="00422D85"/>
    <w:rsid w:val="0046037F"/>
    <w:rsid w:val="00470625"/>
    <w:rsid w:val="004730C7"/>
    <w:rsid w:val="00480D7F"/>
    <w:rsid w:val="004841A4"/>
    <w:rsid w:val="00486B76"/>
    <w:rsid w:val="00490453"/>
    <w:rsid w:val="00493A62"/>
    <w:rsid w:val="004A7860"/>
    <w:rsid w:val="004B6C39"/>
    <w:rsid w:val="004D59E7"/>
    <w:rsid w:val="004F2057"/>
    <w:rsid w:val="004F3B12"/>
    <w:rsid w:val="004F6E6B"/>
    <w:rsid w:val="00507A3D"/>
    <w:rsid w:val="00540295"/>
    <w:rsid w:val="00546AA0"/>
    <w:rsid w:val="00575D61"/>
    <w:rsid w:val="00580D82"/>
    <w:rsid w:val="00594BC8"/>
    <w:rsid w:val="005A37CF"/>
    <w:rsid w:val="005A660C"/>
    <w:rsid w:val="005B5359"/>
    <w:rsid w:val="005B5CCB"/>
    <w:rsid w:val="005C00B9"/>
    <w:rsid w:val="005E0CD9"/>
    <w:rsid w:val="00617FD9"/>
    <w:rsid w:val="0062690E"/>
    <w:rsid w:val="00643879"/>
    <w:rsid w:val="00651AD8"/>
    <w:rsid w:val="00654E48"/>
    <w:rsid w:val="00690073"/>
    <w:rsid w:val="00693BB6"/>
    <w:rsid w:val="006A4EF2"/>
    <w:rsid w:val="006C4F46"/>
    <w:rsid w:val="006D2592"/>
    <w:rsid w:val="006D44E7"/>
    <w:rsid w:val="006E1662"/>
    <w:rsid w:val="006F2D1F"/>
    <w:rsid w:val="006F7A15"/>
    <w:rsid w:val="007149F6"/>
    <w:rsid w:val="00722286"/>
    <w:rsid w:val="007265A6"/>
    <w:rsid w:val="0072678A"/>
    <w:rsid w:val="0072684F"/>
    <w:rsid w:val="00751128"/>
    <w:rsid w:val="00780461"/>
    <w:rsid w:val="00784E9F"/>
    <w:rsid w:val="00793F5A"/>
    <w:rsid w:val="007A00E4"/>
    <w:rsid w:val="007A19B2"/>
    <w:rsid w:val="007A3F88"/>
    <w:rsid w:val="007B18C7"/>
    <w:rsid w:val="007B7BB1"/>
    <w:rsid w:val="007D653B"/>
    <w:rsid w:val="007E68C2"/>
    <w:rsid w:val="008032ED"/>
    <w:rsid w:val="00806A61"/>
    <w:rsid w:val="008079DB"/>
    <w:rsid w:val="00807F1E"/>
    <w:rsid w:val="0082122C"/>
    <w:rsid w:val="00831CAF"/>
    <w:rsid w:val="00832B7E"/>
    <w:rsid w:val="00846589"/>
    <w:rsid w:val="008622EC"/>
    <w:rsid w:val="00870617"/>
    <w:rsid w:val="008A7FAD"/>
    <w:rsid w:val="008B50F8"/>
    <w:rsid w:val="008B68E7"/>
    <w:rsid w:val="008C36D2"/>
    <w:rsid w:val="008C36EB"/>
    <w:rsid w:val="008C650E"/>
    <w:rsid w:val="008D410F"/>
    <w:rsid w:val="008E2CDF"/>
    <w:rsid w:val="008E685E"/>
    <w:rsid w:val="008F4F5A"/>
    <w:rsid w:val="00925A20"/>
    <w:rsid w:val="00927D71"/>
    <w:rsid w:val="009339F5"/>
    <w:rsid w:val="0093417E"/>
    <w:rsid w:val="00940946"/>
    <w:rsid w:val="00986504"/>
    <w:rsid w:val="009A0DB5"/>
    <w:rsid w:val="009B0C08"/>
    <w:rsid w:val="009C62F9"/>
    <w:rsid w:val="009C762D"/>
    <w:rsid w:val="009D6912"/>
    <w:rsid w:val="009D70B7"/>
    <w:rsid w:val="009E28A2"/>
    <w:rsid w:val="009E72E2"/>
    <w:rsid w:val="009E7F81"/>
    <w:rsid w:val="00A01E1A"/>
    <w:rsid w:val="00A2727B"/>
    <w:rsid w:val="00A5232F"/>
    <w:rsid w:val="00A64AE7"/>
    <w:rsid w:val="00AB11AD"/>
    <w:rsid w:val="00AD2A14"/>
    <w:rsid w:val="00AE26BC"/>
    <w:rsid w:val="00AE60BB"/>
    <w:rsid w:val="00AF7662"/>
    <w:rsid w:val="00B06D44"/>
    <w:rsid w:val="00B0744A"/>
    <w:rsid w:val="00B2283F"/>
    <w:rsid w:val="00B400FA"/>
    <w:rsid w:val="00B40E7F"/>
    <w:rsid w:val="00B42182"/>
    <w:rsid w:val="00B64D68"/>
    <w:rsid w:val="00B80544"/>
    <w:rsid w:val="00B80922"/>
    <w:rsid w:val="00B84C0C"/>
    <w:rsid w:val="00B878A3"/>
    <w:rsid w:val="00B91667"/>
    <w:rsid w:val="00BA25BD"/>
    <w:rsid w:val="00BC3967"/>
    <w:rsid w:val="00BC75DF"/>
    <w:rsid w:val="00BD46B3"/>
    <w:rsid w:val="00BD7E4C"/>
    <w:rsid w:val="00BE2AED"/>
    <w:rsid w:val="00BE2C7C"/>
    <w:rsid w:val="00BF07FB"/>
    <w:rsid w:val="00BF27EA"/>
    <w:rsid w:val="00BF5C16"/>
    <w:rsid w:val="00C36AB4"/>
    <w:rsid w:val="00C47258"/>
    <w:rsid w:val="00C70A11"/>
    <w:rsid w:val="00C72A48"/>
    <w:rsid w:val="00C76195"/>
    <w:rsid w:val="00C96FF4"/>
    <w:rsid w:val="00CA66BC"/>
    <w:rsid w:val="00CC4A8E"/>
    <w:rsid w:val="00CD076D"/>
    <w:rsid w:val="00CD4C1E"/>
    <w:rsid w:val="00CF0149"/>
    <w:rsid w:val="00CF563E"/>
    <w:rsid w:val="00D026D2"/>
    <w:rsid w:val="00D13C0F"/>
    <w:rsid w:val="00D457F6"/>
    <w:rsid w:val="00D47ABA"/>
    <w:rsid w:val="00D523FD"/>
    <w:rsid w:val="00D72E37"/>
    <w:rsid w:val="00D73974"/>
    <w:rsid w:val="00D92CFE"/>
    <w:rsid w:val="00D95D32"/>
    <w:rsid w:val="00D97F1B"/>
    <w:rsid w:val="00DB7A42"/>
    <w:rsid w:val="00DE008D"/>
    <w:rsid w:val="00DE5800"/>
    <w:rsid w:val="00E03AE4"/>
    <w:rsid w:val="00E07BAA"/>
    <w:rsid w:val="00E26054"/>
    <w:rsid w:val="00E26ECD"/>
    <w:rsid w:val="00E27721"/>
    <w:rsid w:val="00E65FA4"/>
    <w:rsid w:val="00E67379"/>
    <w:rsid w:val="00E9142E"/>
    <w:rsid w:val="00EA282C"/>
    <w:rsid w:val="00EE1C98"/>
    <w:rsid w:val="00EE3811"/>
    <w:rsid w:val="00F0542E"/>
    <w:rsid w:val="00F06447"/>
    <w:rsid w:val="00F10937"/>
    <w:rsid w:val="00F32953"/>
    <w:rsid w:val="00F362C9"/>
    <w:rsid w:val="00F43F20"/>
    <w:rsid w:val="00F445BC"/>
    <w:rsid w:val="00F60C95"/>
    <w:rsid w:val="00F81AC9"/>
    <w:rsid w:val="00F87822"/>
    <w:rsid w:val="00F87BB0"/>
    <w:rsid w:val="00F92EEF"/>
    <w:rsid w:val="00FA1F5C"/>
    <w:rsid w:val="00FA6551"/>
    <w:rsid w:val="00FB6D98"/>
    <w:rsid w:val="00FD051E"/>
    <w:rsid w:val="00FD1D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173E66"/>
    <w:pPr>
      <w:keepNext/>
      <w:jc w:val="right"/>
      <w:outlineLvl w:val="0"/>
    </w:pPr>
    <w:rPr>
      <w:b/>
      <w:szCs w:val="20"/>
    </w:rPr>
  </w:style>
  <w:style w:styleId="Naslov2" w:type="paragraph">
    <w:name w:val="heading 2"/>
    <w:basedOn w:val="Normal"/>
    <w:next w:val="Normal"/>
    <w:link w:val="Naslov2Char"/>
    <w:qFormat/>
    <w:rsid w:val="00173E66"/>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90453"/>
    <w:pPr>
      <w:tabs>
        <w:tab w:pos="4536" w:val="center"/>
        <w:tab w:pos="9072" w:val="right"/>
      </w:tabs>
    </w:pPr>
  </w:style>
  <w:style w:styleId="Brojstranice" w:type="character">
    <w:name w:val="page number"/>
    <w:basedOn w:val="Zadanifontodlomka"/>
    <w:rsid w:val="00490453"/>
  </w:style>
  <w:style w:styleId="Podnoje" w:type="paragraph">
    <w:name w:val="footer"/>
    <w:basedOn w:val="Normal"/>
    <w:rsid w:val="00490453"/>
    <w:pPr>
      <w:tabs>
        <w:tab w:pos="4536" w:val="center"/>
        <w:tab w:pos="9072" w:val="right"/>
      </w:tabs>
    </w:pPr>
  </w:style>
  <w:style w:styleId="Tijeloteksta" w:type="paragraph">
    <w:name w:val="Body Text"/>
    <w:basedOn w:val="Normal"/>
    <w:link w:val="TijelotekstaChar"/>
    <w:rsid w:val="00173E66"/>
    <w:pPr>
      <w:jc w:val="both"/>
    </w:pPr>
    <w:rPr>
      <w:szCs w:val="20"/>
    </w:rPr>
  </w:style>
  <w:style w:styleId="Podnaslov" w:type="paragraph">
    <w:name w:val="Subtitle"/>
    <w:basedOn w:val="Normal"/>
    <w:qFormat/>
    <w:rsid w:val="00780461"/>
    <w:pPr>
      <w:jc w:val="both"/>
    </w:pPr>
    <w:rPr>
      <w:rFonts w:hAnsi="Tahoma" w:ascii="Tahoma"/>
      <w:b/>
      <w:color w:val="0000FF"/>
      <w:szCs w:val="20"/>
    </w:rPr>
  </w:style>
  <w:style w:styleId="Tekstbalonia" w:type="paragraph">
    <w:name w:val="Balloon Text"/>
    <w:basedOn w:val="Normal"/>
    <w:semiHidden/>
    <w:rsid w:val="00D95D32"/>
    <w:rPr>
      <w:rFonts w:cs="Tahoma" w:hAnsi="Tahoma" w:ascii="Tahoma"/>
      <w:sz w:val="16"/>
      <w:szCs w:val="16"/>
    </w:rPr>
  </w:style>
  <w:style w:customStyle="true" w:styleId="Naslov2Char" w:type="character">
    <w:name w:val="Naslov 2 Char"/>
    <w:basedOn w:val="Zadanifontodlomka"/>
    <w:link w:val="Naslov2"/>
    <w:rsid w:val="00EE3811"/>
    <w:rPr>
      <w:b/>
      <w:sz w:val="24"/>
    </w:rPr>
  </w:style>
  <w:style w:styleId="Odlomakpopisa" w:type="paragraph">
    <w:name w:val="List Paragraph"/>
    <w:basedOn w:val="Normal"/>
    <w:uiPriority w:val="34"/>
    <w:qFormat/>
    <w:rsid w:val="00B84C0C"/>
    <w:pPr>
      <w:ind w:left="720"/>
      <w:contextualSpacing/>
    </w:pPr>
  </w:style>
  <w:style w:customStyle="true" w:styleId="TijelotekstaChar" w:type="character">
    <w:name w:val="Tijelo teksta Char"/>
    <w:basedOn w:val="Zadanifontodlomka"/>
    <w:link w:val="Tijeloteksta"/>
    <w:rsid w:val="00CD4C1E"/>
    <w:rPr>
      <w:sz w:val="24"/>
    </w:rPr>
  </w:style>
  <w:style w:styleId="Tekstrezerviranogmjesta" w:type="character">
    <w:name w:val="Placeholder Text"/>
    <w:basedOn w:val="Zadanifontodlomka"/>
    <w:uiPriority w:val="99"/>
    <w:semiHidden/>
    <w:rsid w:val="00115958"/>
    <w:rPr>
      <w:color w:val="808080"/>
      <w:bdr w:space="0" w:sz="0" w:color="auto" w:val="none"/>
      <w:shd w:fill="auto" w:color="auto" w:val="clear"/>
    </w:rPr>
  </w:style>
  <w:style w:customStyle="true" w:styleId="eSPISCCParagraphDefaultFont" w:type="character">
    <w:name w:val="eSPIS_CC_Paragraph Default Font"/>
    <w:basedOn w:val="Zadanifontodlomka"/>
    <w:rsid w:val="0011595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15958"/>
    <w:rPr>
      <w:b/>
      <w:bdr w:space="0" w:sz="0" w:color="auto" w:val="none"/>
      <w:shd w:fill="FFFFCC" w:color="auto" w:val="clear"/>
      <w:lang w:val="hr-HR"/>
    </w:rPr>
  </w:style>
  <w:style w:customStyle="true" w:styleId="PozadinaSvijetloCrvena" w:type="character">
    <w:name w:val="Pozadina_SvijetloCrvena"/>
    <w:basedOn w:val="eSPISCCParagraphDefaultFont"/>
    <w:rsid w:val="0011595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595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173E66"/>
    <w:pPr>
      <w:keepNext/>
      <w:jc w:val="right"/>
      <w:outlineLvl w:val="0"/>
    </w:pPr>
    <w:rPr>
      <w:b/>
      <w:szCs w:val="20"/>
    </w:rPr>
  </w:style>
  <w:style w:styleId="Naslov2" w:type="paragraph">
    <w:name w:val="heading 2"/>
    <w:basedOn w:val="Normal"/>
    <w:next w:val="Normal"/>
    <w:link w:val="Naslov2Char"/>
    <w:qFormat/>
    <w:rsid w:val="00173E66"/>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90453"/>
    <w:pPr>
      <w:tabs>
        <w:tab w:pos="4536" w:val="center"/>
        <w:tab w:pos="9072" w:val="right"/>
      </w:tabs>
    </w:pPr>
  </w:style>
  <w:style w:styleId="Brojstranice" w:type="character">
    <w:name w:val="page number"/>
    <w:basedOn w:val="Zadanifontodlomka"/>
    <w:rsid w:val="00490453"/>
  </w:style>
  <w:style w:styleId="Podnoje" w:type="paragraph">
    <w:name w:val="footer"/>
    <w:basedOn w:val="Normal"/>
    <w:rsid w:val="00490453"/>
    <w:pPr>
      <w:tabs>
        <w:tab w:pos="4536" w:val="center"/>
        <w:tab w:pos="9072" w:val="right"/>
      </w:tabs>
    </w:pPr>
  </w:style>
  <w:style w:styleId="Tijeloteksta" w:type="paragraph">
    <w:name w:val="Body Text"/>
    <w:basedOn w:val="Normal"/>
    <w:link w:val="TijelotekstaChar"/>
    <w:rsid w:val="00173E66"/>
    <w:pPr>
      <w:jc w:val="both"/>
    </w:pPr>
    <w:rPr>
      <w:szCs w:val="20"/>
    </w:rPr>
  </w:style>
  <w:style w:styleId="Podnaslov" w:type="paragraph">
    <w:name w:val="Subtitle"/>
    <w:basedOn w:val="Normal"/>
    <w:qFormat/>
    <w:rsid w:val="00780461"/>
    <w:pPr>
      <w:jc w:val="both"/>
    </w:pPr>
    <w:rPr>
      <w:rFonts w:ascii="Tahoma" w:hAnsi="Tahoma"/>
      <w:b/>
      <w:color w:val="0000FF"/>
      <w:szCs w:val="20"/>
    </w:rPr>
  </w:style>
  <w:style w:styleId="Tekstbalonia" w:type="paragraph">
    <w:name w:val="Balloon Text"/>
    <w:basedOn w:val="Normal"/>
    <w:semiHidden/>
    <w:rsid w:val="00D95D32"/>
    <w:rPr>
      <w:rFonts w:ascii="Tahoma" w:cs="Tahoma" w:hAnsi="Tahoma"/>
      <w:sz w:val="16"/>
      <w:szCs w:val="16"/>
    </w:rPr>
  </w:style>
  <w:style w:customStyle="1" w:styleId="Naslov2Char" w:type="character">
    <w:name w:val="Naslov 2 Char"/>
    <w:basedOn w:val="Zadanifontodlomka"/>
    <w:link w:val="Naslov2"/>
    <w:rsid w:val="00EE3811"/>
    <w:rPr>
      <w:b/>
      <w:sz w:val="24"/>
    </w:rPr>
  </w:style>
  <w:style w:styleId="Odlomakpopisa" w:type="paragraph">
    <w:name w:val="List Paragraph"/>
    <w:basedOn w:val="Normal"/>
    <w:uiPriority w:val="34"/>
    <w:qFormat/>
    <w:rsid w:val="00B84C0C"/>
    <w:pPr>
      <w:ind w:left="720"/>
      <w:contextualSpacing/>
    </w:pPr>
  </w:style>
  <w:style w:customStyle="1" w:styleId="TijelotekstaChar" w:type="character">
    <w:name w:val="Tijelo teksta Char"/>
    <w:basedOn w:val="Zadanifontodlomka"/>
    <w:link w:val="Tijeloteksta"/>
    <w:rsid w:val="00CD4C1E"/>
    <w:rPr>
      <w:sz w:val="24"/>
    </w:rPr>
  </w:style>
  <w:style w:styleId="Tekstrezerviranogmjesta" w:type="character">
    <w:name w:val="Placeholder Text"/>
    <w:basedOn w:val="Zadanifontodlomka"/>
    <w:uiPriority w:val="99"/>
    <w:semiHidden/>
    <w:rsid w:val="00115958"/>
    <w:rPr>
      <w:color w:val="808080"/>
      <w:bdr w:color="auto" w:space="0" w:sz="0" w:val="none"/>
      <w:shd w:color="auto" w:fill="auto" w:val="clear"/>
    </w:rPr>
  </w:style>
  <w:style w:customStyle="1" w:styleId="eSPISCCParagraphDefaultFont" w:type="character">
    <w:name w:val="eSPIS_CC_Paragraph Default Font"/>
    <w:basedOn w:val="Zadanifontodlomka"/>
    <w:rsid w:val="0011595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15958"/>
    <w:rPr>
      <w:b/>
      <w:bdr w:color="auto" w:space="0" w:sz="0" w:val="none"/>
      <w:shd w:color="auto" w:fill="FFFFCC" w:val="clear"/>
      <w:lang w:val="hr-HR"/>
    </w:rPr>
  </w:style>
  <w:style w:customStyle="1" w:styleId="PozadinaSvijetloCrvena" w:type="character">
    <w:name w:val="Pozadina_SvijetloCrvena"/>
    <w:basedOn w:val="eSPISCCParagraphDefaultFont"/>
    <w:rsid w:val="0011595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1595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31048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2014.</izvorni_sadrzaj>
    <derivirana_varijabla naziv="DomainObject.Predmet.DatumOsnivanja_1">30. travnja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16. prosinca 2014.</izvorni_sadrzaj>
    <derivirana_varijabla naziv="DomainObject.Predmet.DatumRjesavanja_1">16. prosinca 2014.</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Ukupni iznos obveza dužnika: 219.666.695,00 kn
Broj zaposlenih: 66</izvorni_sadrzaj>
    <derivirana_varijabla naziv="DomainObject.Predmet.Opis_1">Ukupni iznos obveza dužnika: 219.666.695,00 kn
Broj zaposlenih: 66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Stpn-48/2014</izvorni_sadrzaj>
    <derivirana_varijabla naziv="DomainObject.Predmet.OznakaBroj_1">Stpn-48/2014</derivirana_varijabla>
  </DomainObject.Predmet.OznakaBroj>
  <DomainObject.Predmet.OznakaBrojOptuznogAkta>
    <izvorni_sadrzaj/>
    <derivirana_varijabla naziv="DomainObject.Predmet.OznakaBrojOptuznogAkta_1"/>
  </DomainObject.Predmet.OznakaBrojOptuznogAkta>
  <DomainObject.Predmet.PredmetRijesio.Ime>
    <izvorni_sadrzaj>Diana</izvorni_sadrzaj>
    <derivirana_varijabla naziv="DomainObject.Predmet.PredmetRijesio.Ime_1">Diana</derivirana_varijabla>
  </DomainObject.Predmet.PredmetRijesio.Ime>
  <DomainObject.Predmet.PredmetRijesio.Oib>
    <izvorni_sadrzaj>01208405406</izvorni_sadrzaj>
    <derivirana_varijabla naziv="DomainObject.Predmet.PredmetRijesio.Oib_1">01208405406</derivirana_varijabla>
  </DomainObject.Predmet.PredmetRijesio.Oib>
  <DomainObject.Predmet.PredmetRijesio.Prezime>
    <izvorni_sadrzaj>Butigan Granić</izvorni_sadrzaj>
    <derivirana_varijabla naziv="DomainObject.Predmet.PredmetRijesio.Prezime_1">Butigan Granić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Proizvodnja građevinskog materijala RAGUSA d.d.</izvorni_sadrzaj>
    <derivirana_varijabla naziv="DomainObject.Predmet.StrankaFormated_1">  Proizvodnja građevinskog materijala RAGUSA d.d.</derivirana_varijabla>
  </DomainObject.Predmet.StrankaFormated>
  <DomainObject.Predmet.StrankaFormatedOIB>
    <izvorni_sadrzaj>  Proizvodnja građevinskog materijala RAGUSA d.d., OIB 68907889567</izvorni_sadrzaj>
    <derivirana_varijabla naziv="DomainObject.Predmet.StrankaFormatedOIB_1">  Proizvodnja građevinskog materijala RAGUSA d.d., OIB 68907889567</derivirana_varijabla>
  </DomainObject.Predmet.StrankaFormatedOIB>
  <DomainObject.Predmet.StrankaFormatedWithAdress>
    <izvorni_sadrzaj> Proizvodnja građevinskog materijala RAGUSA d.d., Vukovarska 17, Dubrovnik</izvorni_sadrzaj>
    <derivirana_varijabla naziv="DomainObject.Predmet.StrankaFormatedWithAdress_1"> Proizvodnja građevinskog materijala RAGUSA d.d., Vukovarska 17, Dubrovnik</derivirana_varijabla>
  </DomainObject.Predmet.StrankaFormatedWithAdress>
  <DomainObject.Predmet.StrankaFormatedWithAdressOIB>
    <izvorni_sadrzaj> Proizvodnja građevinskog materijala RAGUSA d.d., OIB 68907889567, Vukovarska 17, Dubrovnik</izvorni_sadrzaj>
    <derivirana_varijabla naziv="DomainObject.Predmet.StrankaFormatedWithAdressOIB_1"> Proizvodnja građevinskog materijala RAGUSA d.d., OIB 68907889567, Vukovarska 17, Dubrovnik</derivirana_varijabla>
  </DomainObject.Predmet.StrankaFormatedWithAdressOIB>
  <DomainObject.Predmet.StrankaWithAdress>
    <izvorni_sadrzaj>Proizvodnja građevinskog materijala RAGUSA d.d. Vukovarska 17,Dubrovnik</izvorni_sadrzaj>
    <derivirana_varijabla naziv="DomainObject.Predmet.StrankaWithAdress_1">Proizvodnja građevinskog materijala RAGUSA d.d. Vukovarska 17,Dubrovnik</derivirana_varijabla>
  </DomainObject.Predmet.StrankaWithAdress>
  <DomainObject.Predmet.StrankaWithAdressOIB>
    <izvorni_sadrzaj>Proizvodnja građevinskog materijala RAGUSA d.d., OIB 68907889567, Vukovarska 17,Dubrovnik</izvorni_sadrzaj>
    <derivirana_varijabla naziv="DomainObject.Predmet.StrankaWithAdressOIB_1">Proizvodnja građevinskog materijala RAGUSA d.d., OIB 68907889567, Vukovarska 17,Dubrovnik</derivirana_varijabla>
  </DomainObject.Predmet.StrankaWithAdressOIB>
  <DomainObject.Predmet.StrankaNazivFormated>
    <izvorni_sadrzaj>Proizvodnja građevinskog materijala RAGUSA d.d.</izvorni_sadrzaj>
    <derivirana_varijabla naziv="DomainObject.Predmet.StrankaNazivFormated_1">Proizvodnja građevinskog materijala RAGUSA d.d.</derivirana_varijabla>
  </DomainObject.Predmet.StrankaNazivFormated>
  <DomainObject.Predmet.StrankaNazivFormatedOIB>
    <izvorni_sadrzaj>Proizvodnja građevinskog materijala RAGUSA d.d., OIB 68907889567</izvorni_sadrzaj>
    <derivirana_varijabla naziv="DomainObject.Predmet.StrankaNazivFormatedOIB_1">Proizvodnja građevinskog materijala RAGUSA d.d., OIB 68907889567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Proizvodnja građevinskog materijala RAGUSA d.d.</item>
    </izvorni_sadrzaj>
    <derivirana_varijabla naziv="DomainObject.Predmet.StrankaListFormated_1">
      <item>Proizvodnja građevinskog materijala RAGUSA d.d.</item>
    </derivirana_varijabla>
  </DomainObject.Predmet.StrankaListFormated>
  <DomainObject.Predmet.StrankaListFormatedOIB>
    <izvorni_sadrzaj>
      <item>Proizvodnja građevinskog materijala RAGUSA d.d., OIB 68907889567</item>
    </izvorni_sadrzaj>
    <derivirana_varijabla naziv="DomainObject.Predmet.StrankaListFormatedOIB_1">
      <item>Proizvodnja građevinskog materijala RAGUSA d.d., OIB 68907889567</item>
    </derivirana_varijabla>
  </DomainObject.Predmet.StrankaListFormatedOIB>
  <DomainObject.Predmet.StrankaListFormatedWithAdress>
    <izvorni_sadrzaj>
      <item>Proizvodnja građevinskog materijala RAGUSA d.d., Vukovarska 17, Dubrovnik</item>
    </izvorni_sadrzaj>
    <derivirana_varijabla naziv="DomainObject.Predmet.StrankaListFormatedWithAdress_1">
      <item>Proizvodnja građevinskog materijala RAGUSA d.d., Vukovarska 17, Dubrovnik</item>
    </derivirana_varijabla>
  </DomainObject.Predmet.StrankaListFormatedWithAdress>
  <DomainObject.Predmet.StrankaListFormatedWithAdressOIB>
    <izvorni_sadrzaj>
      <item>Proizvodnja građevinskog materijala RAGUSA d.d., OIB 68907889567, Vukovarska 17, Dubrovnik</item>
    </izvorni_sadrzaj>
    <derivirana_varijabla naziv="DomainObject.Predmet.StrankaListFormatedWithAdressOIB_1">
      <item>Proizvodnja građevinskog materijala RAGUSA d.d., OIB 68907889567, Vukovarska 17, Dubrovnik</item>
    </derivirana_varijabla>
  </DomainObject.Predmet.StrankaListFormatedWithAdressOIB>
  <DomainObject.Predmet.StrankaListNazivFormated>
    <izvorni_sadrzaj>
      <item>Proizvodnja građevinskog materijala RAGUSA d.d.</item>
    </izvorni_sadrzaj>
    <derivirana_varijabla naziv="DomainObject.Predmet.StrankaListNazivFormated_1">
      <item>Proizvodnja građevinskog materijala RAGUSA d.d.</item>
    </derivirana_varijabla>
  </DomainObject.Predmet.StrankaListNazivFormated>
  <DomainObject.Predmet.StrankaListNazivFormatedOIB>
    <izvorni_sadrzaj>
      <item>Proizvodnja građevinskog materijala RAGUSA d.d., OIB 68907889567</item>
    </izvorni_sadrzaj>
    <derivirana_varijabla naziv="DomainObject.Predmet.StrankaListNazivFormatedOIB_1">
      <item>Proizvodnja građevinskog materijala RAGUSA d.d., OIB 68907889567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CRLENI društvo s ograničenom odgovornošću za trgovinu, ugostiteljstvo, sanaciju dimnjaka i dimnjačarske usluge</item>
      <item>ČISTOĆA d.o.o. za komunalnu djelatnost, održavanje čistoće i odlaganje komunalnog otpada</item>
      <item>D.A.D. PROJEKT za elektroinstalacije društvo s ograničenom odgovornošću</item>
      <item>EL - BET društvo s ograničenom odgovornošću za trgovinu i usluge</item>
      <item>DUBAC PROMET d.o.o. za promet, graditeljstvo i proizvodnju</item>
      <item>DUBROVAČKI AUTOCENTAR d.o.o. za trgovinu i usluge</item>
      <item>DUBROVAČKI TRANSPORTNI SUSTAV d.o.o. za transportne usluge</item>
      <item>DUBROVNIK HERMES d.o.o. za trgovinu, turizam i ugostiteljstvo</item>
      <item>DVD SLANO</item>
      <item>EL PRESIDENTE CO, d.o.o. za trgovinu, turizam, ugostiteljstvo i posredovanje</item>
      <item>ELEKTROLUX GRAĐENJE d.o.o. za građenje, trgovinu i usluge</item>
      <item>ELLABO - I.N.D. d.o.o. za trgovinu i usluge</item>
      <item>HP - Hrvatska pošta d.d.</item>
      <item>OPĆINA DUBROVAČKO PRIMORJE</item>
      <item>ALLIANZ ZAGREB dioničko društvo za osiguranje</item>
      <item>CROATIA osiguranje d.d.</item>
      <item>ERSTE&amp;STEIERMÄRKISCHE BANKA dioničko društvo</item>
      <item>HYPO ALPE-ADRIA-NEKRETNINE d.o.o. za usluge</item>
      <item>HYPO-LEASING KROATIEN, društvo za financiranje, d.o.o.</item>
      <item>HYPO - LEASING STEIERMARK društvo s ograničenom odgovornošću za usluge</item>
      <item>JADRANSKO OSIGURANJE dioničko društvo</item>
      <item>PRIVREDNA BANKA ZAGREB - DIONIČKO DRUŠTVO</item>
      <item>Raiffeisen consulting društvo s ograničenom odgovornošću za poslovno savjetovanje</item>
      <item>SOCIETE GENERALE-SPLITSKA BANKA dioničko društvo</item>
      <item>VB LEASING d.o.o. za leasing</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item>
      <item>HEP-Operator distribucijskog sustava d.o.o. za distribuciju i opskrbu električne energije</item>
      <item>HRVATSKE ŠUME društvo s ograničenom odgovornošću</item>
      <item>Hrvatska radiotelevizija</item>
      <item>Porezna uprava</item>
      <item>SREDIŠNJE KLIRINŠKO DEPOZITARNO DRUŠTVO, dioničko društvo</item>
      <item>Općina Župa Dubrovačka</item>
      <item>Sberbank d.d.</item>
      <item>HYPO ALPE-ADRIA-BANK dioničko društvo</item>
      <item>ASTRA-DUBRAVKA d.d. za proizvodnju trgovinu i usluge</item>
      <item>Ivan Kralj</item>
      <item>Javna vatrogasna postrojba DUBROVAČKI VATROGASCI</item>
      <item>Financijska agencija</item>
      <item>Grad Dubrovnik</item>
      <item>HEP - Opskrba d.o.o. za opskrbu potrošača električnom, toplinskom energijom i plinom</item>
      <item>Hrvatske vode, pravna osoba za upravljanje vodama</item>
      <item>Turistička zajednica, Dubrovnik</item>
      <item>ALMEL DUBROVNIK d.o.o. za pružanje tehničke zaštite, nekretnine i usluge</item>
      <item>Andrija Ivušić</item>
      <item>ANKORA d.o.o. za trgovinu, turizam i ugostiteljstvo</item>
      <item>ARĐENT društvo s ograničenom odgovornošću za građevinarstvo, trgovinu, usluge i uvoz-izvoz</item>
      <item>AUTO HRVATSKA DIJELOVI d.o.o. za trgovinu i usluge</item>
      <item>Ilko Bender</item>
      <item>BETON REZ d.o.o. za građenje, trgovinu i usluge</item>
      <item>BIROS PLUS, d.o.o. za trgovinu i usluge</item>
      <item>Business.hr društvo s ograničenom odgovornošću za medijske komunikacije</item>
      <item>CSS društvo s ograničenom odgovornošću za kontrolu kakvoće materijala</item>
      <item>CEMEX Hrvatska dioničko društvo za proizvodnju i prodaju cementa i drugih građevinskih materijala</item>
      <item>Centar za obrazovanje NARONA</item>
      <item>CENTAR ZA VOZILA HRVATSKE, dioničko društvo</item>
      <item>CERJE d.o.o. za građenje, trgovinu i usluge</item>
      <item>PORR Hrvatska d.o.o. za graditeljstvo</item>
      <item>Porobija i Porobija, odvjetničko društvo</item>
      <item>EMDE PUBLIKACIJE društvo s ograničenom odgovornošću za usluge</item>
      <item>ERSTE CARD CLUB društvo s ograničenom odgovornošću za financijsko posredovanje i usluge</item>
      <item>ESCULAP-TEO d.o.o. za trgovinu i ugostiteljstvo</item>
      <item>EUROTIM d.o.o. za proizvodnju i trgovinu</item>
      <item>FAN - NAF d.o.o. za trgovinu, turizam, građenje i usluge - " u stečaju"</item>
      <item>FUCHS MAZIVA društvo s ograničenom odgovornošću za proizvodnju, trgovinu i usluge</item>
      <item>GEOTEHNIKA - KONSOLIDACIJA društvo s ograničenom odgovornošću za konsolidacijske radove</item>
      <item>PROMINS Gospodarsko interesno udruženje za proizvodnju, preradu i promet mineralnih sirovina u Hrvatskoj</item>
      <item>GRAD - CO., društvo za inženjering u graditeljstvu, d.o.o.</item>
      <item>GRAND HOTEL PARK d.o.o. za ugostiteljstvo i trgovinu</item>
      <item>GRGO PAVLOVIĆ, prijevoz robe</item>
      <item>HALO NET d.o.o. za telekomunikacije</item>
      <item>HELIOS Vienna Insurance Group dioničko društvo za osiguranje</item>
      <item>HKIG - EDUCA d.o.o. za usluge, turistička agencija</item>
      <item>HOTEL PETKA društvo s ograničenom odgovornošću</item>
      <item>HRVATSKA UDRUGA POSLODAVACA</item>
      <item>Hrvatski Telekom d.d.</item>
      <item>HUP-ZAGREB dioničko društvo hotelijerstvo, ugostiteljstvo i turizam</item>
      <item>IGRIS d.o.o. za građenje, projektiranje, trgovinu i usluge</item>
      <item>ILIJA PENDO, ured ovlaštenog inž. heodezije</item>
      <item>IN TIME d.o.o. za prijevozničke usluge</item>
      <item>INA-INDUSTRIJA NAFTE, d.d.</item>
      <item>INSTITUT IGH, dioničko društvo za istraživanje i razvoj u graditeljstvu</item>
      <item>INŽENJERSKI BIRO dioničko društvo za poslovne i računalne usluge</item>
      <item>IVAN KRALJ</item>
      <item>ITI COMPUTERS, društvo s ograničenom odgovornošću za trgovinu, usluge, računalne i srodne aktivnosti</item>
      <item>IVO ĐANOVIĆ</item>
      <item>JAMATVA, društvo s ograničenom odgovornošću za trgovinu</item>
      <item>Javni bilježnik NIKŠA VIĐEN</item>
      <item>JELKA ZADJELOVIĆ</item>
      <item>JOVIĆ DAMIR</item>
      <item>KALISTA GASTRO d.o.o. za trgovinu i ugostiteljstvo</item>
      <item>BALDO DENDER  vl.Kamen</item>
      <item>KAMENGRAD d.o.o.</item>
      <item>KATE RAJČEVIĆ</item>
      <item>KLAKAR d.o.o. za trgovinu i turizam</item>
      <item>KLARISA d.o.o. za ugostiteljstvo, turizam i usluge</item>
      <item>KOMJATE za trgovinu i usluge društvo s ograničenom odgovornošću</item>
      <item>KONAVOSKI DVORI d.o.o. za trgovinu, ugostiteljstvo i usluge - putnička agencija</item>
      <item>KONEL INFRASTRUKTURA d.o.o. za građevinarstvo i trgovinu</item>
      <item>DIJANA RADULOVIĆ Vl. KONOBA DUBROVNIK</item>
      <item>ELEONORA KRALJ HEZONJA</item>
      <item>JADRANKA KRISTIĆ</item>
      <item>KRTICA izvođenje zemljanih radova</item>
      <item>LAGER BAŠIĆ, d.o.o. za proizvodnju, trgovinu i usluge</item>
      <item>LAGER d.o.o. za proizvodnju, trgovinu i usluge</item>
      <item>LIBERTINA d.o.o. za trgovinu, ugostiteljstvo i turizam - "u stečaju"</item>
      <item>M &amp; CO. DUBROVNIK d.o.o. za trgovinu, turizam, građevinarstvo i uvoz-izvoz</item>
      <item>M.A.C.K. d.o.o. agencija za turizam i trgovinu</item>
      <item>MAGNET-DUBROVNIK, d.o.o. za usluge</item>
      <item>MANGAN, društvo s ograničenom odgovornošću za trgovinu i usluge</item>
      <item>MARINKOLOR d.o.o. za trgovinu, turizam i proizvodnju</item>
      <item>MARINUS, d.o.o. za trgovinu i usluge</item>
      <item>MASSIMO, d.o.o. za turizam, ugostiteljstvo, trgovinu i usluge</item>
      <item>IVICA MARTIĆ</item>
      <item>MEDIUS društvo s ograničenom odgovornošću za graditeljstvo</item>
      <item>MEGST d.o.o. za proizvodnju i trgovinu elektro i metalnom opremom i proizvodima iz plastičnih masa, te vanjsku trgovinu</item>
      <item>METALIND društvo s ograničenom odgovornošću za proizvodnju i usluge</item>
      <item>MIDIUM, d.o.o. za trgovinu i usluge</item>
      <item>PERO MILETIĆ</item>
      <item>LUKA MIHALJEVIĆ</item>
      <item>VESNA MIŠIĆ</item>
      <item>MONDO-TRADE društvo s ograničenom odgovornošću za trgovinu i usluge</item>
      <item>MONTALING, za trgovinu, uvoz-izvoz d.o.o.</item>
      <item>NAUTIČKI CENTAR MOKOŠICA d.o.o. za brodogradnju, trgovinu, proizvodnju i usluge</item>
      <item>NAVIS d.o.o. za trgovinu i usluge</item>
      <item>NI&amp;KO, d.o.o. za trgovinu, turizam, ugostiteljstvo i posredovanje</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item>
      <item>ORDINATIO EXPERTI društvo s ograničenom odgovornošću za poslovno savjetovanje</item>
      <item>OSTREA d.o.o. za ugostiteljstvo, trgovinu, usluge i ribarstvo</item>
      <item>OTIS DIZALA, društvo s ograničenom odgovornošću za proizvodnju, montažu, remont i održavanje dizala</item>
      <item>OT-OPTIMA TELEKOM d.d. za telekomunikacije</item>
      <item>OTP DUBROVNIK d.o.o. za trgovinu, turizam i ugostiteljstvo</item>
      <item>DIJANA ĆOSO vl. Patrea</item>
      <item>PBZ CARD društvo s ograničenom odgovornošću za poslovanje kreditnim karticama, putnička agecija</item>
      <item>VINKO PEJIĆ</item>
      <item>PERO ĐANOVIĆ</item>
      <item>PRIZMA - DUBROVNIK d.o.o. za trgovinu i usluge</item>
      <item>PROM, d.o.o. za zaštitu na radu i zaštitu od požara</item>
      <item>PROZORSKA TEHNIKA TOLO d.o.o. za proizvodnju i trgovinu</item>
      <item>RADAVA d.o.o.</item>
      <item>RATHMANN d.o.o. za proizvodnju i usluge</item>
      <item>RBB KRALJEVIĆ, rezanje, bušenje betona</item>
      <item>REFINAL d.o.o. za reviziju, računovodstvene i financijske analize</item>
      <item>RENESANSA d.o.o. za poslovanje nekretninama i usluge</item>
      <item>SANITAT DUBROVNIK d.o.o. za komunalne djelatnosti</item>
      <item>SERVIS "MEŠTAR HENDIĆ"</item>
      <item>SIGNALIZACIJA d.o.o. za poslovne usluge i održavanje prometnica</item>
      <item>SKANCE SERVIS</item>
      <item>SPECAUTOMATIKA BILUŠ I DR. K.D.</item>
      <item>STABILIS d.o.o. za graditeljstvo, turizam i usluge</item>
      <item>STS Metal d.d. za proizvodnju, trgovinu i projektiranje metalnih proizvoda - u stečaju</item>
      <item>ŠĆEPO ŠIJAKOVIĆ</item>
      <item>NENO ŠIMUNOVIĆ</item>
      <item>NIKŠA ŠIMUNOVIĆ</item>
      <item>ŠIPANKA d.o.o. za ugostiteljstvo i usluge</item>
      <item>ŠPICA SUSTAVI za automatsku identifikaciju, društvo s ograničenom odgovornošću</item>
      <item>NAĐA ŠPRLJE</item>
      <item>TARDI društvo s ograničenom odgovornošću za distribuciju sanitarne opreme</item>
      <item>Teknoxgroup Hrvatska d.o.o. za uvoz, trgovinu i održavanje industrijskih strojeva</item>
      <item>TELING, d.o.o. za proizvodnju, inženjering, konzalting, isporuku, montažu i servisiranje telekomunikacijske opreme</item>
      <item>Odvjetnica TEREZA ĐURATOVIĆ</item>
      <item>DAVOR TERZIĆ</item>
      <item>TF-RAMLJAK d.o.o.</item>
      <item>TIN-TRADE d.o.o. za trgovinu i turizam</item>
      <item>TITANEKS društvo s ograničenom odgovornošću za rudarske i građevinske radove</item>
      <item>TUBA FLEX društvo s ograničenom odgovornošću za proizvodnju, trgovinu i usluge</item>
      <item>Tvornica ugljenografitnih i elektrokontaktnih proizvoda TUP d.d.</item>
      <item>TÜV Croatia društvo s ograničenom odgovornošću za usluge</item>
      <item>UDRUGA POSLODAVACA U HOTELJERSTVU HRVATSKE</item>
      <item>UGOSTITELJSKI OBRT PARADISO</item>
      <item>UGOSTITELJSKI OBRT ANKORA</item>
      <item>MIJO PENDO, Ured ovlaštenog inženjera geodezije</item>
      <item>USKOKOVIĆ &amp; PARTNERI, javno trgovačko društvo za obavljanje odvjetničkih poslova</item>
      <item>VAGE društvo s ograničenom odgovornošću za proizvodnju i servis mjernih uređaja i opreme za mjerenje, vanjsku i unutarnju t</item>
      <item>VAL-INT d.o.o. za trgovinu, posredovanje i zastupanje stranih tvrtki</item>
      <item>VIGANJ COMMERCE, društvo s ograničenom odgovornošću za ugostiteljstvo, turizam i trgovinu</item>
      <item>VODOVOD DUBROVNIK d.o.o. za vodoopskrbu i komunalnu hidrotehniku</item>
      <item>NIKOLA VOJVODA</item>
      <item>PAVO VOJVODA</item>
      <item>WEBTEH d.o.o. za usluge informacijskog društva</item>
      <item>WEIP Savjetovanje društvo s ograničenom odgovornošću za poslovno savjetovanje</item>
      <item>ANA BAČIĆ vl. Internet usluge X MEDIA</item>
      <item>ZAGREBINSPEKT d.o.o. za kontrolu i inženjering</item>
      <item>DROMEDAR, obrt za inter. portale</item>
      <item>CONELL 2 d.o.o. za proizvodnju, trgovinu i turizam - "u stečaju"</item>
    </izvorni_sadrzaj>
    <derivirana_varijabla naziv="DomainObject.Predmet.OstaliListFormated_1">
      <item>CRLENI društvo s ograničenom odgovornošću za trgovinu, ugostiteljstvo, sanaciju dimnjaka i dimnjačarske usluge</item>
      <item>ČISTOĆA d.o.o. za komunalnu djelatnost, održavanje čistoće i odlaganje komunalnog otpada</item>
      <item>D.A.D. PROJEKT za elektroinstalacije društvo s ograničenom odgovornošću</item>
      <item>EL - BET društvo s ograničenom odgovornošću za trgovinu i usluge</item>
      <item>DUBAC PROMET d.o.o. za promet, graditeljstvo i proizvodnju</item>
      <item>DUBROVAČKI AUTOCENTAR d.o.o. za trgovinu i usluge</item>
      <item>DUBROVAČKI TRANSPORTNI SUSTAV d.o.o. za transportne usluge</item>
      <item>DUBROVNIK HERMES d.o.o. za trgovinu, turizam i ugostiteljstvo</item>
      <item>DVD SLANO</item>
      <item>EL PRESIDENTE CO, d.o.o. za trgovinu, turizam, ugostiteljstvo i posredovanje</item>
      <item>ELEKTROLUX GRAĐENJE d.o.o. za građenje, trgovinu i usluge</item>
      <item>ELLABO - I.N.D. d.o.o. za trgovinu i usluge</item>
      <item>HP - Hrvatska pošta d.d.</item>
      <item>OPĆINA DUBROVAČKO PRIMORJE</item>
      <item>ALLIANZ ZAGREB dioničko društvo za osiguranje</item>
      <item>CROATIA osiguranje d.d.</item>
      <item>ERSTE&amp;STEIERMÄRKISCHE BANKA dioničko društvo</item>
      <item>HYPO ALPE-ADRIA-NEKRETNINE d.o.o. za usluge</item>
      <item>HYPO-LEASING KROATIEN, društvo za financiranje, d.o.o.</item>
      <item>HYPO - LEASING STEIERMARK društvo s ograničenom odgovornošću za usluge</item>
      <item>JADRANSKO OSIGURANJE dioničko društvo</item>
      <item>PRIVREDNA BANKA ZAGREB - DIONIČKO DRUŠTVO</item>
      <item>Raiffeisen consulting društvo s ograničenom odgovornošću za poslovno savjetovanje</item>
      <item>SOCIETE GENERALE-SPLITSKA BANKA dioničko društvo</item>
      <item>VB LEASING d.o.o. za leasing</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item>
      <item>HEP-Operator distribucijskog sustava d.o.o. za distribuciju i opskrbu električne energije</item>
      <item>HRVATSKE ŠUME društvo s ograničenom odgovornošću</item>
      <item>Hrvatska radiotelevizija</item>
      <item>Porezna uprava</item>
      <item>SREDIŠNJE KLIRINŠKO DEPOZITARNO DRUŠTVO, dioničko društvo</item>
      <item>Općina Župa Dubrovačka</item>
      <item>Sberbank d.d.</item>
      <item>HYPO ALPE-ADRIA-BANK dioničko društvo</item>
      <item>ASTRA-DUBRAVKA d.d. za proizvodnju trgovinu i usluge</item>
      <item>Ivan Kralj</item>
      <item>Javna vatrogasna postrojba DUBROVAČKI VATROGASCI</item>
      <item>Financijska agencija</item>
      <item>Grad Dubrovnik</item>
      <item>HEP - Opskrba d.o.o. za opskrbu potrošača električnom, toplinskom energijom i plinom</item>
      <item>Hrvatske vode, pravna osoba za upravljanje vodama</item>
      <item>Turistička zajednica, Dubrovnik</item>
      <item>ALMEL DUBROVNIK d.o.o. za pružanje tehničke zaštite, nekretnine i usluge</item>
      <item>Andrija Ivušić</item>
      <item>ANKORA d.o.o. za trgovinu, turizam i ugostiteljstvo</item>
      <item>ARĐENT društvo s ograničenom odgovornošću za građevinarstvo, trgovinu, usluge i uvoz-izvoz</item>
      <item>AUTO HRVATSKA DIJELOVI d.o.o. za trgovinu i usluge</item>
      <item>Ilko Bender</item>
      <item>BETON REZ d.o.o. za građenje, trgovinu i usluge</item>
      <item>BIROS PLUS, d.o.o. za trgovinu i usluge</item>
      <item>Business.hr društvo s ograničenom odgovornošću za medijske komunikacije</item>
      <item>CSS društvo s ograničenom odgovornošću za kontrolu kakvoće materijala</item>
      <item>CEMEX Hrvatska dioničko društvo za proizvodnju i prodaju cementa i drugih građevinskih materijala</item>
      <item>Centar za obrazovanje NARONA</item>
      <item>CENTAR ZA VOZILA HRVATSKE, dioničko društvo</item>
      <item>CERJE d.o.o. za građenje, trgovinu i usluge</item>
      <item>PORR Hrvatska d.o.o. za graditeljstvo</item>
      <item>Porobija i Porobija, odvjetničko društvo</item>
      <item>EMDE PUBLIKACIJE društvo s ograničenom odgovornošću za usluge</item>
      <item>ERSTE CARD CLUB društvo s ograničenom odgovornošću za financijsko posredovanje i usluge</item>
      <item>ESCULAP-TEO d.o.o. za trgovinu i ugostiteljstvo</item>
      <item>EUROTIM d.o.o. za proizvodnju i trgovinu</item>
      <item>FAN - NAF d.o.o. za trgovinu, turizam, građenje i usluge - " u stečaju"</item>
      <item>FUCHS MAZIVA društvo s ograničenom odgovornošću za proizvodnju, trgovinu i usluge</item>
      <item>GEOTEHNIKA - KONSOLIDACIJA društvo s ograničenom odgovornošću za konsolidacijske radove</item>
      <item>PROMINS Gospodarsko interesno udruženje za proizvodnju, preradu i promet mineralnih sirovina u Hrvatskoj</item>
      <item>GRAD - CO., društvo za inženjering u graditeljstvu, d.o.o.</item>
      <item>GRAND HOTEL PARK d.o.o. za ugostiteljstvo i trgovinu</item>
      <item>GRGO PAVLOVIĆ, prijevoz robe</item>
      <item>HALO NET d.o.o. za telekomunikacije</item>
      <item>HELIOS Vienna Insurance Group dioničko društvo za osiguranje</item>
      <item>HKIG - EDUCA d.o.o. za usluge, turistička agencija</item>
      <item>HOTEL PETKA društvo s ograničenom odgovornošću</item>
      <item>HRVATSKA UDRUGA POSLODAVACA</item>
      <item>Hrvatski Telekom d.d.</item>
      <item>HUP-ZAGREB dioničko društvo hotelijerstvo, ugostiteljstvo i turizam</item>
      <item>IGRIS d.o.o. za građenje, projektiranje, trgovinu i usluge</item>
      <item>ILIJA PENDO, ured ovlaštenog inž. heodezije</item>
      <item>IN TIME d.o.o. za prijevozničke usluge</item>
      <item>INA-INDUSTRIJA NAFTE, d.d.</item>
      <item>INSTITUT IGH, dioničko društvo za istraživanje i razvoj u graditeljstvu</item>
      <item>INŽENJERSKI BIRO dioničko društvo za poslovne i računalne usluge</item>
      <item>IVAN KRALJ</item>
      <item>ITI COMPUTERS, društvo s ograničenom odgovornošću za trgovinu, usluge, računalne i srodne aktivnosti</item>
      <item>IVO ĐANOVIĆ</item>
      <item>JAMATVA, društvo s ograničenom odgovornošću za trgovinu</item>
      <item>Javni bilježnik NIKŠA VIĐEN</item>
      <item>JELKA ZADJELOVIĆ</item>
      <item>JOVIĆ DAMIR</item>
      <item>KALISTA GASTRO d.o.o. za trgovinu i ugostiteljstvo</item>
      <item>BALDO DENDER  vl.Kamen</item>
      <item>KAMENGRAD d.o.o.</item>
      <item>KATE RAJČEVIĆ</item>
      <item>KLAKAR d.o.o. za trgovinu i turizam</item>
      <item>KLARISA d.o.o. za ugostiteljstvo, turizam i usluge</item>
      <item>KOMJATE za trgovinu i usluge društvo s ograničenom odgovornošću</item>
      <item>KONAVOSKI DVORI d.o.o. za trgovinu, ugostiteljstvo i usluge - putnička agencija</item>
      <item>KONEL INFRASTRUKTURA d.o.o. za građevinarstvo i trgovinu</item>
      <item>DIJANA RADULOVIĆ Vl. KONOBA DUBROVNIK</item>
      <item>ELEONORA KRALJ HEZONJA</item>
      <item>JADRANKA KRISTIĆ</item>
      <item>KRTICA izvođenje zemljanih radova</item>
      <item>LAGER BAŠIĆ, d.o.o. za proizvodnju, trgovinu i usluge</item>
      <item>LAGER d.o.o. za proizvodnju, trgovinu i usluge</item>
      <item>LIBERTINA d.o.o. za trgovinu, ugostiteljstvo i turizam - "u stečaju"</item>
      <item>M &amp; CO. DUBROVNIK d.o.o. za trgovinu, turizam, građevinarstvo i uvoz-izvoz</item>
      <item>M.A.C.K. d.o.o. agencija za turizam i trgovinu</item>
      <item>MAGNET-DUBROVNIK, d.o.o. za usluge</item>
      <item>MANGAN, društvo s ograničenom odgovornošću za trgovinu i usluge</item>
      <item>MARINKOLOR d.o.o. za trgovinu, turizam i proizvodnju</item>
      <item>MARINUS, d.o.o. za trgovinu i usluge</item>
      <item>MASSIMO, d.o.o. za turizam, ugostiteljstvo, trgovinu i usluge</item>
      <item>IVICA MARTIĆ</item>
      <item>MEDIUS društvo s ograničenom odgovornošću za graditeljstvo</item>
      <item>MEGST d.o.o. za proizvodnju i trgovinu elektro i metalnom opremom i proizvodima iz plastičnih masa, te vanjsku trgovinu</item>
      <item>METALIND društvo s ograničenom odgovornošću za proizvodnju i usluge</item>
      <item>MIDIUM, d.o.o. za trgovinu i usluge</item>
      <item>PERO MILETIĆ</item>
      <item>LUKA MIHALJEVIĆ</item>
      <item>VESNA MIŠIĆ</item>
      <item>MONDO-TRADE društvo s ograničenom odgovornošću za trgovinu i usluge</item>
      <item>MONTALING, za trgovinu, uvoz-izvoz d.o.o.</item>
      <item>NAUTIČKI CENTAR MOKOŠICA d.o.o. za brodogradnju, trgovinu, proizvodnju i usluge</item>
      <item>NAVIS d.o.o. za trgovinu i usluge</item>
      <item>NI&amp;KO, d.o.o. za trgovinu, turizam, ugostiteljstvo i posredovanje</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item>
      <item>ORDINATIO EXPERTI društvo s ograničenom odgovornošću za poslovno savjetovanje</item>
      <item>OSTREA d.o.o. za ugostiteljstvo, trgovinu, usluge i ribarstvo</item>
      <item>OTIS DIZALA, društvo s ograničenom odgovornošću za proizvodnju, montažu, remont i održavanje dizala</item>
      <item>OT-OPTIMA TELEKOM d.d. za telekomunikacije</item>
      <item>OTP DUBROVNIK d.o.o. za trgovinu, turizam i ugostiteljstvo</item>
      <item>DIJANA ĆOSO vl. Patrea</item>
      <item>PBZ CARD društvo s ograničenom odgovornošću za poslovanje kreditnim karticama, putnička agecija</item>
      <item>VINKO PEJIĆ</item>
      <item>PERO ĐANOVIĆ</item>
      <item>PRIZMA - DUBROVNIK d.o.o. za trgovinu i usluge</item>
      <item>PROM, d.o.o. za zaštitu na radu i zaštitu od požara</item>
      <item>PROZORSKA TEHNIKA TOLO d.o.o. za proizvodnju i trgovinu</item>
      <item>RADAVA d.o.o.</item>
      <item>RATHMANN d.o.o. za proizvodnju i usluge</item>
      <item>RBB KRALJEVIĆ, rezanje, bušenje betona</item>
      <item>REFINAL d.o.o. za reviziju, računovodstvene i financijske analize</item>
      <item>RENESANSA d.o.o. za poslovanje nekretninama i usluge</item>
      <item>SANITAT DUBROVNIK d.o.o. za komunalne djelatnosti</item>
      <item>SERVIS "MEŠTAR HENDIĆ"</item>
      <item>SIGNALIZACIJA d.o.o. za poslovne usluge i održavanje prometnica</item>
      <item>SKANCE SERVIS</item>
      <item>SPECAUTOMATIKA BILUŠ I DR. K.D.</item>
      <item>STABILIS d.o.o. za graditeljstvo, turizam i usluge</item>
      <item>STS Metal d.d. za proizvodnju, trgovinu i projektiranje metalnih proizvoda - u stečaju</item>
      <item>ŠĆEPO ŠIJAKOVIĆ</item>
      <item>NENO ŠIMUNOVIĆ</item>
      <item>NIKŠA ŠIMUNOVIĆ</item>
      <item>ŠIPANKA d.o.o. za ugostiteljstvo i usluge</item>
      <item>ŠPICA SUSTAVI za automatsku identifikaciju, društvo s ograničenom odgovornošću</item>
      <item>NAĐA ŠPRLJE</item>
      <item>TARDI društvo s ograničenom odgovornošću za distribuciju sanitarne opreme</item>
      <item>Teknoxgroup Hrvatska d.o.o. za uvoz, trgovinu i održavanje industrijskih strojeva</item>
      <item>TELING, d.o.o. za proizvodnju, inženjering, konzalting, isporuku, montažu i servisiranje telekomunikacijske opreme</item>
      <item>Odvjetnica TEREZA ĐURATOVIĆ</item>
      <item>DAVOR TERZIĆ</item>
      <item>TF-RAMLJAK d.o.o.</item>
      <item>TIN-TRADE d.o.o. za trgovinu i turizam</item>
      <item>TITANEKS društvo s ograničenom odgovornošću za rudarske i građevinske radove</item>
      <item>TUBA FLEX društvo s ograničenom odgovornošću za proizvodnju, trgovinu i usluge</item>
      <item>Tvornica ugljenografitnih i elektrokontaktnih proizvoda TUP d.d.</item>
      <item>TÜV Croatia društvo s ograničenom odgovornošću za usluge</item>
      <item>UDRUGA POSLODAVACA U HOTELJERSTVU HRVATSKE</item>
      <item>UGOSTITELJSKI OBRT PARADISO</item>
      <item>UGOSTITELJSKI OBRT ANKORA</item>
      <item>MIJO PENDO, Ured ovlaštenog inženjera geodezije</item>
      <item>USKOKOVIĆ &amp; PARTNERI, javno trgovačko društvo za obavljanje odvjetničkih poslova</item>
      <item>VAGE društvo s ograničenom odgovornošću za proizvodnju i servis mjernih uređaja i opreme za mjerenje, vanjsku i unutarnju t</item>
      <item>VAL-INT d.o.o. za trgovinu, posredovanje i zastupanje stranih tvrtki</item>
      <item>VIGANJ COMMERCE, društvo s ograničenom odgovornošću za ugostiteljstvo, turizam i trgovinu</item>
      <item>VODOVOD DUBROVNIK d.o.o. za vodoopskrbu i komunalnu hidrotehniku</item>
      <item>NIKOLA VOJVODA</item>
      <item>PAVO VOJVODA</item>
      <item>WEBTEH d.o.o. za usluge informacijskog društva</item>
      <item>WEIP Savjetovanje društvo s ograničenom odgovornošću za poslovno savjetovanje</item>
      <item>ANA BAČIĆ vl. Internet usluge X MEDIA</item>
      <item>ZAGREBINSPEKT d.o.o. za kontrolu i inženjering</item>
      <item>DROMEDAR, obrt za inter. portale</item>
      <item>CONELL 2 d.o.o. za proizvodnju, trgovinu i turizam - "u stečaju"</item>
    </derivirana_varijabla>
  </DomainObject.Predmet.OstaliListFormated>
  <DomainObject.Predmet.OstaliListFormatedOIB>
    <izvorni_sadrzaj>
      <item>CRLENI društvo s ograničenom odgovornošću za trgovinu, ugostiteljstvo, sanaciju dimnjaka i dimnjačarske usluge, OIB 04689594138</item>
      <item>ČISTOĆA d.o.o. za komunalnu djelatnost, održavanje čistoće i odlaganje komunalnog otpada, OIB 16912997621</item>
      <item>D.A.D. PROJEKT za elektroinstalacije društvo s ograničenom odgovornošću, OIB 71233848976</item>
      <item>EL - BET društvo s ograničenom odgovornošću za trgovinu i usluge, OIB 75780782593</item>
      <item>DUBAC PROMET d.o.o. za promet, graditeljstvo i proizvodnju, OIB 02373377075</item>
      <item>DUBROVAČKI AUTOCENTAR d.o.o. za trgovinu i usluge, OIB 48449245898</item>
      <item>DUBROVAČKI TRANSPORTNI SUSTAV d.o.o. za transportne usluge, OIB 53699920059</item>
      <item>DUBROVNIK HERMES d.o.o. za trgovinu, turizam i ugostiteljstvo, OIB 41482771659</item>
      <item>DVD SLANO, OIB 67750489652</item>
      <item>EL PRESIDENTE CO, d.o.o. za trgovinu, turizam, ugostiteljstvo i posredovanje, OIB 91603600357</item>
      <item>ELEKTROLUX GRAĐENJE d.o.o. za građenje, trgovinu i usluge, OIB 74420623163</item>
      <item>ELLABO - I.N.D. d.o.o. za trgovinu i usluge, OIB 99277525025</item>
      <item>HP - Hrvatska pošta d.d., OIB 87311810356</item>
      <item>OPĆINA DUBROVAČKO PRIMORJE, OIB 32333978490</item>
      <item>ALLIANZ ZAGREB dioničko društvo za osiguranje, OIB 23759810849</item>
      <item>CROATIA osiguranje d.d., OIB 26187994862</item>
      <item>ERSTE&amp;STEIERMÄRKISCHE BANKA dioničko društvo, OIB 23057039320</item>
      <item>HYPO ALPE-ADRIA-NEKRETNINE d.o.o. za usluge, OIB 66980823600</item>
      <item>HYPO-LEASING KROATIEN, društvo za financiranje, d.o.o., OIB 87064273078</item>
      <item>HYPO - LEASING STEIERMARK društvo s ograničenom odgovornošću za usluge, OIB 64646464586</item>
      <item>JADRANSKO OSIGURANJE dioničko društvo, OIB 94472454976</item>
      <item>PRIVREDNA BANKA ZAGREB - DIONIČKO DRUŠTVO, OIB 02535697732</item>
      <item>Raiffeisen consulting društvo s ograničenom odgovornošću za poslovno savjetovanje, OIB 93630555187</item>
      <item>SOCIETE GENERALE-SPLITSKA BANKA dioničko društvo, OIB 69326397242</item>
      <item>VB LEASING d.o.o. za leasing, OIB 55525619967</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 OIB 75666130770</item>
      <item>HEP-Operator distribucijskog sustava d.o.o. za distribuciju i opskrbu električne energije, OIB 46830600751</item>
      <item>HRVATSKE ŠUME društvo s ograničenom odgovornošću, OIB 69693144506</item>
      <item>Hrvatska radiotelevizija, OIB 68419124305</item>
      <item>Porezna uprava, OIB 18683136487</item>
      <item>SREDIŠNJE KLIRINŠKO DEPOZITARNO DRUŠTVO, dioničko društvo, OIB 64406809162</item>
      <item>Općina Župa Dubrovačka, OIB 26643690230</item>
      <item>Sberbank d.d., OIB 78427478595</item>
      <item>HYPO ALPE-ADRIA-BANK dioničko društvo, OIB 14036333877</item>
      <item>ASTRA-DUBRAVKA d.d. za proizvodnju trgovinu i usluge, OIB 85995193593</item>
      <item>Ivan Kralj, OIB 16967486083</item>
      <item>Javna vatrogasna postrojba DUBROVAČKI VATROGASCI, OIB 53151981382</item>
      <item>Financijska agencija, OIB 85821130368</item>
      <item>Grad Dubrovnik, OIB 21712494719</item>
      <item>HEP - Opskrba d.o.o. za opskrbu potrošača električnom, toplinskom energijom i plinom, OIB 63073332379</item>
      <item>Hrvatske vode, pravna osoba za upravljanje vodama, OIB 28921383001</item>
      <item>Turistička zajednica, Dubrovnik, OIB 88346172251</item>
      <item>ALMEL DUBROVNIK d.o.o. za pružanje tehničke zaštite, nekretnine i usluge, OIB 87342313630</item>
      <item>Andrija Ivušić, OIB 64312452963</item>
      <item>ANKORA d.o.o. za trgovinu, turizam i ugostiteljstvo, OIB 19762808329</item>
      <item>ARĐENT društvo s ograničenom odgovornošću za građevinarstvo, trgovinu, usluge i uvoz-izvoz, OIB 18892638976</item>
      <item>AUTO HRVATSKA DIJELOVI d.o.o. za trgovinu i usluge, OIB 78874035950</item>
      <item>Ilko Bender, OIB 60197466236</item>
      <item>BETON REZ d.o.o. za građenje, trgovinu i usluge, OIB 52486799982</item>
      <item>BIROS PLUS, d.o.o. za trgovinu i usluge, OIB 99515520505</item>
      <item>Business.hr društvo s ograničenom odgovornošću za medijske komunikacije, OIB 59994252966</item>
      <item>CSS društvo s ograničenom odgovornošću za kontrolu kakvoće materijala, OIB 55562638214</item>
      <item>CEMEX Hrvatska dioničko društvo za proizvodnju i prodaju cementa i drugih građevinskih materijala, OIB 94136335132</item>
      <item>Centar za obrazovanje NARONA, OIB 68177857447</item>
      <item>CENTAR ZA VOZILA HRVATSKE, dioničko društvo, OIB 73294314024</item>
      <item>CERJE d.o.o. za građenje, trgovinu i usluge, OIB 82860293595</item>
      <item>PORR Hrvatska d.o.o. za graditeljstvo, OIB 42115834629</item>
      <item>Porobija i Porobija, odvjetničko društvo, OIB 85577874038</item>
      <item>EMDE PUBLIKACIJE društvo s ograničenom odgovornošću za usluge, OIB 60353243090</item>
      <item>ERSTE CARD CLUB društvo s ograničenom odgovornošću za financijsko posredovanje i usluge, OIB 85941596441</item>
      <item>ESCULAP-TEO d.o.o. za trgovinu i ugostiteljstvo, OIB 84409524934</item>
      <item>EUROTIM d.o.o. za proizvodnju i trgovinu, OIB 41511343191</item>
      <item>FAN - NAF d.o.o. za trgovinu, turizam, građenje i usluge - " u stečaju", OIB 56761684703</item>
      <item>FUCHS MAZIVA društvo s ograničenom odgovornošću za proizvodnju, trgovinu i usluge, OIB 99694525219</item>
      <item>GEOTEHNIKA - KONSOLIDACIJA društvo s ograničenom odgovornošću za konsolidacijske radove, OIB 96552131417</item>
      <item>PROMINS Gospodarsko interesno udruženje za proizvodnju, preradu i promet mineralnih sirovina u Hrvatskoj, OIB 04161731036</item>
      <item>GRAD - CO., društvo za inženjering u graditeljstvu, d.o.o., OIB 47407867744</item>
      <item>GRAND HOTEL PARK d.o.o. za ugostiteljstvo i trgovinu, OIB 23287280171</item>
      <item>GRGO PAVLOVIĆ, prijevoz robe, OIB 86515271828</item>
      <item>HALO NET d.o.o. za telekomunikacije, OIB 77622936660</item>
      <item>HELIOS Vienna Insurance Group dioničko društvo za osiguranje, OIB 59369087232</item>
      <item>HKIG - EDUCA d.o.o. za usluge, turistička agencija, OIB 39995615488</item>
      <item>HOTEL PETKA društvo s ograničenom odgovornošću, OIB 41467254586</item>
      <item>HRVATSKA UDRUGA POSLODAVACA, OIB 80978339255</item>
      <item>Hrvatski Telekom d.d., OIB 81793146560</item>
      <item>HUP-ZAGREB dioničko društvo hotelijerstvo, ugostiteljstvo i turizam, OIB 66859264899</item>
      <item>IGRIS d.o.o. za građenje, projektiranje, trgovinu i usluge, OIB 60920551423</item>
      <item>ILIJA PENDO, ured ovlaštenog inž. heodezije</item>
      <item>IN TIME d.o.o. za prijevozničke usluge, OIB 18458216879</item>
      <item>INA-INDUSTRIJA NAFTE, d.d., OIB 27759560625</item>
      <item>INSTITUT IGH, dioničko društvo za istraživanje i razvoj u graditeljstvu, OIB 79766124714</item>
      <item>INŽENJERSKI BIRO dioničko društvo za poslovne i računalne usluge</item>
      <item>IVAN KRALJ, OIB 62354619551</item>
      <item>ITI COMPUTERS, društvo s ograničenom odgovornošću za trgovinu, usluge, računalne i srodne aktivnosti, OIB 41130204887</item>
      <item>IVO ĐANOVIĆ, OIB 51990692180</item>
      <item>JAMATVA, društvo s ograničenom odgovornošću za trgovinu, OIB 12532007791</item>
      <item>Javni bilježnik NIKŠA VIĐEN, OIB 16795715619</item>
      <item>JELKA ZADJELOVIĆ, OIB 91026817391</item>
      <item>JOVIĆ DAMIR, OIB 45607504285</item>
      <item>KALISTA GASTRO d.o.o. za trgovinu i ugostiteljstvo, OIB 71688050318</item>
      <item>BALDO DENDER  vl.Kamen, OIB 70110899992</item>
      <item>KAMENGRAD d.o.o., OIB </item>
      <item>KATE RAJČEVIĆ, OIB 06826024913</item>
      <item>KLAKAR d.o.o. za trgovinu i turizam, OIB 08494012622</item>
      <item>KLARISA d.o.o. za ugostiteljstvo, turizam i usluge, OIB 12053921736</item>
      <item>KOMJATE za trgovinu i usluge društvo s ograničenom odgovornošću, OIB 92009564551</item>
      <item>KONAVOSKI DVORI d.o.o. za trgovinu, ugostiteljstvo i usluge - putnička agencija, OIB 41414116061</item>
      <item>KONEL INFRASTRUKTURA d.o.o. za građevinarstvo i trgovinu, OIB 08203118768</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item>
      <item>LAGER d.o.o. za proizvodnju, trgovinu i usluge, OIB 94312560841</item>
      <item>LIBERTINA d.o.o. za trgovinu, ugostiteljstvo i turizam - "u stečaju", OIB 93782682944</item>
      <item>M &amp; CO. DUBROVNIK d.o.o. za trgovinu, turizam, građevinarstvo i uvoz-izvoz, OIB 41302937012</item>
      <item>M.A.C.K. d.o.o. agencija za turizam i trgovinu, OIB 54622707977</item>
      <item>MAGNET-DUBROVNIK, d.o.o. za usluge, OIB 34578485692</item>
      <item>MANGAN, društvo s ograničenom odgovornošću za trgovinu i usluge, OIB 63522234299</item>
      <item>MARINKOLOR d.o.o. za trgovinu, turizam i proizvodnju, OIB 14739539015</item>
      <item>MARINUS, d.o.o. za trgovinu i usluge, OIB 85764954556</item>
      <item>MASSIMO, d.o.o. za turizam, ugostiteljstvo, trgovinu i usluge, OIB 66828953974</item>
      <item>IVICA MARTIĆ, OIB 46911992255</item>
      <item>MEDIUS društvo s ograničenom odgovornošću za graditeljstvo, OIB 78225674173</item>
      <item>MEGST d.o.o. za proizvodnju i trgovinu elektro i metalnom opremom i proizvodima iz plastičnih masa, te vanjsku trgovinu, OIB 14321085318</item>
      <item>METALIND društvo s ograničenom odgovornošću za proizvodnju i usluge, OIB 13933798090</item>
      <item>MIDIUM, d.o.o. za trgovinu i usluge, OIB 97612877418</item>
      <item>PERO MILETIĆ, OIB 41806030671</item>
      <item>LUKA MIHALJEVIĆ, OIB 45053658403</item>
      <item>VESNA MIŠIĆ, OIB 16823989057</item>
      <item>MONDO-TRADE društvo s ograničenom odgovornošću za trgovinu i usluge, OIB 77328114519</item>
      <item>MONTALING, za trgovinu, uvoz-izvoz d.o.o., OIB 71056361203</item>
      <item>NAUTIČKI CENTAR MOKOŠICA d.o.o. za brodogradnju, trgovinu, proizvodnju i usluge, OIB 41064075657</item>
      <item>NAVIS d.o.o. za trgovinu i usluge, OIB 09328705328</item>
      <item>NI&amp;KO, d.o.o. za trgovinu, turizam, ugostiteljstvo i posredovanje, OIB 08132633965</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item>
      <item>ORDINATIO EXPERTI društvo s ograničenom odgovornošću za poslovno savjetovanje, OIB 00344670806</item>
      <item>OSTREA d.o.o. za ugostiteljstvo, trgovinu, usluge i ribarstvo, OIB 47576280792</item>
      <item>OTIS DIZALA, društvo s ograničenom odgovornošću za proizvodnju, montažu, remont i održavanje dizala, OIB 76080865307</item>
      <item>OT-OPTIMA TELEKOM d.d. za telekomunikacije, OIB 36004425025</item>
      <item>OTP DUBROVNIK d.o.o. za trgovinu, turizam i ugostiteljstvo, OIB 70397015501</item>
      <item>DIJANA ĆOSO vl. Patrea, OIB 02775643939</item>
      <item>PBZ CARD društvo s ograničenom odgovornošću za poslovanje kreditnim karticama, putnička agecija, OIB 28495895537</item>
      <item>VINKO PEJIĆ, OIB 42791812400</item>
      <item>PERO ĐANOVIĆ, OIB 77937159005</item>
      <item>PRIZMA - DUBROVNIK d.o.o. za trgovinu i usluge, OIB 38368172790</item>
      <item>PROM, d.o.o. za zaštitu na radu i zaštitu od požara, OIB 26231825497</item>
      <item>PROZORSKA TEHNIKA TOLO d.o.o. za proizvodnju i trgovinu, OIB 71786325722</item>
      <item>RADAVA d.o.o.</item>
      <item>RATHMANN d.o.o. za proizvodnju i usluge, OIB 74003043112</item>
      <item>RBB KRALJEVIĆ, rezanje, bušenje betona, OIB 61429643722</item>
      <item>REFINAL d.o.o. za reviziju, računovodstvene i financijske analize, OIB 00958422467</item>
      <item>RENESANSA d.o.o. za poslovanje nekretninama i usluge, OIB 71071423854</item>
      <item>SANITAT DUBROVNIK d.o.o. za komunalne djelatnosti, OIB 99080716453</item>
      <item>SERVIS "MEŠTAR HENDIĆ", OIB 76266131122</item>
      <item>SIGNALIZACIJA d.o.o. za poslovne usluge i održavanje prometnica, OIB 41021357341</item>
      <item>SKANCE SERVIS, OIB 44892351223</item>
      <item>SPECAUTOMATIKA BILUŠ I DR. K.D., OIB 37161363789</item>
      <item>STABILIS d.o.o. za graditeljstvo, turizam i usluge, OIB 95284532687</item>
      <item>STS Metal d.d. za proizvodnju, trgovinu i projektiranje metalnih proizvoda - u stečaju, OIB 77108253338</item>
      <item>ŠĆEPO ŠIJAKOVIĆ, OIB 59296624781</item>
      <item>NENO ŠIMUNOVIĆ, OIB 11810331388</item>
      <item>NIKŠA ŠIMUNOVIĆ, OIB 16184384771</item>
      <item>ŠIPANKA d.o.o. za ugostiteljstvo i usluge, OIB 47134933989</item>
      <item>ŠPICA SUSTAVI za automatsku identifikaciju, društvo s ograničenom odgovornošću, OIB 08747661196</item>
      <item>NAĐA ŠPRLJE, OIB 41908172718</item>
      <item>TARDI društvo s ograničenom odgovornošću za distribuciju sanitarne opreme, OIB 52963754557</item>
      <item>Teknoxgroup Hrvatska d.o.o. za uvoz, trgovinu i održavanje industrijskih strojeva, OIB 31826907316</item>
      <item>TELING, d.o.o. za proizvodnju, inženjering, konzalting, isporuku, montažu i servisiranje telekomunikacijske opreme, OIB 52470612265</item>
      <item>Odvjetnica TEREZA ĐURATOVIĆ, OIB 40855736910</item>
      <item>DAVOR TERZIĆ, OIB 75544230153</item>
      <item>TF-RAMLJAK d.o.o.</item>
      <item>TIN-TRADE d.o.o. za trgovinu i turizam, OIB 69255600760</item>
      <item>TITANEKS društvo s ograničenom odgovornošću za rudarske i građevinske radove, OIB 79221887371</item>
      <item>TUBA FLEX društvo s ograničenom odgovornošću za proizvodnju, trgovinu i usluge, OIB 86468725364</item>
      <item>Tvornica ugljenografitnih i elektrokontaktnih proizvoda TUP d.d., OIB 35911849065</item>
      <item>TÜV Croatia društvo s ograničenom odgovornošću za usluge, OIB 64520989853</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item>
      <item>VAGE društvo s ograničenom odgovornošću za proizvodnju i servis mjernih uređaja i opreme za mjerenje, vanjsku i unutarnju t, OIB 30335873024</item>
      <item>VAL-INT d.o.o. za trgovinu, posredovanje i zastupanje stranih tvrtki, OIB 48878830747</item>
      <item>VIGANJ COMMERCE, društvo s ograničenom odgovornošću za ugostiteljstvo, turizam i trgovinu, OIB 63349894640</item>
      <item>VODOVOD DUBROVNIK d.o.o. za vodoopskrbu i komunalnu hidrotehniku, OIB 00862047577</item>
      <item>NIKOLA VOJVODA, OIB 67091554661</item>
      <item>PAVO VOJVODA, OIB 36191371012</item>
      <item>WEBTEH d.o.o. za usluge informacijskog društva, OIB 82551932122</item>
      <item>WEIP Savjetovanje društvo s ograničenom odgovornošću za poslovno savjetovanje, OIB 45665477878</item>
      <item>ANA BAČIĆ vl. Internet usluge X MEDIA, OIB 84101252640</item>
      <item>ZAGREBINSPEKT d.o.o. za kontrolu i inženjering, OIB 82752153530</item>
      <item>DROMEDAR, obrt za inter. portale, OIB 71382594674</item>
      <item>CONELL 2 d.o.o. za proizvodnju, trgovinu i turizam - "u stečaju", OIB 51381980068</item>
    </izvorni_sadrzaj>
    <derivirana_varijabla naziv="DomainObject.Predmet.OstaliListFormatedOIB_1">
      <item>CRLENI društvo s ograničenom odgovornošću za trgovinu, ugostiteljstvo, sanaciju dimnjaka i dimnjačarske usluge, OIB 04689594138</item>
      <item>ČISTOĆA d.o.o. za komunalnu djelatnost, održavanje čistoće i odlaganje komunalnog otpada, OIB 16912997621</item>
      <item>D.A.D. PROJEKT za elektroinstalacije društvo s ograničenom odgovornošću, OIB 71233848976</item>
      <item>EL - BET društvo s ograničenom odgovornošću za trgovinu i usluge, OIB 75780782593</item>
      <item>DUBAC PROMET d.o.o. za promet, graditeljstvo i proizvodnju, OIB 02373377075</item>
      <item>DUBROVAČKI AUTOCENTAR d.o.o. za trgovinu i usluge, OIB 48449245898</item>
      <item>DUBROVAČKI TRANSPORTNI SUSTAV d.o.o. za transportne usluge, OIB 53699920059</item>
      <item>DUBROVNIK HERMES d.o.o. za trgovinu, turizam i ugostiteljstvo, OIB 41482771659</item>
      <item>DVD SLANO, OIB 67750489652</item>
      <item>EL PRESIDENTE CO, d.o.o. za trgovinu, turizam, ugostiteljstvo i posredovanje, OIB 91603600357</item>
      <item>ELEKTROLUX GRAĐENJE d.o.o. za građenje, trgovinu i usluge, OIB 74420623163</item>
      <item>ELLABO - I.N.D. d.o.o. za trgovinu i usluge, OIB 99277525025</item>
      <item>HP - Hrvatska pošta d.d., OIB 87311810356</item>
      <item>OPĆINA DUBROVAČKO PRIMORJE, OIB 32333978490</item>
      <item>ALLIANZ ZAGREB dioničko društvo za osiguranje, OIB 23759810849</item>
      <item>CROATIA osiguranje d.d., OIB 26187994862</item>
      <item>ERSTE&amp;STEIERMÄRKISCHE BANKA dioničko društvo, OIB 23057039320</item>
      <item>HYPO ALPE-ADRIA-NEKRETNINE d.o.o. za usluge, OIB 66980823600</item>
      <item>HYPO-LEASING KROATIEN, društvo za financiranje, d.o.o., OIB 87064273078</item>
      <item>HYPO - LEASING STEIERMARK društvo s ograničenom odgovornošću za usluge, OIB 64646464586</item>
      <item>JADRANSKO OSIGURANJE dioničko društvo, OIB 94472454976</item>
      <item>PRIVREDNA BANKA ZAGREB - DIONIČKO DRUŠTVO, OIB 02535697732</item>
      <item>Raiffeisen consulting društvo s ograničenom odgovornošću za poslovno savjetovanje, OIB 93630555187</item>
      <item>SOCIETE GENERALE-SPLITSKA BANKA dioničko društvo, OIB 69326397242</item>
      <item>VB LEASING d.o.o. za leasing, OIB 55525619967</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 OIB 75666130770</item>
      <item>HEP-Operator distribucijskog sustava d.o.o. za distribuciju i opskrbu električne energije, OIB 46830600751</item>
      <item>HRVATSKE ŠUME društvo s ograničenom odgovornošću, OIB 69693144506</item>
      <item>Hrvatska radiotelevizija, OIB 68419124305</item>
      <item>Porezna uprava, OIB 18683136487</item>
      <item>SREDIŠNJE KLIRINŠKO DEPOZITARNO DRUŠTVO, dioničko društvo, OIB 64406809162</item>
      <item>Općina Župa Dubrovačka, OIB 26643690230</item>
      <item>Sberbank d.d., OIB 78427478595</item>
      <item>HYPO ALPE-ADRIA-BANK dioničko društvo, OIB 14036333877</item>
      <item>ASTRA-DUBRAVKA d.d. za proizvodnju trgovinu i usluge, OIB 85995193593</item>
      <item>Ivan Kralj, OIB 16967486083</item>
      <item>Javna vatrogasna postrojba DUBROVAČKI VATROGASCI, OIB 53151981382</item>
      <item>Financijska agencija, OIB 85821130368</item>
      <item>Grad Dubrovnik, OIB 21712494719</item>
      <item>HEP - Opskrba d.o.o. za opskrbu potrošača električnom, toplinskom energijom i plinom, OIB 63073332379</item>
      <item>Hrvatske vode, pravna osoba za upravljanje vodama, OIB 28921383001</item>
      <item>Turistička zajednica, Dubrovnik, OIB 88346172251</item>
      <item>ALMEL DUBROVNIK d.o.o. za pružanje tehničke zaštite, nekretnine i usluge, OIB 87342313630</item>
      <item>Andrija Ivušić, OIB 64312452963</item>
      <item>ANKORA d.o.o. za trgovinu, turizam i ugostiteljstvo, OIB 19762808329</item>
      <item>ARĐENT društvo s ograničenom odgovornošću za građevinarstvo, trgovinu, usluge i uvoz-izvoz, OIB 18892638976</item>
      <item>AUTO HRVATSKA DIJELOVI d.o.o. za trgovinu i usluge, OIB 78874035950</item>
      <item>Ilko Bender, OIB 60197466236</item>
      <item>BETON REZ d.o.o. za građenje, trgovinu i usluge, OIB 52486799982</item>
      <item>BIROS PLUS, d.o.o. za trgovinu i usluge, OIB 99515520505</item>
      <item>Business.hr društvo s ograničenom odgovornošću za medijske komunikacije, OIB 59994252966</item>
      <item>CSS društvo s ograničenom odgovornošću za kontrolu kakvoće materijala, OIB 55562638214</item>
      <item>CEMEX Hrvatska dioničko društvo za proizvodnju i prodaju cementa i drugih građevinskih materijala, OIB 94136335132</item>
      <item>Centar za obrazovanje NARONA, OIB 68177857447</item>
      <item>CENTAR ZA VOZILA HRVATSKE, dioničko društvo, OIB 73294314024</item>
      <item>CERJE d.o.o. za građenje, trgovinu i usluge, OIB 82860293595</item>
      <item>PORR Hrvatska d.o.o. za graditeljstvo, OIB 42115834629</item>
      <item>Porobija i Porobija, odvjetničko društvo, OIB 85577874038</item>
      <item>EMDE PUBLIKACIJE društvo s ograničenom odgovornošću za usluge, OIB 60353243090</item>
      <item>ERSTE CARD CLUB društvo s ograničenom odgovornošću za financijsko posredovanje i usluge, OIB 85941596441</item>
      <item>ESCULAP-TEO d.o.o. za trgovinu i ugostiteljstvo, OIB 84409524934</item>
      <item>EUROTIM d.o.o. za proizvodnju i trgovinu, OIB 41511343191</item>
      <item>FAN - NAF d.o.o. za trgovinu, turizam, građenje i usluge - " u stečaju", OIB 56761684703</item>
      <item>FUCHS MAZIVA društvo s ograničenom odgovornošću za proizvodnju, trgovinu i usluge, OIB 99694525219</item>
      <item>GEOTEHNIKA - KONSOLIDACIJA društvo s ograničenom odgovornošću za konsolidacijske radove, OIB 96552131417</item>
      <item>PROMINS Gospodarsko interesno udruženje za proizvodnju, preradu i promet mineralnih sirovina u Hrvatskoj, OIB 04161731036</item>
      <item>GRAD - CO., društvo za inženjering u graditeljstvu, d.o.o., OIB 47407867744</item>
      <item>GRAND HOTEL PARK d.o.o. za ugostiteljstvo i trgovinu, OIB 23287280171</item>
      <item>GRGO PAVLOVIĆ, prijevoz robe, OIB 86515271828</item>
      <item>HALO NET d.o.o. za telekomunikacije, OIB 77622936660</item>
      <item>HELIOS Vienna Insurance Group dioničko društvo za osiguranje, OIB 59369087232</item>
      <item>HKIG - EDUCA d.o.o. za usluge, turistička agencija, OIB 39995615488</item>
      <item>HOTEL PETKA društvo s ograničenom odgovornošću, OIB 41467254586</item>
      <item>HRVATSKA UDRUGA POSLODAVACA, OIB 80978339255</item>
      <item>Hrvatski Telekom d.d., OIB 81793146560</item>
      <item>HUP-ZAGREB dioničko društvo hotelijerstvo, ugostiteljstvo i turizam, OIB 66859264899</item>
      <item>IGRIS d.o.o. za građenje, projektiranje, trgovinu i usluge, OIB 60920551423</item>
      <item>ILIJA PENDO, ured ovlaštenog inž. heodezije</item>
      <item>IN TIME d.o.o. za prijevozničke usluge, OIB 18458216879</item>
      <item>INA-INDUSTRIJA NAFTE, d.d., OIB 27759560625</item>
      <item>INSTITUT IGH, dioničko društvo za istraživanje i razvoj u graditeljstvu, OIB 79766124714</item>
      <item>INŽENJERSKI BIRO dioničko društvo za poslovne i računalne usluge</item>
      <item>IVAN KRALJ, OIB 62354619551</item>
      <item>ITI COMPUTERS, društvo s ograničenom odgovornošću za trgovinu, usluge, računalne i srodne aktivnosti, OIB 41130204887</item>
      <item>IVO ĐANOVIĆ, OIB 51990692180</item>
      <item>JAMATVA, društvo s ograničenom odgovornošću za trgovinu, OIB 12532007791</item>
      <item>Javni bilježnik NIKŠA VIĐEN, OIB 16795715619</item>
      <item>JELKA ZADJELOVIĆ, OIB 91026817391</item>
      <item>JOVIĆ DAMIR, OIB 45607504285</item>
      <item>KALISTA GASTRO d.o.o. za trgovinu i ugostiteljstvo, OIB 71688050318</item>
      <item>BALDO DENDER  vl.Kamen, OIB 70110899992</item>
      <item>KAMENGRAD d.o.o., OIB </item>
      <item>KATE RAJČEVIĆ, OIB 06826024913</item>
      <item>KLAKAR d.o.o. za trgovinu i turizam, OIB 08494012622</item>
      <item>KLARISA d.o.o. za ugostiteljstvo, turizam i usluge, OIB 12053921736</item>
      <item>KOMJATE za trgovinu i usluge društvo s ograničenom odgovornošću, OIB 92009564551</item>
      <item>KONAVOSKI DVORI d.o.o. za trgovinu, ugostiteljstvo i usluge - putnička agencija, OIB 41414116061</item>
      <item>KONEL INFRASTRUKTURA d.o.o. za građevinarstvo i trgovinu, OIB 08203118768</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item>
      <item>LAGER d.o.o. za proizvodnju, trgovinu i usluge, OIB 94312560841</item>
      <item>LIBERTINA d.o.o. za trgovinu, ugostiteljstvo i turizam - "u stečaju", OIB 93782682944</item>
      <item>M &amp; CO. DUBROVNIK d.o.o. za trgovinu, turizam, građevinarstvo i uvoz-izvoz, OIB 41302937012</item>
      <item>M.A.C.K. d.o.o. agencija za turizam i trgovinu, OIB 54622707977</item>
      <item>MAGNET-DUBROVNIK, d.o.o. za usluge, OIB 34578485692</item>
      <item>MANGAN, društvo s ograničenom odgovornošću za trgovinu i usluge, OIB 63522234299</item>
      <item>MARINKOLOR d.o.o. za trgovinu, turizam i proizvodnju, OIB 14739539015</item>
      <item>MARINUS, d.o.o. za trgovinu i usluge, OIB 85764954556</item>
      <item>MASSIMO, d.o.o. za turizam, ugostiteljstvo, trgovinu i usluge, OIB 66828953974</item>
      <item>IVICA MARTIĆ, OIB 46911992255</item>
      <item>MEDIUS društvo s ograničenom odgovornošću za graditeljstvo, OIB 78225674173</item>
      <item>MEGST d.o.o. za proizvodnju i trgovinu elektro i metalnom opremom i proizvodima iz plastičnih masa, te vanjsku trgovinu, OIB 14321085318</item>
      <item>METALIND društvo s ograničenom odgovornošću za proizvodnju i usluge, OIB 13933798090</item>
      <item>MIDIUM, d.o.o. za trgovinu i usluge, OIB 97612877418</item>
      <item>PERO MILETIĆ, OIB 41806030671</item>
      <item>LUKA MIHALJEVIĆ, OIB 45053658403</item>
      <item>VESNA MIŠIĆ, OIB 16823989057</item>
      <item>MONDO-TRADE društvo s ograničenom odgovornošću za trgovinu i usluge, OIB 77328114519</item>
      <item>MONTALING, za trgovinu, uvoz-izvoz d.o.o., OIB 71056361203</item>
      <item>NAUTIČKI CENTAR MOKOŠICA d.o.o. za brodogradnju, trgovinu, proizvodnju i usluge, OIB 41064075657</item>
      <item>NAVIS d.o.o. za trgovinu i usluge, OIB 09328705328</item>
      <item>NI&amp;KO, d.o.o. za trgovinu, turizam, ugostiteljstvo i posredovanje, OIB 08132633965</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item>
      <item>ORDINATIO EXPERTI društvo s ograničenom odgovornošću za poslovno savjetovanje, OIB 00344670806</item>
      <item>OSTREA d.o.o. za ugostiteljstvo, trgovinu, usluge i ribarstvo, OIB 47576280792</item>
      <item>OTIS DIZALA, društvo s ograničenom odgovornošću za proizvodnju, montažu, remont i održavanje dizala, OIB 76080865307</item>
      <item>OT-OPTIMA TELEKOM d.d. za telekomunikacije, OIB 36004425025</item>
      <item>OTP DUBROVNIK d.o.o. za trgovinu, turizam i ugostiteljstvo, OIB 70397015501</item>
      <item>DIJANA ĆOSO vl. Patrea, OIB 02775643939</item>
      <item>PBZ CARD društvo s ograničenom odgovornošću za poslovanje kreditnim karticama, putnička agecija, OIB 28495895537</item>
      <item>VINKO PEJIĆ, OIB 42791812400</item>
      <item>PERO ĐANOVIĆ, OIB 77937159005</item>
      <item>PRIZMA - DUBROVNIK d.o.o. za trgovinu i usluge, OIB 38368172790</item>
      <item>PROM, d.o.o. za zaštitu na radu i zaštitu od požara, OIB 26231825497</item>
      <item>PROZORSKA TEHNIKA TOLO d.o.o. za proizvodnju i trgovinu, OIB 71786325722</item>
      <item>RADAVA d.o.o.</item>
      <item>RATHMANN d.o.o. za proizvodnju i usluge, OIB 74003043112</item>
      <item>RBB KRALJEVIĆ, rezanje, bušenje betona, OIB 61429643722</item>
      <item>REFINAL d.o.o. za reviziju, računovodstvene i financijske analize, OIB 00958422467</item>
      <item>RENESANSA d.o.o. za poslovanje nekretninama i usluge, OIB 71071423854</item>
      <item>SANITAT DUBROVNIK d.o.o. za komunalne djelatnosti, OIB 99080716453</item>
      <item>SERVIS "MEŠTAR HENDIĆ", OIB 76266131122</item>
      <item>SIGNALIZACIJA d.o.o. za poslovne usluge i održavanje prometnica, OIB 41021357341</item>
      <item>SKANCE SERVIS, OIB 44892351223</item>
      <item>SPECAUTOMATIKA BILUŠ I DR. K.D., OIB 37161363789</item>
      <item>STABILIS d.o.o. za graditeljstvo, turizam i usluge, OIB 95284532687</item>
      <item>STS Metal d.d. za proizvodnju, trgovinu i projektiranje metalnih proizvoda - u stečaju, OIB 77108253338</item>
      <item>ŠĆEPO ŠIJAKOVIĆ, OIB 59296624781</item>
      <item>NENO ŠIMUNOVIĆ, OIB 11810331388</item>
      <item>NIKŠA ŠIMUNOVIĆ, OIB 16184384771</item>
      <item>ŠIPANKA d.o.o. za ugostiteljstvo i usluge, OIB 47134933989</item>
      <item>ŠPICA SUSTAVI za automatsku identifikaciju, društvo s ograničenom odgovornošću, OIB 08747661196</item>
      <item>NAĐA ŠPRLJE, OIB 41908172718</item>
      <item>TARDI društvo s ograničenom odgovornošću za distribuciju sanitarne opreme, OIB 52963754557</item>
      <item>Teknoxgroup Hrvatska d.o.o. za uvoz, trgovinu i održavanje industrijskih strojeva, OIB 31826907316</item>
      <item>TELING, d.o.o. za proizvodnju, inženjering, konzalting, isporuku, montažu i servisiranje telekomunikacijske opreme, OIB 52470612265</item>
      <item>Odvjetnica TEREZA ĐURATOVIĆ, OIB 40855736910</item>
      <item>DAVOR TERZIĆ, OIB 75544230153</item>
      <item>TF-RAMLJAK d.o.o.</item>
      <item>TIN-TRADE d.o.o. za trgovinu i turizam, OIB 69255600760</item>
      <item>TITANEKS društvo s ograničenom odgovornošću za rudarske i građevinske radove, OIB 79221887371</item>
      <item>TUBA FLEX društvo s ograničenom odgovornošću za proizvodnju, trgovinu i usluge, OIB 86468725364</item>
      <item>Tvornica ugljenografitnih i elektrokontaktnih proizvoda TUP d.d., OIB 35911849065</item>
      <item>TÜV Croatia društvo s ograničenom odgovornošću za usluge, OIB 64520989853</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item>
      <item>VAGE društvo s ograničenom odgovornošću za proizvodnju i servis mjernih uređaja i opreme za mjerenje, vanjsku i unutarnju t, OIB 30335873024</item>
      <item>VAL-INT d.o.o. za trgovinu, posredovanje i zastupanje stranih tvrtki, OIB 48878830747</item>
      <item>VIGANJ COMMERCE, društvo s ograničenom odgovornošću za ugostiteljstvo, turizam i trgovinu, OIB 63349894640</item>
      <item>VODOVOD DUBROVNIK d.o.o. za vodoopskrbu i komunalnu hidrotehniku, OIB 00862047577</item>
      <item>NIKOLA VOJVODA, OIB 67091554661</item>
      <item>PAVO VOJVODA, OIB 36191371012</item>
      <item>WEBTEH d.o.o. za usluge informacijskog društva, OIB 82551932122</item>
      <item>WEIP Savjetovanje društvo s ograničenom odgovornošću za poslovno savjetovanje, OIB 45665477878</item>
      <item>ANA BAČIĆ vl. Internet usluge X MEDIA, OIB 84101252640</item>
      <item>ZAGREBINSPEKT d.o.o. za kontrolu i inženjering, OIB 82752153530</item>
      <item>DROMEDAR, obrt za inter. portale, OIB 71382594674</item>
      <item>CONELL 2 d.o.o. za proizvodnju, trgovinu i turizam - "u stečaju", OIB 51381980068</item>
    </derivirana_varijabla>
  </DomainObject.Predmet.OstaliListFormatedOIB>
  <DomainObject.Predmet.OstaliListFormatedWithAdress>
    <izvorni_sadrzaj>
      <item>CRLENI društvo s ograničenom odgovornošću za trgovinu, ugostiteljstvo, sanaciju dimnjaka i dimnjačarske usluge, Ivana Zajca 11, Varaždin</item>
      <item>ČISTOĆA d.o.o. za komunalnu djelatnost, održavanje čistoće i odlaganje komunalnog otpada, Put od Republike 14, Dubrovnik</item>
      <item>D.A.D. PROJEKT za elektroinstalacije društvo s ograničenom odgovornošću, Mosečka 15, Split</item>
      <item>EL - BET društvo s ograničenom odgovornošću za trgovinu i usluge, Braće Radića 118, Solin</item>
      <item>DUBAC PROMET d.o.o. za promet, graditeljstvo i proizvodnju, Dubac, Dočine bb, Mlini</item>
      <item>DUBROVAČKI AUTOCENTAR d.o.o. za trgovinu i usluge, Čibača, Tomislava Macana 6, Mlini</item>
      <item>DUBROVAČKI TRANSPORTNI SUSTAV d.o.o. za transportne usluge, Gornja Čibaća 8, Mlini</item>
      <item>DUBROVNIK HERMES d.o.o. za trgovinu, turizam i ugostiteljstvo, Iva Vojnovića 39, Dubrovnik</item>
      <item>DVD SLANO</item>
      <item>EL PRESIDENTE CO, d.o.o. za trgovinu, turizam, ugostiteljstvo i posredovanje, Svetog Križa 17, Dubrovnik</item>
      <item>ELEKTROLUX GRAĐENJE d.o.o. za građenje, trgovinu i usluge, Stjepana Radića 91 A, Šibenik</item>
      <item>ELLABO - I.N.D. d.o.o. za trgovinu i usluge, Andrije Hebranga 50, Dubrovnik</item>
      <item>HP - Hrvatska pošta d.d., Jurišićeva 13, 10000 Zagreb</item>
      <item>OPĆINA DUBROVAČKO PRIMORJE</item>
      <item>ALLIANZ ZAGREB dioničko društvo za osiguranje, Heinzelova 70, 10000 Zagreb</item>
      <item>CROATIA osiguranje d.d., Miramarska 22, 10000 Zagreb</item>
      <item>ERSTE&amp;STEIERMÄRKISCHE BANKA dioničko društvo, Jadranski Trg 3/a, Rijeka</item>
      <item>HYPO ALPE-ADRIA-NEKRETNINE d.o.o. za usluge, Slavonska avenija 6, 10000 Zagreb</item>
      <item>HYPO-LEASING KROATIEN, društvo za financiranje, d.o.o., Koranska 16, 10000 Zagreb</item>
      <item>HYPO - LEASING STEIERMARK društvo s ograničenom odgovornošću za usluge, Garićgradska 18, 10000 Zagreb</item>
      <item>JADRANSKO OSIGURANJE dioničko društvo, Listopadska 2, 10000 Zagreb</item>
      <item>PRIVREDNA BANKA ZAGREB - DIONIČKO DRUŠTVO, Radnička cesta 50, 10000 Zagreb</item>
      <item>Raiffeisen consulting društvo s ograničenom odgovornošću za poslovno savjetovanje, Magazinska cesta 69, 10000 Zagreb</item>
      <item>SOCIETE GENERALE-SPLITSKA BANKA dioničko društvo, Ruđera Boškovića 16, Split</item>
      <item>VB LEASING d.o.o. za leasing, Horvatova 82, 10000 Zagreb</item>
      <item>FINA ZAGREB, Nagodbeno vijeće ZG007, Ulica grada Vukovara 70, 10000 Zagreb</item>
      <item>Danijela Marinković, A.G. Matoša 59 A, 21000 Split</item>
      <item>Monika Pejić, vinogradarska cesta 132 B, 10000 Zagreb</item>
      <item>Boris Ivančić, Biokovska 12, 21000 Split</item>
      <item>Vinko Šoletić, Vukovarska 6, 20000 Dubrovnik</item>
      <item>ZOU Viktorija Knežević i Marina Masle</item>
      <item>Tomislav Tomić, Kozuraška 69, 10000 Zagreb</item>
      <item>Nedjeljka Asanović-Sarić</item>
      <item>Agencija za upravljanje državnom imovinom, Ivana Lučića 6, 10000 Zagreb</item>
      <item>HEP-Operator distribucijskog sustava d.o.o. za distribuciju i opskrbu električne energije, Ulica grada Vukovara 37, 10000 Zagreb</item>
      <item>HRVATSKE ŠUME društvo s ograničenom odgovornošću, Ul.Ljudevita Farkaša Vukotinovića 2, 10000 Zagreb</item>
      <item>Hrvatska radiotelevizija, Prisavlje 3, 10000 Zagreb</item>
      <item>Porezna uprava</item>
      <item>SREDIŠNJE KLIRINŠKO DEPOZITARNO DRUŠTVO, dioničko društvo, Heinzelova 62/a, 10000 Zagreb</item>
      <item>Općina Župa Dubrovačka, Srebreno,Vukovarska 48, 20 207 Mlini</item>
      <item>Sberbank d.d., Varšavska 9, 10000 Zagreb</item>
      <item>HYPO ALPE-ADRIA-BANK dioničko društvo, Slavonska avenija 6, 10000 Zagreb</item>
      <item>ASTRA-DUBRAVKA d.d. za proizvodnju trgovinu i usluge, Vukovarska 3, Dubrovnik</item>
      <item>Ivan Kralj, Tina Ujevića 8, 20000 Dubrovnik</item>
      <item>Javna vatrogasna postrojba DUBROVAČKI VATROGASCI, Zagrebačka 1, Dubrovnik</item>
      <item>Financijska agencija, Vrtni put 3, 10000 Zagreb</item>
      <item>Grad Dubrovnik, Pred Dvorom 1, 20000 Dubrovnik</item>
      <item>HEP - Opskrba d.o.o. za opskrbu potrošača električnom, toplinskom energijom i plinom, Ulica grada Vukovara 37, 10000 Zagreb</item>
      <item>Hrvatske vode, pravna osoba za upravljanje vodama, Grada Vukovara 220, 10000 Zagreb</item>
      <item>Turistička zajednica, Dubrovnik</item>
      <item>ALMEL DUBROVNIK d.o.o. za pružanje tehničke zaštite, nekretnine i usluge, Ivana Zajca 5, Dubrovnik</item>
      <item>Andrija Ivušić</item>
      <item>ANKORA d.o.o. za trgovinu, turizam i ugostiteljstvo, Bulet 110, Zaton</item>
      <item>ARĐENT društvo s ograničenom odgovornošću za građevinarstvo, trgovinu, usluge i uvoz-izvoz, Trg L.I.Oriovčanina 21, Novska</item>
      <item>AUTO HRVATSKA DIJELOVI d.o.o. za trgovinu i usluge, Radnička cesta 182, 10000 Zagreb</item>
      <item>Ilko Bender</item>
      <item>BETON REZ d.o.o. za građenje, trgovinu i usluge, Mostarska/bb, Metković</item>
      <item>BIROS PLUS, d.o.o. za trgovinu i usluge, Nikole Tesle 4, Dubrovnik</item>
      <item>Business.hr društvo s ograničenom odgovornošću za medijske komunikacije, Folnegovićeva 1/c, 10000 Zagreb</item>
      <item>CSS društvo s ograničenom odgovornošću za kontrolu kakvoće materijala, Savska cesta 144a, 10000 Zagreb</item>
      <item>CEMEX Hrvatska dioničko društvo za proizvodnju i prodaju cementa i drugih građevinskih materijala, F. Tuđmana 45, Kaštel Sućurac</item>
      <item>Centar za obrazovanje NARONA, Splitska 4, Metković</item>
      <item>CENTAR ZA VOZILA HRVATSKE, dioničko društvo, Capraška 6, 10000 Zagreb</item>
      <item>CERJE d.o.o. za građenje, trgovinu i usluge, Put sv. Ilije 51, Mlini</item>
      <item>PORR Hrvatska d.o.o. za graditeljstvo, Krešimira Purića 23/2, Samobor</item>
      <item>Porobija i Porobija, odvjetničko društvo, Iblerov trg 10/VII, 10000 Zagreb</item>
      <item>EMDE PUBLIKACIJE društvo s ograničenom odgovornošću za usluge, Imotska 33, Veliko Polje</item>
      <item>ERSTE CARD CLUB društvo s ograničenom odgovornošću za financijsko posredovanje i usluge, Praška 5, 10000 Zagreb</item>
      <item>ESCULAP-TEO d.o.o. za trgovinu i ugostiteljstvo, Močići b.b., Čilipi</item>
      <item>EUROTIM d.o.o. za proizvodnju i trgovinu, Dubrovačka Ulica 51, Split</item>
      <item>FAN - NAF d.o.o. za trgovinu, turizam, građenje i usluge - " u stečaju", Čilipi 3, Čilipi</item>
      <item>FUCHS MAZIVA društvo s ograničenom odgovornošću za proizvodnju, trgovinu i usluge, Domaslovec, I Krmica 8, Samobor</item>
      <item>GEOTEHNIKA - KONSOLIDACIJA društvo s ograničenom odgovornošću za konsolidacijske radove, Siget 16/B, 10000 Zagreb</item>
      <item>PROMINS Gospodarsko interesno udruženje za proizvodnju, preradu i promet mineralnih sirovina u Hrvatskoj, Ivekovićeve Stube 9, 10000 Zagreb</item>
      <item>GRAD - CO., društvo za inženjering u graditeljstvu, d.o.o., Getaldićeva 6, Dubrovnik</item>
      <item>GRAND HOTEL PARK d.o.o. za ugostiteljstvo i trgovinu, Šetalište Kralja Zvonimira 39, Dubrovnik</item>
      <item>GRGO PAVLOVIĆ, prijevoz robe</item>
      <item>HALO NET d.o.o. za telekomunikacije, Pobrežje 3, Mokošica</item>
      <item>HELIOS Vienna Insurance Group dioničko društvo za osiguranje, Poljička ulica 5, 10000 Zagreb</item>
      <item>HKIG - EDUCA d.o.o. za usluge, turistička agencija, Ulica grada Vukovara 271, 10000 Zagreb</item>
      <item>HOTEL PETKA društvo s ograničenom odgovornošću, Obala Stjepana Radića 38, Dubrovnik</item>
      <item>HRVATSKA UDRUGA POSLODAVACA</item>
      <item>Hrvatski Telekom d.d., Savska cesta 32, 10000 Zagreb</item>
      <item>HUP-ZAGREB dioničko društvo hotelijerstvo, ugostiteljstvo i turizam, Trg Krešimira Ćosića 9, 10000 Zagreb</item>
      <item>IGRIS d.o.o. za građenje, projektiranje, trgovinu i usluge, Ilije Bošnjaka 22, Metković</item>
      <item>ILIJA PENDO, ured ovlaštenog inž. heodezije</item>
      <item>IN TIME d.o.o. za prijevozničke usluge, Velika cesta 78, 10000 Zagreb</item>
      <item>INA-INDUSTRIJA NAFTE, d.d., Avenija V. Holjevca 10, 10000 Zagreb</item>
      <item>INSTITUT IGH, dioničko društvo za istraživanje i razvoj u graditeljstvu, Janka Rakuše 1, 10000 Zagreb</item>
      <item>INŽENJERSKI BIRO dioničko društvo za poslovne i računalne usluge, Heinzelova 4/a, 10000 Zagreb</item>
      <item>IVAN KRALJ</item>
      <item>ITI COMPUTERS, društvo s ograničenom odgovornošću za trgovinu, usluge, računalne i srodne aktivnosti, Ćire Carića 3, Dubrovnik</item>
      <item>IVO ĐANOVIĆ, ZABREŽJE</item>
      <item>JAMATVA, društvo s ograničenom odgovornošću za trgovinu, Tina Ujevića 13, Vrgorac</item>
      <item>Javni bilježnik NIKŠA VIĐEN</item>
      <item>JELKA ZADJELOVIĆ</item>
      <item>JOVIĆ DAMIR</item>
      <item>KALISTA GASTRO d.o.o. za trgovinu i ugostiteljstvo, Martićeva 67, 10000 Zagreb</item>
      <item>BALDO DENDER  vl.Kamen</item>
      <item>KAMENGRAD d.o.o., Ravno</item>
      <item>KATE RAJČEVIĆ</item>
      <item>KLAKAR d.o.o. za trgovinu i turizam, Alberta Halera/bb, Dubrovnik</item>
      <item>KLARISA d.o.o. za ugostiteljstvo, turizam i usluge, Obala Stjepana Radića 38, Dubrovnik</item>
      <item>KOMJATE za trgovinu i usluge društvo s ograničenom odgovornošću, Put Kruga 9, Kaštel Sućurac</item>
      <item>KONAVOSKI DVORI d.o.o. za trgovinu, ugostiteljstvo i usluge - putnička agencija, Branitelja Dubrovnika 9, Dubrovnik</item>
      <item>KONEL INFRASTRUKTURA d.o.o. za građevinarstvo i trgovinu, Od Šipčina 2, Dubrovnik</item>
      <item>DIJANA RADULOVIĆ Vl. KONOBA DUBROVNIK</item>
      <item>ELEONORA KRALJ HEZONJA</item>
      <item>JADRANKA KRISTIĆ</item>
      <item>KRTICA izvođenje zemljanih radova</item>
      <item>LAGER BAŠIĆ, d.o.o. za proizvodnju, trgovinu i usluge, Ivane Brlić-Mažuranić 8, 10000 Zagreb</item>
      <item>LAGER d.o.o. za proizvodnju, trgovinu i usluge, Obala pape Ivana Pavla II 29, Dubrovnik</item>
      <item>LIBERTINA d.o.o. za trgovinu, ugostiteljstvo i turizam - "u stečaju", Andrije Hebranga 24, Dubrovnik</item>
      <item>M &amp; CO. DUBROVNIK d.o.o. za trgovinu, turizam, građevinarstvo i uvoz-izvoz, Maslinata 11, Dubrovnik</item>
      <item>M.A.C.K. d.o.o. agencija za turizam i trgovinu, Frana Supila 3, Dubrovnik</item>
      <item>MAGNET-DUBROVNIK, d.o.o. za usluge, Banjska 4, Dubrovnik</item>
      <item>MANGAN, društvo s ograničenom odgovornošću za trgovinu i usluge, Grada Vukovara 271, 10000 Zagreb</item>
      <item>MARINKOLOR d.o.o. za trgovinu, turizam i proizvodnju, Iva Vojnovića 61 C, Dubrovnik</item>
      <item>MARINUS, d.o.o. za trgovinu i usluge, Mali Ston, Ston</item>
      <item>MASSIMO, d.o.o. za turizam, ugostiteljstvo, trgovinu i usluge, Kardinala Stepinca 54, Dubrovnik</item>
      <item>IVICA MARTIĆ</item>
      <item>MEDIUS društvo s ograničenom odgovornošću za graditeljstvo, Marina Kneževića 4, Dubrovnik</item>
      <item>MEGST d.o.o. za proizvodnju i trgovinu elektro i metalnom opremom i proizvodima iz plastičnih masa, te vanjsku trgovinu, Brnaze 418/a, Brnaze</item>
      <item>METALIND društvo s ograničenom odgovornošću za proizvodnju i usluge, Pakračka ulica 6, Bjelovar</item>
      <item>MIDIUM, d.o.o. za trgovinu i usluge, Sinjska 1, Dubrovnik</item>
      <item>PERO MILETIĆ</item>
      <item>LUKA MIHALJEVIĆ</item>
      <item>VESNA MIŠIĆ</item>
      <item>MONDO-TRADE društvo s ograničenom odgovornošću za trgovinu i usluge, Uz Jadransku cestu 48/A, Mokošica</item>
      <item>MONTALING, za trgovinu, uvoz-izvoz d.o.o., Mostarska 9, Metković</item>
      <item>NAUTIČKI CENTAR MOKOŠICA d.o.o. za brodogradnju, trgovinu, proizvodnju i usluge, Mokošica na moru 24, Mokošica</item>
      <item>NAVIS d.o.o. za trgovinu i usluge, Prijeko 4, Donji Brgat</item>
      <item>NI&amp;KO, d.o.o. za trgovinu, turizam, ugostiteljstvo i posredovanje, Put od Osojnika 29, Mokošica</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 Miočići 6, Čilipi</item>
      <item>ORDINATIO EXPERTI društvo s ograničenom odgovornošću za poslovno savjetovanje, Novomarofska 14, 10000 Zagreb</item>
      <item>OSTREA d.o.o. za ugostiteljstvo, trgovinu, usluge i ribarstvo, Mali Ston/bb, Ston</item>
      <item>OTIS DIZALA, društvo s ograničenom odgovornošću za proizvodnju, montažu, remont i održavanje dizala, Prilaz Vladislava Brajkovića 15, 10000 Zagreb</item>
      <item>OT-OPTIMA TELEKOM d.d. za telekomunikacije, Bani 75/a, 10000 Zagreb</item>
      <item>OTP DUBROVNIK d.o.o. za trgovinu, turizam i ugostiteljstvo, Vukovarska 22, Dubrovnik</item>
      <item>DIJANA ĆOSO vl. Patrea</item>
      <item>PBZ CARD društvo s ograničenom odgovornošću za poslovanje kreditnim karticama, putnička agecija, Radnička cesta 44, 10000 Zagreb</item>
      <item>VINKO PEJIĆ</item>
      <item>PERO ĐANOVIĆ</item>
      <item>PRIZMA - DUBROVNIK d.o.o. za trgovinu i usluge, Iva Dulčića 15, Dubrovnik</item>
      <item>PROM, d.o.o. za zaštitu na radu i zaštitu od požara, Industrijska 1, Metković</item>
      <item>PROZORSKA TEHNIKA TOLO d.o.o. za proizvodnju i trgovinu, Ulica Fra.Rajmonda Rudeža 1, Imotski</item>
      <item>RADAVA d.o.o., Rupnovac 9, FOJNICA</item>
      <item>RATHMANN d.o.o. za proizvodnju i usluge, Grebenska 19, Dubrovnik</item>
      <item>RBB KRALJEVIĆ, rezanje, bušenje betona</item>
      <item>REFINAL d.o.o. za reviziju, računovodstvene i financijske analize, Put Iva Vojnovića 31, Dubrovnik</item>
      <item>RENESANSA d.o.o. za poslovanje nekretninama i usluge, Nika i Meda Pucića 11, Dubrovnik</item>
      <item>SANITAT DUBROVNIK d.o.o. za komunalne djelatnosti, Ulica Marka Marojice 5, Dubrovnik</item>
      <item>SERVIS "MEŠTAR HENDIĆ"</item>
      <item>SIGNALIZACIJA d.o.o. za poslovne usluge i održavanje prometnica, Podgaj 3A, Čajkovica</item>
      <item>SKANCE SERVIS</item>
      <item>SPECAUTOMATIKA BILUŠ I DR. K.D.</item>
      <item>STABILIS d.o.o. za graditeljstvo, turizam i usluge, Močići 53, Močići</item>
      <item>STS Metal d.d. za proizvodnju, trgovinu i projektiranje metalnih proizvoda - u stečaju, Samoborska Cesta 203, 10000 Zagreb</item>
      <item>ŠĆEPO ŠIJAKOVIĆ</item>
      <item>NENO ŠIMUNOVIĆ</item>
      <item>NIKŠA ŠIMUNOVIĆ</item>
      <item>ŠIPANKA d.o.o. za ugostiteljstvo i usluge, Gorica Svetog Vlaha 18, Dubrovnik</item>
      <item>ŠPICA SUSTAVI za automatsku identifikaciju, društvo s ograničenom odgovornošću, Radoslava Cimermana 64/b, 10000 Zagreb</item>
      <item>NAĐA ŠPRLJE</item>
      <item>TARDI društvo s ograničenom odgovornošću za distribuciju sanitarne opreme, Kamenarka 33, 10000 Zagreb</item>
      <item>Teknoxgroup Hrvatska d.o.o. za uvoz, trgovinu i održavanje industrijskih strojeva, Radnička Cesta 218, 10000 Zagreb</item>
      <item>TELING, d.o.o. za proizvodnju, inženjering, konzalting, isporuku, montažu i servisiranje telekomunikacijske opreme, Kralja Tomislava 7, Dubrovnik</item>
      <item>Odvjetnica TEREZA ĐURATOVIĆ</item>
      <item>DAVOR TERZIĆ</item>
      <item>TF-RAMLJAK d.o.o., Ljubuški</item>
      <item>TIN-TRADE d.o.o. za trgovinu i turizam, Vatroslava Lisinskog 38, Dubrovnik</item>
      <item>TITANEKS društvo s ograničenom odgovornošću za rudarske i građevinske radove, Koturaška 69, 10000 Zagreb</item>
      <item>TUBA FLEX društvo s ograničenom odgovornošću za proizvodnju, trgovinu i usluge, Peračko Blato, Put Jezera 10, Ploče</item>
      <item>Tvornica ugljenografitnih i elektrokontaktnih proizvoda TUP d.d., Svetog Križa 3, Dubrovnik</item>
      <item>TÜV Croatia društvo s ograničenom odgovornošću za usluge, Savska 41, 10000 Zagreb</item>
      <item>UDRUGA POSLODAVACA U HOTELJERSTVU HRVATSKE</item>
      <item>UGOSTITELJSKI OBRT PARADISO</item>
      <item>UGOSTITELJSKI OBRT ANKORA</item>
      <item>MIJO PENDO, Ured ovlaštenog inženjera geodezije</item>
      <item>USKOKOVIĆ &amp; PARTNERI, javno trgovačko društvo za obavljanje odvjetničkih poslova, Vatroslava Lisinskog 6, Varaždin</item>
      <item>VAGE društvo s ograničenom odgovornošću za proizvodnju i servis mjernih uređaja i opreme za mjerenje, vanjsku i unutarnju t, Koledovčina 2/a, 10000 Zagreb</item>
      <item>VAL-INT d.o.o. za trgovinu, posredovanje i zastupanje stranih tvrtki, Zastavnice/25c, Hrvatski Leskovac</item>
      <item>VIGANJ COMMERCE, društvo s ograničenom odgovornošću za ugostiteljstvo, turizam i trgovinu, Viganj/bb, Viganj</item>
      <item>VODOVOD DUBROVNIK d.o.o. za vodoopskrbu i komunalnu hidrotehniku, Vladimira Nazora 19, Dubrovnik</item>
      <item>NIKOLA VOJVODA</item>
      <item>PAVO VOJVODA</item>
      <item>WEBTEH d.o.o. za usluge informacijskog društva, Štefanovečka 10, 10000 Zagreb</item>
      <item>WEIP Savjetovanje društvo s ograničenom odgovornošću za poslovno savjetovanje, Anina 2, Varaždin</item>
      <item>ANA BAČIĆ vl. Internet usluge X MEDIA</item>
      <item>ZAGREBINSPEKT d.o.o. za kontrolu i inženjering, Draškovićeva 29, 10000 Zagreb</item>
      <item>DROMEDAR, obrt za inter. portale</item>
      <item>CONELL 2 d.o.o. za proizvodnju, trgovinu i turizam - "u stečaju", Kneza Domagoja 9, Cavtat</item>
    </izvorni_sadrzaj>
    <derivirana_varijabla naziv="DomainObject.Predmet.OstaliListFormatedWithAdress_1">
      <item>CRLENI društvo s ograničenom odgovornošću za trgovinu, ugostiteljstvo, sanaciju dimnjaka i dimnjačarske usluge, Ivana Zajca 11, Varaždin</item>
      <item>ČISTOĆA d.o.o. za komunalnu djelatnost, održavanje čistoće i odlaganje komunalnog otpada, Put od Republike 14, Dubrovnik</item>
      <item>D.A.D. PROJEKT za elektroinstalacije društvo s ograničenom odgovornošću, Mosečka 15, Split</item>
      <item>EL - BET društvo s ograničenom odgovornošću za trgovinu i usluge, Braće Radića 118, Solin</item>
      <item>DUBAC PROMET d.o.o. za promet, graditeljstvo i proizvodnju, Dubac, Dočine bb, Mlini</item>
      <item>DUBROVAČKI AUTOCENTAR d.o.o. za trgovinu i usluge, Čibača, Tomislava Macana 6, Mlini</item>
      <item>DUBROVAČKI TRANSPORTNI SUSTAV d.o.o. za transportne usluge, Gornja Čibaća 8, Mlini</item>
      <item>DUBROVNIK HERMES d.o.o. za trgovinu, turizam i ugostiteljstvo, Iva Vojnovića 39, Dubrovnik</item>
      <item>DVD SLANO</item>
      <item>EL PRESIDENTE CO, d.o.o. za trgovinu, turizam, ugostiteljstvo i posredovanje, Svetog Križa 17, Dubrovnik</item>
      <item>ELEKTROLUX GRAĐENJE d.o.o. za građenje, trgovinu i usluge, Stjepana Radića 91 A, Šibenik</item>
      <item>ELLABO - I.N.D. d.o.o. za trgovinu i usluge, Andrije Hebranga 50, Dubrovnik</item>
      <item>HP - Hrvatska pošta d.d., Jurišićeva 13, 10000 Zagreb</item>
      <item>OPĆINA DUBROVAČKO PRIMORJE</item>
      <item>ALLIANZ ZAGREB dioničko društvo za osiguranje, Heinzelova 70, 10000 Zagreb</item>
      <item>CROATIA osiguranje d.d., Miramarska 22, 10000 Zagreb</item>
      <item>ERSTE&amp;STEIERMÄRKISCHE BANKA dioničko društvo, Jadranski Trg 3/a, Rijeka</item>
      <item>HYPO ALPE-ADRIA-NEKRETNINE d.o.o. za usluge, Slavonska avenija 6, 10000 Zagreb</item>
      <item>HYPO-LEASING KROATIEN, društvo za financiranje, d.o.o., Koranska 16, 10000 Zagreb</item>
      <item>HYPO - LEASING STEIERMARK društvo s ograničenom odgovornošću za usluge, Garićgradska 18, 10000 Zagreb</item>
      <item>JADRANSKO OSIGURANJE dioničko društvo, Listopadska 2, 10000 Zagreb</item>
      <item>PRIVREDNA BANKA ZAGREB - DIONIČKO DRUŠTVO, Radnička cesta 50, 10000 Zagreb</item>
      <item>Raiffeisen consulting društvo s ograničenom odgovornošću za poslovno savjetovanje, Magazinska cesta 69, 10000 Zagreb</item>
      <item>SOCIETE GENERALE-SPLITSKA BANKA dioničko društvo, Ruđera Boškovića 16, Split</item>
      <item>VB LEASING d.o.o. za leasing, Horvatova 82, 10000 Zagreb</item>
      <item>FINA ZAGREB, Nagodbeno vijeće ZG007, Ulica grada Vukovara 70, 10000 Zagreb</item>
      <item>Danijela Marinković, A.G. Matoša 59 A, 21000 Split</item>
      <item>Monika Pejić, vinogradarska cesta 132 B, 10000 Zagreb</item>
      <item>Boris Ivančić, Biokovska 12, 21000 Split</item>
      <item>Vinko Šoletić, Vukovarska 6, 20000 Dubrovnik</item>
      <item>ZOU Viktorija Knežević i Marina Masle</item>
      <item>Tomislav Tomić, Kozuraška 69, 10000 Zagreb</item>
      <item>Nedjeljka Asanović-Sarić</item>
      <item>Agencija za upravljanje državnom imovinom, Ivana Lučića 6, 10000 Zagreb</item>
      <item>HEP-Operator distribucijskog sustava d.o.o. za distribuciju i opskrbu električne energije, Ulica grada Vukovara 37, 10000 Zagreb</item>
      <item>HRVATSKE ŠUME društvo s ograničenom odgovornošću, Ul.Ljudevita Farkaša Vukotinovića 2, 10000 Zagreb</item>
      <item>Hrvatska radiotelevizija, Prisavlje 3, 10000 Zagreb</item>
      <item>Porezna uprava</item>
      <item>SREDIŠNJE KLIRINŠKO DEPOZITARNO DRUŠTVO, dioničko društvo, Heinzelova 62/a, 10000 Zagreb</item>
      <item>Općina Župa Dubrovačka, Srebreno,Vukovarska 48, 20 207 Mlini</item>
      <item>Sberbank d.d., Varšavska 9, 10000 Zagreb</item>
      <item>HYPO ALPE-ADRIA-BANK dioničko društvo, Slavonska avenija 6, 10000 Zagreb</item>
      <item>ASTRA-DUBRAVKA d.d. za proizvodnju trgovinu i usluge, Vukovarska 3, Dubrovnik</item>
      <item>Ivan Kralj, Tina Ujevića 8, 20000 Dubrovnik</item>
      <item>Javna vatrogasna postrojba DUBROVAČKI VATROGASCI, Zagrebačka 1, Dubrovnik</item>
      <item>Financijska agencija, Vrtni put 3, 10000 Zagreb</item>
      <item>Grad Dubrovnik, Pred Dvorom 1, 20000 Dubrovnik</item>
      <item>HEP - Opskrba d.o.o. za opskrbu potrošača električnom, toplinskom energijom i plinom, Ulica grada Vukovara 37, 10000 Zagreb</item>
      <item>Hrvatske vode, pravna osoba za upravljanje vodama, Grada Vukovara 220, 10000 Zagreb</item>
      <item>Turistička zajednica, Dubrovnik</item>
      <item>ALMEL DUBROVNIK d.o.o. za pružanje tehničke zaštite, nekretnine i usluge, Ivana Zajca 5, Dubrovnik</item>
      <item>Andrija Ivušić</item>
      <item>ANKORA d.o.o. za trgovinu, turizam i ugostiteljstvo, Bulet 110, Zaton</item>
      <item>ARĐENT društvo s ograničenom odgovornošću za građevinarstvo, trgovinu, usluge i uvoz-izvoz, Trg L.I.Oriovčanina 21, Novska</item>
      <item>AUTO HRVATSKA DIJELOVI d.o.o. za trgovinu i usluge, Radnička cesta 182, 10000 Zagreb</item>
      <item>Ilko Bender</item>
      <item>BETON REZ d.o.o. za građenje, trgovinu i usluge, Mostarska/bb, Metković</item>
      <item>BIROS PLUS, d.o.o. za trgovinu i usluge, Nikole Tesle 4, Dubrovnik</item>
      <item>Business.hr društvo s ograničenom odgovornošću za medijske komunikacije, Folnegovićeva 1/c, 10000 Zagreb</item>
      <item>CSS društvo s ograničenom odgovornošću za kontrolu kakvoće materijala, Savska cesta 144a, 10000 Zagreb</item>
      <item>CEMEX Hrvatska dioničko društvo za proizvodnju i prodaju cementa i drugih građevinskih materijala, F. Tuđmana 45, Kaštel Sućurac</item>
      <item>Centar za obrazovanje NARONA, Splitska 4, Metković</item>
      <item>CENTAR ZA VOZILA HRVATSKE, dioničko društvo, Capraška 6, 10000 Zagreb</item>
      <item>CERJE d.o.o. za građenje, trgovinu i usluge, Put sv. Ilije 51, Mlini</item>
      <item>PORR Hrvatska d.o.o. za graditeljstvo, Krešimira Purića 23/2, Samobor</item>
      <item>Porobija i Porobija, odvjetničko društvo, Iblerov trg 10/VII, 10000 Zagreb</item>
      <item>EMDE PUBLIKACIJE društvo s ograničenom odgovornošću za usluge, Imotska 33, Veliko Polje</item>
      <item>ERSTE CARD CLUB društvo s ograničenom odgovornošću za financijsko posredovanje i usluge, Praška 5, 10000 Zagreb</item>
      <item>ESCULAP-TEO d.o.o. za trgovinu i ugostiteljstvo, Močići b.b., Čilipi</item>
      <item>EUROTIM d.o.o. za proizvodnju i trgovinu, Dubrovačka Ulica 51, Split</item>
      <item>FAN - NAF d.o.o. za trgovinu, turizam, građenje i usluge - " u stečaju", Čilipi 3, Čilipi</item>
      <item>FUCHS MAZIVA društvo s ograničenom odgovornošću za proizvodnju, trgovinu i usluge, Domaslovec, I Krmica 8, Samobor</item>
      <item>GEOTEHNIKA - KONSOLIDACIJA društvo s ograničenom odgovornošću za konsolidacijske radove, Siget 16/B, 10000 Zagreb</item>
      <item>PROMINS Gospodarsko interesno udruženje za proizvodnju, preradu i promet mineralnih sirovina u Hrvatskoj, Ivekovićeve Stube 9, 10000 Zagreb</item>
      <item>GRAD - CO., društvo za inženjering u graditeljstvu, d.o.o., Getaldićeva 6, Dubrovnik</item>
      <item>GRAND HOTEL PARK d.o.o. za ugostiteljstvo i trgovinu, Šetalište Kralja Zvonimira 39, Dubrovnik</item>
      <item>GRGO PAVLOVIĆ, prijevoz robe</item>
      <item>HALO NET d.o.o. za telekomunikacije, Pobrežje 3, Mokošica</item>
      <item>HELIOS Vienna Insurance Group dioničko društvo za osiguranje, Poljička ulica 5, 10000 Zagreb</item>
      <item>HKIG - EDUCA d.o.o. za usluge, turistička agencija, Ulica grada Vukovara 271, 10000 Zagreb</item>
      <item>HOTEL PETKA društvo s ograničenom odgovornošću, Obala Stjepana Radića 38, Dubrovnik</item>
      <item>HRVATSKA UDRUGA POSLODAVACA</item>
      <item>Hrvatski Telekom d.d., Savska cesta 32, 10000 Zagreb</item>
      <item>HUP-ZAGREB dioničko društvo hotelijerstvo, ugostiteljstvo i turizam, Trg Krešimira Ćosića 9, 10000 Zagreb</item>
      <item>IGRIS d.o.o. za građenje, projektiranje, trgovinu i usluge, Ilije Bošnjaka 22, Metković</item>
      <item>ILIJA PENDO, ured ovlaštenog inž. heodezije</item>
      <item>IN TIME d.o.o. za prijevozničke usluge, Velika cesta 78, 10000 Zagreb</item>
      <item>INA-INDUSTRIJA NAFTE, d.d., Avenija V. Holjevca 10, 10000 Zagreb</item>
      <item>INSTITUT IGH, dioničko društvo za istraživanje i razvoj u graditeljstvu, Janka Rakuše 1, 10000 Zagreb</item>
      <item>INŽENJERSKI BIRO dioničko društvo za poslovne i računalne usluge, Heinzelova 4/a, 10000 Zagreb</item>
      <item>IVAN KRALJ</item>
      <item>ITI COMPUTERS, društvo s ograničenom odgovornošću za trgovinu, usluge, računalne i srodne aktivnosti, Ćire Carića 3, Dubrovnik</item>
      <item>IVO ĐANOVIĆ, ZABREŽJE</item>
      <item>JAMATVA, društvo s ograničenom odgovornošću za trgovinu, Tina Ujevića 13, Vrgorac</item>
      <item>Javni bilježnik NIKŠA VIĐEN</item>
      <item>JELKA ZADJELOVIĆ</item>
      <item>JOVIĆ DAMIR</item>
      <item>KALISTA GASTRO d.o.o. za trgovinu i ugostiteljstvo, Martićeva 67, 10000 Zagreb</item>
      <item>BALDO DENDER  vl.Kamen</item>
      <item>KAMENGRAD d.o.o., Ravno</item>
      <item>KATE RAJČEVIĆ</item>
      <item>KLAKAR d.o.o. za trgovinu i turizam, Alberta Halera/bb, Dubrovnik</item>
      <item>KLARISA d.o.o. za ugostiteljstvo, turizam i usluge, Obala Stjepana Radića 38, Dubrovnik</item>
      <item>KOMJATE za trgovinu i usluge društvo s ograničenom odgovornošću, Put Kruga 9, Kaštel Sućurac</item>
      <item>KONAVOSKI DVORI d.o.o. za trgovinu, ugostiteljstvo i usluge - putnička agencija, Branitelja Dubrovnika 9, Dubrovnik</item>
      <item>KONEL INFRASTRUKTURA d.o.o. za građevinarstvo i trgovinu, Od Šipčina 2, Dubrovnik</item>
      <item>DIJANA RADULOVIĆ Vl. KONOBA DUBROVNIK</item>
      <item>ELEONORA KRALJ HEZONJA</item>
      <item>JADRANKA KRISTIĆ</item>
      <item>KRTICA izvođenje zemljanih radova</item>
      <item>LAGER BAŠIĆ, d.o.o. za proizvodnju, trgovinu i usluge, Ivane Brlić-Mažuranić 8, 10000 Zagreb</item>
      <item>LAGER d.o.o. za proizvodnju, trgovinu i usluge, Obala pape Ivana Pavla II 29, Dubrovnik</item>
      <item>LIBERTINA d.o.o. za trgovinu, ugostiteljstvo i turizam - "u stečaju", Andrije Hebranga 24, Dubrovnik</item>
      <item>M &amp; CO. DUBROVNIK d.o.o. za trgovinu, turizam, građevinarstvo i uvoz-izvoz, Maslinata 11, Dubrovnik</item>
      <item>M.A.C.K. d.o.o. agencija za turizam i trgovinu, Frana Supila 3, Dubrovnik</item>
      <item>MAGNET-DUBROVNIK, d.o.o. za usluge, Banjska 4, Dubrovnik</item>
      <item>MANGAN, društvo s ograničenom odgovornošću za trgovinu i usluge, Grada Vukovara 271, 10000 Zagreb</item>
      <item>MARINKOLOR d.o.o. za trgovinu, turizam i proizvodnju, Iva Vojnovića 61 C, Dubrovnik</item>
      <item>MARINUS, d.o.o. za trgovinu i usluge, Mali Ston, Ston</item>
      <item>MASSIMO, d.o.o. za turizam, ugostiteljstvo, trgovinu i usluge, Kardinala Stepinca 54, Dubrovnik</item>
      <item>IVICA MARTIĆ</item>
      <item>MEDIUS društvo s ograničenom odgovornošću za graditeljstvo, Marina Kneževića 4, Dubrovnik</item>
      <item>MEGST d.o.o. za proizvodnju i trgovinu elektro i metalnom opremom i proizvodima iz plastičnih masa, te vanjsku trgovinu, Brnaze 418/a, Brnaze</item>
      <item>METALIND društvo s ograničenom odgovornošću za proizvodnju i usluge, Pakračka ulica 6, Bjelovar</item>
      <item>MIDIUM, d.o.o. za trgovinu i usluge, Sinjska 1, Dubrovnik</item>
      <item>PERO MILETIĆ</item>
      <item>LUKA MIHALJEVIĆ</item>
      <item>VESNA MIŠIĆ</item>
      <item>MONDO-TRADE društvo s ograničenom odgovornošću za trgovinu i usluge, Uz Jadransku cestu 48/A, Mokošica</item>
      <item>MONTALING, za trgovinu, uvoz-izvoz d.o.o., Mostarska 9, Metković</item>
      <item>NAUTIČKI CENTAR MOKOŠICA d.o.o. za brodogradnju, trgovinu, proizvodnju i usluge, Mokošica na moru 24, Mokošica</item>
      <item>NAVIS d.o.o. za trgovinu i usluge, Prijeko 4, Donji Brgat</item>
      <item>NI&amp;KO, d.o.o. za trgovinu, turizam, ugostiteljstvo i posredovanje, Put od Osojnika 29, Mokošica</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 Miočići 6, Čilipi</item>
      <item>ORDINATIO EXPERTI društvo s ograničenom odgovornošću za poslovno savjetovanje, Novomarofska 14, 10000 Zagreb</item>
      <item>OSTREA d.o.o. za ugostiteljstvo, trgovinu, usluge i ribarstvo, Mali Ston/bb, Ston</item>
      <item>OTIS DIZALA, društvo s ograničenom odgovornošću za proizvodnju, montažu, remont i održavanje dizala, Prilaz Vladislava Brajkovića 15, 10000 Zagreb</item>
      <item>OT-OPTIMA TELEKOM d.d. za telekomunikacije, Bani 75/a, 10000 Zagreb</item>
      <item>OTP DUBROVNIK d.o.o. za trgovinu, turizam i ugostiteljstvo, Vukovarska 22, Dubrovnik</item>
      <item>DIJANA ĆOSO vl. Patrea</item>
      <item>PBZ CARD društvo s ograničenom odgovornošću za poslovanje kreditnim karticama, putnička agecija, Radnička cesta 44, 10000 Zagreb</item>
      <item>VINKO PEJIĆ</item>
      <item>PERO ĐANOVIĆ</item>
      <item>PRIZMA - DUBROVNIK d.o.o. za trgovinu i usluge, Iva Dulčića 15, Dubrovnik</item>
      <item>PROM, d.o.o. za zaštitu na radu i zaštitu od požara, Industrijska 1, Metković</item>
      <item>PROZORSKA TEHNIKA TOLO d.o.o. za proizvodnju i trgovinu, Ulica Fra.Rajmonda Rudeža 1, Imotski</item>
      <item>RADAVA d.o.o., Rupnovac 9, FOJNICA</item>
      <item>RATHMANN d.o.o. za proizvodnju i usluge, Grebenska 19, Dubrovnik</item>
      <item>RBB KRALJEVIĆ, rezanje, bušenje betona</item>
      <item>REFINAL d.o.o. za reviziju, računovodstvene i financijske analize, Put Iva Vojnovića 31, Dubrovnik</item>
      <item>RENESANSA d.o.o. za poslovanje nekretninama i usluge, Nika i Meda Pucića 11, Dubrovnik</item>
      <item>SANITAT DUBROVNIK d.o.o. za komunalne djelatnosti, Ulica Marka Marojice 5, Dubrovnik</item>
      <item>SERVIS "MEŠTAR HENDIĆ"</item>
      <item>SIGNALIZACIJA d.o.o. za poslovne usluge i održavanje prometnica, Podgaj 3A, Čajkovica</item>
      <item>SKANCE SERVIS</item>
      <item>SPECAUTOMATIKA BILUŠ I DR. K.D.</item>
      <item>STABILIS d.o.o. za graditeljstvo, turizam i usluge, Močići 53, Močići</item>
      <item>STS Metal d.d. za proizvodnju, trgovinu i projektiranje metalnih proizvoda - u stečaju, Samoborska Cesta 203, 10000 Zagreb</item>
      <item>ŠĆEPO ŠIJAKOVIĆ</item>
      <item>NENO ŠIMUNOVIĆ</item>
      <item>NIKŠA ŠIMUNOVIĆ</item>
      <item>ŠIPANKA d.o.o. za ugostiteljstvo i usluge, Gorica Svetog Vlaha 18, Dubrovnik</item>
      <item>ŠPICA SUSTAVI za automatsku identifikaciju, društvo s ograničenom odgovornošću, Radoslava Cimermana 64/b, 10000 Zagreb</item>
      <item>NAĐA ŠPRLJE</item>
      <item>TARDI društvo s ograničenom odgovornošću za distribuciju sanitarne opreme, Kamenarka 33, 10000 Zagreb</item>
      <item>Teknoxgroup Hrvatska d.o.o. za uvoz, trgovinu i održavanje industrijskih strojeva, Radnička Cesta 218, 10000 Zagreb</item>
      <item>TELING, d.o.o. za proizvodnju, inženjering, konzalting, isporuku, montažu i servisiranje telekomunikacijske opreme, Kralja Tomislava 7, Dubrovnik</item>
      <item>Odvjetnica TEREZA ĐURATOVIĆ</item>
      <item>DAVOR TERZIĆ</item>
      <item>TF-RAMLJAK d.o.o., Ljubuški</item>
      <item>TIN-TRADE d.o.o. za trgovinu i turizam, Vatroslava Lisinskog 38, Dubrovnik</item>
      <item>TITANEKS društvo s ograničenom odgovornošću za rudarske i građevinske radove, Koturaška 69, 10000 Zagreb</item>
      <item>TUBA FLEX društvo s ograničenom odgovornošću za proizvodnju, trgovinu i usluge, Peračko Blato, Put Jezera 10, Ploče</item>
      <item>Tvornica ugljenografitnih i elektrokontaktnih proizvoda TUP d.d., Svetog Križa 3, Dubrovnik</item>
      <item>TÜV Croatia društvo s ograničenom odgovornošću za usluge, Savska 41, 10000 Zagreb</item>
      <item>UDRUGA POSLODAVACA U HOTELJERSTVU HRVATSKE</item>
      <item>UGOSTITELJSKI OBRT PARADISO</item>
      <item>UGOSTITELJSKI OBRT ANKORA</item>
      <item>MIJO PENDO, Ured ovlaštenog inženjera geodezije</item>
      <item>USKOKOVIĆ &amp; PARTNERI, javno trgovačko društvo za obavljanje odvjetničkih poslova, Vatroslava Lisinskog 6, Varaždin</item>
      <item>VAGE društvo s ograničenom odgovornošću za proizvodnju i servis mjernih uređaja i opreme za mjerenje, vanjsku i unutarnju t, Koledovčina 2/a, 10000 Zagreb</item>
      <item>VAL-INT d.o.o. za trgovinu, posredovanje i zastupanje stranih tvrtki, Zastavnice/25c, Hrvatski Leskovac</item>
      <item>VIGANJ COMMERCE, društvo s ograničenom odgovornošću za ugostiteljstvo, turizam i trgovinu, Viganj/bb, Viganj</item>
      <item>VODOVOD DUBROVNIK d.o.o. za vodoopskrbu i komunalnu hidrotehniku, Vladimira Nazora 19, Dubrovnik</item>
      <item>NIKOLA VOJVODA</item>
      <item>PAVO VOJVODA</item>
      <item>WEBTEH d.o.o. za usluge informacijskog društva, Štefanovečka 10, 10000 Zagreb</item>
      <item>WEIP Savjetovanje društvo s ograničenom odgovornošću za poslovno savjetovanje, Anina 2, Varaždin</item>
      <item>ANA BAČIĆ vl. Internet usluge X MEDIA</item>
      <item>ZAGREBINSPEKT d.o.o. za kontrolu i inženjering, Draškovićeva 29, 10000 Zagreb</item>
      <item>DROMEDAR, obrt za inter. portale</item>
      <item>CONELL 2 d.o.o. za proizvodnju, trgovinu i turizam - "u stečaju", Kneza Domagoja 9, Cavtat</item>
    </derivirana_varijabla>
  </DomainObject.Predmet.OstaliListFormatedWithAdress>
  <DomainObject.Predmet.OstaliListFormatedWithAdressOIB>
    <izvorni_sadrzaj>
      <item>CRLENI društvo s ograničenom odgovornošću za trgovinu, ugostiteljstvo, sanaciju dimnjaka i dimnjačarske usluge, OIB 04689594138, Ivana Zajca 11, Varaždin</item>
      <item>ČISTOĆA d.o.o. za komunalnu djelatnost, održavanje čistoće i odlaganje komunalnog otpada, OIB 16912997621, Put od Republike 14, Dubrovnik</item>
      <item>D.A.D. PROJEKT za elektroinstalacije društvo s ograničenom odgovornošću, OIB 71233848976, Mosečka 15, Split</item>
      <item>EL - BET društvo s ograničenom odgovornošću za trgovinu i usluge, OIB 75780782593, Braće Radića 118, Solin</item>
      <item>DUBAC PROMET d.o.o. za promet, graditeljstvo i proizvodnju, OIB 02373377075, Dubac, Dočine bb, Mlini</item>
      <item>DUBROVAČKI AUTOCENTAR d.o.o. za trgovinu i usluge, OIB 48449245898, Čibača, Tomislava Macana 6, Mlini</item>
      <item>DUBROVAČKI TRANSPORTNI SUSTAV d.o.o. za transportne usluge, OIB 53699920059, Gornja Čibaća 8, Mlini</item>
      <item>DUBROVNIK HERMES d.o.o. za trgovinu, turizam i ugostiteljstvo, OIB 41482771659, Iva Vojnovića 39, Dubrovnik</item>
      <item>DVD SLANO, OIB 67750489652</item>
      <item>EL PRESIDENTE CO, d.o.o. za trgovinu, turizam, ugostiteljstvo i posredovanje, OIB 91603600357, Svetog Križa 17, Dubrovnik</item>
      <item>ELEKTROLUX GRAĐENJE d.o.o. za građenje, trgovinu i usluge, OIB 74420623163, Stjepana Radića 91 A, Šibenik</item>
      <item>ELLABO - I.N.D. d.o.o. za trgovinu i usluge, OIB 99277525025, Andrije Hebranga 50, Dubrovnik</item>
      <item>HP - Hrvatska pošta d.d., OIB 87311810356, Jurišićeva 13, 10000 Zagreb</item>
      <item>OPĆINA DUBROVAČKO PRIMORJE, OIB 32333978490</item>
      <item>ALLIANZ ZAGREB dioničko društvo za osiguranje, OIB 23759810849, Heinzelova 70, 10000 Zagreb</item>
      <item>CROATIA osiguranje d.d., OIB 26187994862, Miramarska 22, 10000 Zagreb</item>
      <item>ERSTE&amp;STEIERMÄRKISCHE BANKA dioničko društvo, OIB 23057039320, Jadranski Trg 3/a, Rijeka</item>
      <item>HYPO ALPE-ADRIA-NEKRETNINE d.o.o. za usluge, OIB 66980823600, Slavonska avenija 6, 10000 Zagreb</item>
      <item>HYPO-LEASING KROATIEN, društvo za financiranje, d.o.o., OIB 87064273078, Koranska 16, 10000 Zagreb</item>
      <item>HYPO - LEASING STEIERMARK društvo s ograničenom odgovornošću za usluge, OIB 64646464586, Garićgradska 18, 10000 Zagreb</item>
      <item>JADRANSKO OSIGURANJE dioničko društvo, OIB 94472454976, Listopadska 2, 10000 Zagreb</item>
      <item>PRIVREDNA BANKA ZAGREB - DIONIČKO DRUŠTVO, OIB 02535697732, Radnička cesta 50, 10000 Zagreb</item>
      <item>Raiffeisen consulting društvo s ograničenom odgovornošću za poslovno savjetovanje, OIB 93630555187, Magazinska cesta 69, 10000 Zagreb</item>
      <item>SOCIETE GENERALE-SPLITSKA BANKA dioničko društvo, OIB 69326397242, Ruđera Boškovića 16, Split</item>
      <item>VB LEASING d.o.o. za leasing, OIB 55525619967, Horvatova 82, 10000 Zagreb</item>
      <item>FINA ZAGREB, Nagodbeno vijeće ZG007, Ulica grada Vukovara 70, 10000 Zagreb</item>
      <item>Danijela Marinković, A.G. Matoša 59 A, 21000 Split</item>
      <item>Monika Pejić, vinogradarska cesta 132 B, 10000 Zagreb</item>
      <item>Boris Ivančić, Biokovska 12, 21000 Split</item>
      <item>Vinko Šoletić, Vukovarska 6, 20000 Dubrovnik</item>
      <item>ZOU Viktorija Knežević i Marina Masle</item>
      <item>Tomislav Tomić, Kozuraška 69, 10000 Zagreb</item>
      <item>Nedjeljka Asanović-Sarić</item>
      <item>Agencija za upravljanje državnom imovinom, OIB 75666130770, Ivana Lučića 6, 10000 Zagreb</item>
      <item>HEP-Operator distribucijskog sustava d.o.o. za distribuciju i opskrbu električne energije, OIB 46830600751, Ulica grada Vukovara 37, 10000 Zagreb</item>
      <item>HRVATSKE ŠUME društvo s ograničenom odgovornošću, OIB 69693144506, Ul.Ljudevita Farkaša Vukotinovića 2, 10000 Zagreb</item>
      <item>Hrvatska radiotelevizija, OIB 68419124305, Prisavlje 3, 10000 Zagreb</item>
      <item>Porezna uprava, OIB 18683136487</item>
      <item>SREDIŠNJE KLIRINŠKO DEPOZITARNO DRUŠTVO, dioničko društvo, OIB 64406809162, Heinzelova 62/a, 10000 Zagreb</item>
      <item>Općina Župa Dubrovačka, OIB 26643690230, Srebreno,Vukovarska 48, 20 207 Mlini</item>
      <item>Sberbank d.d., OIB 78427478595, Varšavska 9, 10000 Zagreb</item>
      <item>HYPO ALPE-ADRIA-BANK dioničko društvo, OIB 14036333877, Slavonska avenija 6, 10000 Zagreb</item>
      <item>ASTRA-DUBRAVKA d.d. za proizvodnju trgovinu i usluge, OIB 85995193593, Vukovarska 3, Dubrovnik</item>
      <item>Ivan Kralj, OIB 16967486083, Tina Ujevića 8, 20000 Dubrovnik</item>
      <item>Javna vatrogasna postrojba DUBROVAČKI VATROGASCI, OIB 53151981382, Zagrebačka 1, Dubrovnik</item>
      <item>Financijska agencija, OIB 85821130368, Vrtni put 3, 10000 Zagreb</item>
      <item>Grad Dubrovnik, OIB 21712494719, Pred Dvorom 1, 20000 Dubrovnik</item>
      <item>HEP - Opskrba d.o.o. za opskrbu potrošača električnom, toplinskom energijom i plinom, OIB 63073332379, Ulica grada Vukovara 37, 10000 Zagreb</item>
      <item>Hrvatske vode, pravna osoba za upravljanje vodama, OIB 28921383001, Grada Vukovara 220, 10000 Zagreb</item>
      <item>Turistička zajednica, Dubrovnik, OIB 88346172251</item>
      <item>ALMEL DUBROVNIK d.o.o. za pružanje tehničke zaštite, nekretnine i usluge, OIB 87342313630, Ivana Zajca 5, Dubrovnik</item>
      <item>Andrija Ivušić, OIB 64312452963</item>
      <item>ANKORA d.o.o. za trgovinu, turizam i ugostiteljstvo, OIB 19762808329, Bulet 110, Zaton</item>
      <item>ARĐENT društvo s ograničenom odgovornošću za građevinarstvo, trgovinu, usluge i uvoz-izvoz, OIB 18892638976, Trg L.I.Oriovčanina 21, Novska</item>
      <item>AUTO HRVATSKA DIJELOVI d.o.o. za trgovinu i usluge, OIB 78874035950, Radnička cesta 182, 10000 Zagreb</item>
      <item>Ilko Bender, OIB 60197466236</item>
      <item>BETON REZ d.o.o. za građenje, trgovinu i usluge, OIB 52486799982, Mostarska/bb, Metković</item>
      <item>BIROS PLUS, d.o.o. za trgovinu i usluge, OIB 99515520505, Nikole Tesle 4, Dubrovnik</item>
      <item>Business.hr društvo s ograničenom odgovornošću za medijske komunikacije, OIB 59994252966, Folnegovićeva 1/c, 10000 Zagreb</item>
      <item>CSS društvo s ograničenom odgovornošću za kontrolu kakvoće materijala, OIB 55562638214, Savska cesta 144a, 10000 Zagreb</item>
      <item>CEMEX Hrvatska dioničko društvo za proizvodnju i prodaju cementa i drugih građevinskih materijala, OIB 94136335132, F. Tuđmana 45, Kaštel Sućurac</item>
      <item>Centar za obrazovanje NARONA, OIB 68177857447, Splitska 4, Metković</item>
      <item>CENTAR ZA VOZILA HRVATSKE, dioničko društvo, OIB 73294314024, Capraška 6, 10000 Zagreb</item>
      <item>CERJE d.o.o. za građenje, trgovinu i usluge, OIB 82860293595, Put sv. Ilije 51, Mlini</item>
      <item>PORR Hrvatska d.o.o. za graditeljstvo, OIB 42115834629, Krešimira Purića 23/2, Samobor</item>
      <item>Porobija i Porobija, odvjetničko društvo, OIB 85577874038, Iblerov trg 10/VII, 10000 Zagreb</item>
      <item>EMDE PUBLIKACIJE društvo s ograničenom odgovornošću za usluge, OIB 60353243090, Imotska 33, Veliko Polje</item>
      <item>ERSTE CARD CLUB društvo s ograničenom odgovornošću za financijsko posredovanje i usluge, OIB 85941596441, Praška 5, 10000 Zagreb</item>
      <item>ESCULAP-TEO d.o.o. za trgovinu i ugostiteljstvo, OIB 84409524934, Močići b.b., Čilipi</item>
      <item>EUROTIM d.o.o. za proizvodnju i trgovinu, OIB 41511343191, Dubrovačka Ulica 51, Split</item>
      <item>FAN - NAF d.o.o. za trgovinu, turizam, građenje i usluge - " u stečaju", OIB 56761684703, Čilipi 3, Čilipi</item>
      <item>FUCHS MAZIVA društvo s ograničenom odgovornošću za proizvodnju, trgovinu i usluge, OIB 99694525219, Domaslovec, I Krmica 8, Samobor</item>
      <item>GEOTEHNIKA - KONSOLIDACIJA društvo s ograničenom odgovornošću za konsolidacijske radove, OIB 96552131417, Siget 16/B, 10000 Zagreb</item>
      <item>PROMINS Gospodarsko interesno udruženje za proizvodnju, preradu i promet mineralnih sirovina u Hrvatskoj, OIB 04161731036, Ivekovićeve Stube 9, 10000 Zagreb</item>
      <item>GRAD - CO., društvo za inženjering u graditeljstvu, d.o.o., OIB 47407867744, Getaldićeva 6, Dubrovnik</item>
      <item>GRAND HOTEL PARK d.o.o. za ugostiteljstvo i trgovinu, OIB 23287280171, Šetalište Kralja Zvonimira 39, Dubrovnik</item>
      <item>GRGO PAVLOVIĆ, prijevoz robe, OIB 86515271828</item>
      <item>HALO NET d.o.o. za telekomunikacije, OIB 77622936660, Pobrežje 3, Mokošica</item>
      <item>HELIOS Vienna Insurance Group dioničko društvo za osiguranje, OIB 59369087232, Poljička ulica 5, 10000 Zagreb</item>
      <item>HKIG - EDUCA d.o.o. za usluge, turistička agencija, OIB 39995615488, Ulica grada Vukovara 271, 10000 Zagreb</item>
      <item>HOTEL PETKA društvo s ograničenom odgovornošću, OIB 41467254586, Obala Stjepana Radića 38, Dubrovnik</item>
      <item>HRVATSKA UDRUGA POSLODAVACA, OIB 80978339255</item>
      <item>Hrvatski Telekom d.d., OIB 81793146560, Savska cesta 32, 10000 Zagreb</item>
      <item>HUP-ZAGREB dioničko društvo hotelijerstvo, ugostiteljstvo i turizam, OIB 66859264899, Trg Krešimira Ćosića 9, 10000 Zagreb</item>
      <item>IGRIS d.o.o. za građenje, projektiranje, trgovinu i usluge, OIB 60920551423, Ilije Bošnjaka 22, Metković</item>
      <item>ILIJA PENDO, ured ovlaštenog inž. heodezije</item>
      <item>IN TIME d.o.o. za prijevozničke usluge, OIB 18458216879, Velika cesta 78, 10000 Zagreb</item>
      <item>INA-INDUSTRIJA NAFTE, d.d., OIB 27759560625, Avenija V. Holjevca 10, 10000 Zagreb</item>
      <item>INSTITUT IGH, dioničko društvo za istraživanje i razvoj u graditeljstvu, OIB 79766124714, Janka Rakuše 1, 10000 Zagreb</item>
      <item>INŽENJERSKI BIRO dioničko društvo za poslovne i računalne usluge, Heinzelova 4/a, 10000 Zagreb</item>
      <item>IVAN KRALJ, OIB 62354619551</item>
      <item>ITI COMPUTERS, društvo s ograničenom odgovornošću za trgovinu, usluge, računalne i srodne aktivnosti, OIB 41130204887, Ćire Carića 3, Dubrovnik</item>
      <item>IVO ĐANOVIĆ, OIB 51990692180, ZABREŽJE</item>
      <item>JAMATVA, društvo s ograničenom odgovornošću za trgovinu, OIB 12532007791, Tina Ujevića 13, Vrgorac</item>
      <item>Javni bilježnik NIKŠA VIĐEN, OIB 16795715619</item>
      <item>JELKA ZADJELOVIĆ, OIB 91026817391</item>
      <item>JOVIĆ DAMIR, OIB 45607504285</item>
      <item>KALISTA GASTRO d.o.o. za trgovinu i ugostiteljstvo, OIB 71688050318, Martićeva 67, 10000 Zagreb</item>
      <item>BALDO DENDER  vl.Kamen, OIB 70110899992</item>
      <item>KAMENGRAD d.o.o., OIB , Ravno</item>
      <item>KATE RAJČEVIĆ, OIB 06826024913</item>
      <item>KLAKAR d.o.o. za trgovinu i turizam, OIB 08494012622, Alberta Halera/bb, Dubrovnik</item>
      <item>KLARISA d.o.o. za ugostiteljstvo, turizam i usluge, OIB 12053921736, Obala Stjepana Radića 38, Dubrovnik</item>
      <item>KOMJATE za trgovinu i usluge društvo s ograničenom odgovornošću, OIB 92009564551, Put Kruga 9, Kaštel Sućurac</item>
      <item>KONAVOSKI DVORI d.o.o. za trgovinu, ugostiteljstvo i usluge - putnička agencija, OIB 41414116061, Branitelja Dubrovnika 9, Dubrovnik</item>
      <item>KONEL INFRASTRUKTURA d.o.o. za građevinarstvo i trgovinu, OIB 08203118768, Od Šipčina 2, Dubrovnik</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 Ivane Brlić-Mažuranić 8, 10000 Zagreb</item>
      <item>LAGER d.o.o. za proizvodnju, trgovinu i usluge, OIB 94312560841, Obala pape Ivana Pavla II 29, Dubrovnik</item>
      <item>LIBERTINA d.o.o. za trgovinu, ugostiteljstvo i turizam - "u stečaju", OIB 93782682944, Andrije Hebranga 24, Dubrovnik</item>
      <item>M &amp; CO. DUBROVNIK d.o.o. za trgovinu, turizam, građevinarstvo i uvoz-izvoz, OIB 41302937012, Maslinata 11, Dubrovnik</item>
      <item>M.A.C.K. d.o.o. agencija za turizam i trgovinu, OIB 54622707977, Frana Supila 3, Dubrovnik</item>
      <item>MAGNET-DUBROVNIK, d.o.o. za usluge, OIB 34578485692, Banjska 4, Dubrovnik</item>
      <item>MANGAN, društvo s ograničenom odgovornošću za trgovinu i usluge, OIB 63522234299, Grada Vukovara 271, 10000 Zagreb</item>
      <item>MARINKOLOR d.o.o. za trgovinu, turizam i proizvodnju, OIB 14739539015, Iva Vojnovića 61 C, Dubrovnik</item>
      <item>MARINUS, d.o.o. za trgovinu i usluge, OIB 85764954556, Mali Ston, Ston</item>
      <item>MASSIMO, d.o.o. za turizam, ugostiteljstvo, trgovinu i usluge, OIB 66828953974, Kardinala Stepinca 54, Dubrovnik</item>
      <item>IVICA MARTIĆ, OIB 46911992255</item>
      <item>MEDIUS društvo s ograničenom odgovornošću za graditeljstvo, OIB 78225674173, Marina Kneževića 4, Dubrovnik</item>
      <item>MEGST d.o.o. za proizvodnju i trgovinu elektro i metalnom opremom i proizvodima iz plastičnih masa, te vanjsku trgovinu, OIB 14321085318, Brnaze 418/a, Brnaze</item>
      <item>METALIND društvo s ograničenom odgovornošću za proizvodnju i usluge, OIB 13933798090, Pakračka ulica 6, Bjelovar</item>
      <item>MIDIUM, d.o.o. za trgovinu i usluge, OIB 97612877418, Sinjska 1, Dubrovnik</item>
      <item>PERO MILETIĆ, OIB 41806030671</item>
      <item>LUKA MIHALJEVIĆ, OIB 45053658403</item>
      <item>VESNA MIŠIĆ, OIB 16823989057</item>
      <item>MONDO-TRADE društvo s ograničenom odgovornošću za trgovinu i usluge, OIB 77328114519, Uz Jadransku cestu 48/A, Mokošica</item>
      <item>MONTALING, za trgovinu, uvoz-izvoz d.o.o., OIB 71056361203, Mostarska 9, Metković</item>
      <item>NAUTIČKI CENTAR MOKOŠICA d.o.o. za brodogradnju, trgovinu, proizvodnju i usluge, OIB 41064075657, Mokošica na moru 24, Mokošica</item>
      <item>NAVIS d.o.o. za trgovinu i usluge, OIB 09328705328, Prijeko 4, Donji Brgat</item>
      <item>NI&amp;KO, d.o.o. za trgovinu, turizam, ugostiteljstvo i posredovanje, OIB 08132633965, Put od Osojnika 29, Mokošica</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 Miočići 6, Čilipi</item>
      <item>ORDINATIO EXPERTI društvo s ograničenom odgovornošću za poslovno savjetovanje, OIB 00344670806, Novomarofska 14, 10000 Zagreb</item>
      <item>OSTREA d.o.o. za ugostiteljstvo, trgovinu, usluge i ribarstvo, OIB 47576280792, Mali Ston/bb, Ston</item>
      <item>OTIS DIZALA, društvo s ograničenom odgovornošću za proizvodnju, montažu, remont i održavanje dizala, OIB 76080865307, Prilaz Vladislava Brajkovića 15, 10000 Zagreb</item>
      <item>OT-OPTIMA TELEKOM d.d. za telekomunikacije, OIB 36004425025, Bani 75/a, 10000 Zagreb</item>
      <item>OTP DUBROVNIK d.o.o. za trgovinu, turizam i ugostiteljstvo, OIB 70397015501, Vukovarska 22, Dubrovnik</item>
      <item>DIJANA ĆOSO vl. Patrea, OIB 02775643939</item>
      <item>PBZ CARD društvo s ograničenom odgovornošću za poslovanje kreditnim karticama, putnička agecija, OIB 28495895537, Radnička cesta 44, 10000 Zagreb</item>
      <item>VINKO PEJIĆ, OIB 42791812400</item>
      <item>PERO ĐANOVIĆ, OIB 77937159005</item>
      <item>PRIZMA - DUBROVNIK d.o.o. za trgovinu i usluge, OIB 38368172790, Iva Dulčića 15, Dubrovnik</item>
      <item>PROM, d.o.o. za zaštitu na radu i zaštitu od požara, OIB 26231825497, Industrijska 1, Metković</item>
      <item>PROZORSKA TEHNIKA TOLO d.o.o. za proizvodnju i trgovinu, OIB 71786325722, Ulica Fra.Rajmonda Rudeža 1, Imotski</item>
      <item>RADAVA d.o.o., Rupnovac 9, FOJNICA</item>
      <item>RATHMANN d.o.o. za proizvodnju i usluge, OIB 74003043112, Grebenska 19, Dubrovnik</item>
      <item>RBB KRALJEVIĆ, rezanje, bušenje betona, OIB 61429643722</item>
      <item>REFINAL d.o.o. za reviziju, računovodstvene i financijske analize, OIB 00958422467, Put Iva Vojnovića 31, Dubrovnik</item>
      <item>RENESANSA d.o.o. za poslovanje nekretninama i usluge, OIB 71071423854, Nika i Meda Pucića 11, Dubrovnik</item>
      <item>SANITAT DUBROVNIK d.o.o. za komunalne djelatnosti, OIB 99080716453, Ulica Marka Marojice 5, Dubrovnik</item>
      <item>SERVIS "MEŠTAR HENDIĆ", OIB 76266131122</item>
      <item>SIGNALIZACIJA d.o.o. za poslovne usluge i održavanje prometnica, OIB 41021357341, Podgaj 3A, Čajkovica</item>
      <item>SKANCE SERVIS, OIB 44892351223</item>
      <item>SPECAUTOMATIKA BILUŠ I DR. K.D., OIB 37161363789</item>
      <item>STABILIS d.o.o. za graditeljstvo, turizam i usluge, OIB 95284532687, Močići 53, Močići</item>
      <item>STS Metal d.d. za proizvodnju, trgovinu i projektiranje metalnih proizvoda - u stečaju, OIB 77108253338, Samoborska Cesta 203, 10000 Zagreb</item>
      <item>ŠĆEPO ŠIJAKOVIĆ, OIB 59296624781</item>
      <item>NENO ŠIMUNOVIĆ, OIB 11810331388</item>
      <item>NIKŠA ŠIMUNOVIĆ, OIB 16184384771</item>
      <item>ŠIPANKA d.o.o. za ugostiteljstvo i usluge, OIB 47134933989, Gorica Svetog Vlaha 18, Dubrovnik</item>
      <item>ŠPICA SUSTAVI za automatsku identifikaciju, društvo s ograničenom odgovornošću, OIB 08747661196, Radoslava Cimermana 64/b, 10000 Zagreb</item>
      <item>NAĐA ŠPRLJE, OIB 41908172718</item>
      <item>TARDI društvo s ograničenom odgovornošću za distribuciju sanitarne opreme, OIB 52963754557, Kamenarka 33, 10000 Zagreb</item>
      <item>Teknoxgroup Hrvatska d.o.o. za uvoz, trgovinu i održavanje industrijskih strojeva, OIB 31826907316, Radnička Cesta 218, 10000 Zagreb</item>
      <item>TELING, d.o.o. za proizvodnju, inženjering, konzalting, isporuku, montažu i servisiranje telekomunikacijske opreme, OIB 52470612265, Kralja Tomislava 7, Dubrovnik</item>
      <item>Odvjetnica TEREZA ĐURATOVIĆ, OIB 40855736910</item>
      <item>DAVOR TERZIĆ, OIB 75544230153</item>
      <item>TF-RAMLJAK d.o.o., Ljubuški</item>
      <item>TIN-TRADE d.o.o. za trgovinu i turizam, OIB 69255600760, Vatroslava Lisinskog 38, Dubrovnik</item>
      <item>TITANEKS društvo s ograničenom odgovornošću za rudarske i građevinske radove, OIB 79221887371, Koturaška 69, 10000 Zagreb</item>
      <item>TUBA FLEX društvo s ograničenom odgovornošću za proizvodnju, trgovinu i usluge, OIB 86468725364, Peračko Blato, Put Jezera 10, Ploče</item>
      <item>Tvornica ugljenografitnih i elektrokontaktnih proizvoda TUP d.d., OIB 35911849065, Svetog Križa 3, Dubrovnik</item>
      <item>TÜV Croatia društvo s ograničenom odgovornošću za usluge, OIB 64520989853, Savska 41, 10000 Zagreb</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 Vatroslava Lisinskog 6, Varaždin</item>
      <item>VAGE društvo s ograničenom odgovornošću za proizvodnju i servis mjernih uređaja i opreme za mjerenje, vanjsku i unutarnju t, OIB 30335873024, Koledovčina 2/a, 10000 Zagreb</item>
      <item>VAL-INT d.o.o. za trgovinu, posredovanje i zastupanje stranih tvrtki, OIB 48878830747, Zastavnice/25c, Hrvatski Leskovac</item>
      <item>VIGANJ COMMERCE, društvo s ograničenom odgovornošću za ugostiteljstvo, turizam i trgovinu, OIB 63349894640, Viganj/bb, Viganj</item>
      <item>VODOVOD DUBROVNIK d.o.o. za vodoopskrbu i komunalnu hidrotehniku, OIB 00862047577, Vladimira Nazora 19, Dubrovnik</item>
      <item>NIKOLA VOJVODA, OIB 67091554661</item>
      <item>PAVO VOJVODA, OIB 36191371012</item>
      <item>WEBTEH d.o.o. za usluge informacijskog društva, OIB 82551932122, Štefanovečka 10, 10000 Zagreb</item>
      <item>WEIP Savjetovanje društvo s ograničenom odgovornošću za poslovno savjetovanje, OIB 45665477878, Anina 2, Varaždin</item>
      <item>ANA BAČIĆ vl. Internet usluge X MEDIA, OIB 84101252640</item>
      <item>ZAGREBINSPEKT d.o.o. za kontrolu i inženjering, OIB 82752153530, Draškovićeva 29, 10000 Zagreb</item>
      <item>DROMEDAR, obrt za inter. portale, OIB 71382594674</item>
      <item>CONELL 2 d.o.o. za proizvodnju, trgovinu i turizam - "u stečaju", OIB 51381980068, Kneza Domagoja 9, Cavtat</item>
    </izvorni_sadrzaj>
    <derivirana_varijabla naziv="DomainObject.Predmet.OstaliListFormatedWithAdressOIB_1">
      <item>CRLENI društvo s ograničenom odgovornošću za trgovinu, ugostiteljstvo, sanaciju dimnjaka i dimnjačarske usluge, OIB 04689594138, Ivana Zajca 11, Varaždin</item>
      <item>ČISTOĆA d.o.o. za komunalnu djelatnost, održavanje čistoće i odlaganje komunalnog otpada, OIB 16912997621, Put od Republike 14, Dubrovnik</item>
      <item>D.A.D. PROJEKT za elektroinstalacije društvo s ograničenom odgovornošću, OIB 71233848976, Mosečka 15, Split</item>
      <item>EL - BET društvo s ograničenom odgovornošću za trgovinu i usluge, OIB 75780782593, Braće Radića 118, Solin</item>
      <item>DUBAC PROMET d.o.o. za promet, graditeljstvo i proizvodnju, OIB 02373377075, Dubac, Dočine bb, Mlini</item>
      <item>DUBROVAČKI AUTOCENTAR d.o.o. za trgovinu i usluge, OIB 48449245898, Čibača, Tomislava Macana 6, Mlini</item>
      <item>DUBROVAČKI TRANSPORTNI SUSTAV d.o.o. za transportne usluge, OIB 53699920059, Gornja Čibaća 8, Mlini</item>
      <item>DUBROVNIK HERMES d.o.o. za trgovinu, turizam i ugostiteljstvo, OIB 41482771659, Iva Vojnovića 39, Dubrovnik</item>
      <item>DVD SLANO, OIB 67750489652</item>
      <item>EL PRESIDENTE CO, d.o.o. za trgovinu, turizam, ugostiteljstvo i posredovanje, OIB 91603600357, Svetog Križa 17, Dubrovnik</item>
      <item>ELEKTROLUX GRAĐENJE d.o.o. za građenje, trgovinu i usluge, OIB 74420623163, Stjepana Radića 91 A, Šibenik</item>
      <item>ELLABO - I.N.D. d.o.o. za trgovinu i usluge, OIB 99277525025, Andrije Hebranga 50, Dubrovnik</item>
      <item>HP - Hrvatska pošta d.d., OIB 87311810356, Jurišićeva 13, 10000 Zagreb</item>
      <item>OPĆINA DUBROVAČKO PRIMORJE, OIB 32333978490</item>
      <item>ALLIANZ ZAGREB dioničko društvo za osiguranje, OIB 23759810849, Heinzelova 70, 10000 Zagreb</item>
      <item>CROATIA osiguranje d.d., OIB 26187994862, Miramarska 22, 10000 Zagreb</item>
      <item>ERSTE&amp;STEIERMÄRKISCHE BANKA dioničko društvo, OIB 23057039320, Jadranski Trg 3/a, Rijeka</item>
      <item>HYPO ALPE-ADRIA-NEKRETNINE d.o.o. za usluge, OIB 66980823600, Slavonska avenija 6, 10000 Zagreb</item>
      <item>HYPO-LEASING KROATIEN, društvo za financiranje, d.o.o., OIB 87064273078, Koranska 16, 10000 Zagreb</item>
      <item>HYPO - LEASING STEIERMARK društvo s ograničenom odgovornošću za usluge, OIB 64646464586, Garićgradska 18, 10000 Zagreb</item>
      <item>JADRANSKO OSIGURANJE dioničko društvo, OIB 94472454976, Listopadska 2, 10000 Zagreb</item>
      <item>PRIVREDNA BANKA ZAGREB - DIONIČKO DRUŠTVO, OIB 02535697732, Radnička cesta 50, 10000 Zagreb</item>
      <item>Raiffeisen consulting društvo s ograničenom odgovornošću za poslovno savjetovanje, OIB 93630555187, Magazinska cesta 69, 10000 Zagreb</item>
      <item>SOCIETE GENERALE-SPLITSKA BANKA dioničko društvo, OIB 69326397242, Ruđera Boškovića 16, Split</item>
      <item>VB LEASING d.o.o. za leasing, OIB 55525619967, Horvatova 82, 10000 Zagreb</item>
      <item>FINA ZAGREB, Nagodbeno vijeće ZG007, Ulica grada Vukovara 70, 10000 Zagreb</item>
      <item>Danijela Marinković, A.G. Matoša 59 A, 21000 Split</item>
      <item>Monika Pejić, vinogradarska cesta 132 B, 10000 Zagreb</item>
      <item>Boris Ivančić, Biokovska 12, 21000 Split</item>
      <item>Vinko Šoletić, Vukovarska 6, 20000 Dubrovnik</item>
      <item>ZOU Viktorija Knežević i Marina Masle</item>
      <item>Tomislav Tomić, Kozuraška 69, 10000 Zagreb</item>
      <item>Nedjeljka Asanović-Sarić</item>
      <item>Agencija za upravljanje državnom imovinom, OIB 75666130770, Ivana Lučića 6, 10000 Zagreb</item>
      <item>HEP-Operator distribucijskog sustava d.o.o. za distribuciju i opskrbu električne energije, OIB 46830600751, Ulica grada Vukovara 37, 10000 Zagreb</item>
      <item>HRVATSKE ŠUME društvo s ograničenom odgovornošću, OIB 69693144506, Ul.Ljudevita Farkaša Vukotinovića 2, 10000 Zagreb</item>
      <item>Hrvatska radiotelevizija, OIB 68419124305, Prisavlje 3, 10000 Zagreb</item>
      <item>Porezna uprava, OIB 18683136487</item>
      <item>SREDIŠNJE KLIRINŠKO DEPOZITARNO DRUŠTVO, dioničko društvo, OIB 64406809162, Heinzelova 62/a, 10000 Zagreb</item>
      <item>Općina Župa Dubrovačka, OIB 26643690230, Srebreno,Vukovarska 48, 20 207 Mlini</item>
      <item>Sberbank d.d., OIB 78427478595, Varšavska 9, 10000 Zagreb</item>
      <item>HYPO ALPE-ADRIA-BANK dioničko društvo, OIB 14036333877, Slavonska avenija 6, 10000 Zagreb</item>
      <item>ASTRA-DUBRAVKA d.d. za proizvodnju trgovinu i usluge, OIB 85995193593, Vukovarska 3, Dubrovnik</item>
      <item>Ivan Kralj, OIB 16967486083, Tina Ujevića 8, 20000 Dubrovnik</item>
      <item>Javna vatrogasna postrojba DUBROVAČKI VATROGASCI, OIB 53151981382, Zagrebačka 1, Dubrovnik</item>
      <item>Financijska agencija, OIB 85821130368, Vrtni put 3, 10000 Zagreb</item>
      <item>Grad Dubrovnik, OIB 21712494719, Pred Dvorom 1, 20000 Dubrovnik</item>
      <item>HEP - Opskrba d.o.o. za opskrbu potrošača električnom, toplinskom energijom i plinom, OIB 63073332379, Ulica grada Vukovara 37, 10000 Zagreb</item>
      <item>Hrvatske vode, pravna osoba za upravljanje vodama, OIB 28921383001, Grada Vukovara 220, 10000 Zagreb</item>
      <item>Turistička zajednica, Dubrovnik, OIB 88346172251</item>
      <item>ALMEL DUBROVNIK d.o.o. za pružanje tehničke zaštite, nekretnine i usluge, OIB 87342313630, Ivana Zajca 5, Dubrovnik</item>
      <item>Andrija Ivušić, OIB 64312452963</item>
      <item>ANKORA d.o.o. za trgovinu, turizam i ugostiteljstvo, OIB 19762808329, Bulet 110, Zaton</item>
      <item>ARĐENT društvo s ograničenom odgovornošću za građevinarstvo, trgovinu, usluge i uvoz-izvoz, OIB 18892638976, Trg L.I.Oriovčanina 21, Novska</item>
      <item>AUTO HRVATSKA DIJELOVI d.o.o. za trgovinu i usluge, OIB 78874035950, Radnička cesta 182, 10000 Zagreb</item>
      <item>Ilko Bender, OIB 60197466236</item>
      <item>BETON REZ d.o.o. za građenje, trgovinu i usluge, OIB 52486799982, Mostarska/bb, Metković</item>
      <item>BIROS PLUS, d.o.o. za trgovinu i usluge, OIB 99515520505, Nikole Tesle 4, Dubrovnik</item>
      <item>Business.hr društvo s ograničenom odgovornošću za medijske komunikacije, OIB 59994252966, Folnegovićeva 1/c, 10000 Zagreb</item>
      <item>CSS društvo s ograničenom odgovornošću za kontrolu kakvoće materijala, OIB 55562638214, Savska cesta 144a, 10000 Zagreb</item>
      <item>CEMEX Hrvatska dioničko društvo za proizvodnju i prodaju cementa i drugih građevinskih materijala, OIB 94136335132, F. Tuđmana 45, Kaštel Sućurac</item>
      <item>Centar za obrazovanje NARONA, OIB 68177857447, Splitska 4, Metković</item>
      <item>CENTAR ZA VOZILA HRVATSKE, dioničko društvo, OIB 73294314024, Capraška 6, 10000 Zagreb</item>
      <item>CERJE d.o.o. za građenje, trgovinu i usluge, OIB 82860293595, Put sv. Ilije 51, Mlini</item>
      <item>PORR Hrvatska d.o.o. za graditeljstvo, OIB 42115834629, Krešimira Purića 23/2, Samobor</item>
      <item>Porobija i Porobija, odvjetničko društvo, OIB 85577874038, Iblerov trg 10/VII, 10000 Zagreb</item>
      <item>EMDE PUBLIKACIJE društvo s ograničenom odgovornošću za usluge, OIB 60353243090, Imotska 33, Veliko Polje</item>
      <item>ERSTE CARD CLUB društvo s ograničenom odgovornošću za financijsko posredovanje i usluge, OIB 85941596441, Praška 5, 10000 Zagreb</item>
      <item>ESCULAP-TEO d.o.o. za trgovinu i ugostiteljstvo, OIB 84409524934, Močići b.b., Čilipi</item>
      <item>EUROTIM d.o.o. za proizvodnju i trgovinu, OIB 41511343191, Dubrovačka Ulica 51, Split</item>
      <item>FAN - NAF d.o.o. za trgovinu, turizam, građenje i usluge - " u stečaju", OIB 56761684703, Čilipi 3, Čilipi</item>
      <item>FUCHS MAZIVA društvo s ograničenom odgovornošću za proizvodnju, trgovinu i usluge, OIB 99694525219, Domaslovec, I Krmica 8, Samobor</item>
      <item>GEOTEHNIKA - KONSOLIDACIJA društvo s ograničenom odgovornošću za konsolidacijske radove, OIB 96552131417, Siget 16/B, 10000 Zagreb</item>
      <item>PROMINS Gospodarsko interesno udruženje za proizvodnju, preradu i promet mineralnih sirovina u Hrvatskoj, OIB 04161731036, Ivekovićeve Stube 9, 10000 Zagreb</item>
      <item>GRAD - CO., društvo za inženjering u graditeljstvu, d.o.o., OIB 47407867744, Getaldićeva 6, Dubrovnik</item>
      <item>GRAND HOTEL PARK d.o.o. za ugostiteljstvo i trgovinu, OIB 23287280171, Šetalište Kralja Zvonimira 39, Dubrovnik</item>
      <item>GRGO PAVLOVIĆ, prijevoz robe, OIB 86515271828</item>
      <item>HALO NET d.o.o. za telekomunikacije, OIB 77622936660, Pobrežje 3, Mokošica</item>
      <item>HELIOS Vienna Insurance Group dioničko društvo za osiguranje, OIB 59369087232, Poljička ulica 5, 10000 Zagreb</item>
      <item>HKIG - EDUCA d.o.o. za usluge, turistička agencija, OIB 39995615488, Ulica grada Vukovara 271, 10000 Zagreb</item>
      <item>HOTEL PETKA društvo s ograničenom odgovornošću, OIB 41467254586, Obala Stjepana Radića 38, Dubrovnik</item>
      <item>HRVATSKA UDRUGA POSLODAVACA, OIB 80978339255</item>
      <item>Hrvatski Telekom d.d., OIB 81793146560, Savska cesta 32, 10000 Zagreb</item>
      <item>HUP-ZAGREB dioničko društvo hotelijerstvo, ugostiteljstvo i turizam, OIB 66859264899, Trg Krešimira Ćosića 9, 10000 Zagreb</item>
      <item>IGRIS d.o.o. za građenje, projektiranje, trgovinu i usluge, OIB 60920551423, Ilije Bošnjaka 22, Metković</item>
      <item>ILIJA PENDO, ured ovlaštenog inž. heodezije</item>
      <item>IN TIME d.o.o. za prijevozničke usluge, OIB 18458216879, Velika cesta 78, 10000 Zagreb</item>
      <item>INA-INDUSTRIJA NAFTE, d.d., OIB 27759560625, Avenija V. Holjevca 10, 10000 Zagreb</item>
      <item>INSTITUT IGH, dioničko društvo za istraživanje i razvoj u graditeljstvu, OIB 79766124714, Janka Rakuše 1, 10000 Zagreb</item>
      <item>INŽENJERSKI BIRO dioničko društvo za poslovne i računalne usluge, Heinzelova 4/a, 10000 Zagreb</item>
      <item>IVAN KRALJ, OIB 62354619551</item>
      <item>ITI COMPUTERS, društvo s ograničenom odgovornošću za trgovinu, usluge, računalne i srodne aktivnosti, OIB 41130204887, Ćire Carića 3, Dubrovnik</item>
      <item>IVO ĐANOVIĆ, OIB 51990692180, ZABREŽJE</item>
      <item>JAMATVA, društvo s ograničenom odgovornošću za trgovinu, OIB 12532007791, Tina Ujevića 13, Vrgorac</item>
      <item>Javni bilježnik NIKŠA VIĐEN, OIB 16795715619</item>
      <item>JELKA ZADJELOVIĆ, OIB 91026817391</item>
      <item>JOVIĆ DAMIR, OIB 45607504285</item>
      <item>KALISTA GASTRO d.o.o. za trgovinu i ugostiteljstvo, OIB 71688050318, Martićeva 67, 10000 Zagreb</item>
      <item>BALDO DENDER  vl.Kamen, OIB 70110899992</item>
      <item>KAMENGRAD d.o.o., OIB , Ravno</item>
      <item>KATE RAJČEVIĆ, OIB 06826024913</item>
      <item>KLAKAR d.o.o. za trgovinu i turizam, OIB 08494012622, Alberta Halera/bb, Dubrovnik</item>
      <item>KLARISA d.o.o. za ugostiteljstvo, turizam i usluge, OIB 12053921736, Obala Stjepana Radića 38, Dubrovnik</item>
      <item>KOMJATE za trgovinu i usluge društvo s ograničenom odgovornošću, OIB 92009564551, Put Kruga 9, Kaštel Sućurac</item>
      <item>KONAVOSKI DVORI d.o.o. za trgovinu, ugostiteljstvo i usluge - putnička agencija, OIB 41414116061, Branitelja Dubrovnika 9, Dubrovnik</item>
      <item>KONEL INFRASTRUKTURA d.o.o. za građevinarstvo i trgovinu, OIB 08203118768, Od Šipčina 2, Dubrovnik</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 Ivane Brlić-Mažuranić 8, 10000 Zagreb</item>
      <item>LAGER d.o.o. za proizvodnju, trgovinu i usluge, OIB 94312560841, Obala pape Ivana Pavla II 29, Dubrovnik</item>
      <item>LIBERTINA d.o.o. za trgovinu, ugostiteljstvo i turizam - "u stečaju", OIB 93782682944, Andrije Hebranga 24, Dubrovnik</item>
      <item>M &amp; CO. DUBROVNIK d.o.o. za trgovinu, turizam, građevinarstvo i uvoz-izvoz, OIB 41302937012, Maslinata 11, Dubrovnik</item>
      <item>M.A.C.K. d.o.o. agencija za turizam i trgovinu, OIB 54622707977, Frana Supila 3, Dubrovnik</item>
      <item>MAGNET-DUBROVNIK, d.o.o. za usluge, OIB 34578485692, Banjska 4, Dubrovnik</item>
      <item>MANGAN, društvo s ograničenom odgovornošću za trgovinu i usluge, OIB 63522234299, Grada Vukovara 271, 10000 Zagreb</item>
      <item>MARINKOLOR d.o.o. za trgovinu, turizam i proizvodnju, OIB 14739539015, Iva Vojnovića 61 C, Dubrovnik</item>
      <item>MARINUS, d.o.o. za trgovinu i usluge, OIB 85764954556, Mali Ston, Ston</item>
      <item>MASSIMO, d.o.o. za turizam, ugostiteljstvo, trgovinu i usluge, OIB 66828953974, Kardinala Stepinca 54, Dubrovnik</item>
      <item>IVICA MARTIĆ, OIB 46911992255</item>
      <item>MEDIUS društvo s ograničenom odgovornošću za graditeljstvo, OIB 78225674173, Marina Kneževića 4, Dubrovnik</item>
      <item>MEGST d.o.o. za proizvodnju i trgovinu elektro i metalnom opremom i proizvodima iz plastičnih masa, te vanjsku trgovinu, OIB 14321085318, Brnaze 418/a, Brnaze</item>
      <item>METALIND društvo s ograničenom odgovornošću za proizvodnju i usluge, OIB 13933798090, Pakračka ulica 6, Bjelovar</item>
      <item>MIDIUM, d.o.o. za trgovinu i usluge, OIB 97612877418, Sinjska 1, Dubrovnik</item>
      <item>PERO MILETIĆ, OIB 41806030671</item>
      <item>LUKA MIHALJEVIĆ, OIB 45053658403</item>
      <item>VESNA MIŠIĆ, OIB 16823989057</item>
      <item>MONDO-TRADE društvo s ograničenom odgovornošću za trgovinu i usluge, OIB 77328114519, Uz Jadransku cestu 48/A, Mokošica</item>
      <item>MONTALING, za trgovinu, uvoz-izvoz d.o.o., OIB 71056361203, Mostarska 9, Metković</item>
      <item>NAUTIČKI CENTAR MOKOŠICA d.o.o. za brodogradnju, trgovinu, proizvodnju i usluge, OIB 41064075657, Mokošica na moru 24, Mokošica</item>
      <item>NAVIS d.o.o. za trgovinu i usluge, OIB 09328705328, Prijeko 4, Donji Brgat</item>
      <item>NI&amp;KO, d.o.o. za trgovinu, turizam, ugostiteljstvo i posredovanje, OIB 08132633965, Put od Osojnika 29, Mokošica</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 Miočići 6, Čilipi</item>
      <item>ORDINATIO EXPERTI društvo s ograničenom odgovornošću za poslovno savjetovanje, OIB 00344670806, Novomarofska 14, 10000 Zagreb</item>
      <item>OSTREA d.o.o. za ugostiteljstvo, trgovinu, usluge i ribarstvo, OIB 47576280792, Mali Ston/bb, Ston</item>
      <item>OTIS DIZALA, društvo s ograničenom odgovornošću za proizvodnju, montažu, remont i održavanje dizala, OIB 76080865307, Prilaz Vladislava Brajkovića 15, 10000 Zagreb</item>
      <item>OT-OPTIMA TELEKOM d.d. za telekomunikacije, OIB 36004425025, Bani 75/a, 10000 Zagreb</item>
      <item>OTP DUBROVNIK d.o.o. za trgovinu, turizam i ugostiteljstvo, OIB 70397015501, Vukovarska 22, Dubrovnik</item>
      <item>DIJANA ĆOSO vl. Patrea, OIB 02775643939</item>
      <item>PBZ CARD društvo s ograničenom odgovornošću za poslovanje kreditnim karticama, putnička agecija, OIB 28495895537, Radnička cesta 44, 10000 Zagreb</item>
      <item>VINKO PEJIĆ, OIB 42791812400</item>
      <item>PERO ĐANOVIĆ, OIB 77937159005</item>
      <item>PRIZMA - DUBROVNIK d.o.o. za trgovinu i usluge, OIB 38368172790, Iva Dulčića 15, Dubrovnik</item>
      <item>PROM, d.o.o. za zaštitu na radu i zaštitu od požara, OIB 26231825497, Industrijska 1, Metković</item>
      <item>PROZORSKA TEHNIKA TOLO d.o.o. za proizvodnju i trgovinu, OIB 71786325722, Ulica Fra.Rajmonda Rudeža 1, Imotski</item>
      <item>RADAVA d.o.o., Rupnovac 9, FOJNICA</item>
      <item>RATHMANN d.o.o. za proizvodnju i usluge, OIB 74003043112, Grebenska 19, Dubrovnik</item>
      <item>RBB KRALJEVIĆ, rezanje, bušenje betona, OIB 61429643722</item>
      <item>REFINAL d.o.o. za reviziju, računovodstvene i financijske analize, OIB 00958422467, Put Iva Vojnovića 31, Dubrovnik</item>
      <item>RENESANSA d.o.o. za poslovanje nekretninama i usluge, OIB 71071423854, Nika i Meda Pucića 11, Dubrovnik</item>
      <item>SANITAT DUBROVNIK d.o.o. za komunalne djelatnosti, OIB 99080716453, Ulica Marka Marojice 5, Dubrovnik</item>
      <item>SERVIS "MEŠTAR HENDIĆ", OIB 76266131122</item>
      <item>SIGNALIZACIJA d.o.o. za poslovne usluge i održavanje prometnica, OIB 41021357341, Podgaj 3A, Čajkovica</item>
      <item>SKANCE SERVIS, OIB 44892351223</item>
      <item>SPECAUTOMATIKA BILUŠ I DR. K.D., OIB 37161363789</item>
      <item>STABILIS d.o.o. za graditeljstvo, turizam i usluge, OIB 95284532687, Močići 53, Močići</item>
      <item>STS Metal d.d. za proizvodnju, trgovinu i projektiranje metalnih proizvoda - u stečaju, OIB 77108253338, Samoborska Cesta 203, 10000 Zagreb</item>
      <item>ŠĆEPO ŠIJAKOVIĆ, OIB 59296624781</item>
      <item>NENO ŠIMUNOVIĆ, OIB 11810331388</item>
      <item>NIKŠA ŠIMUNOVIĆ, OIB 16184384771</item>
      <item>ŠIPANKA d.o.o. za ugostiteljstvo i usluge, OIB 47134933989, Gorica Svetog Vlaha 18, Dubrovnik</item>
      <item>ŠPICA SUSTAVI za automatsku identifikaciju, društvo s ograničenom odgovornošću, OIB 08747661196, Radoslava Cimermana 64/b, 10000 Zagreb</item>
      <item>NAĐA ŠPRLJE, OIB 41908172718</item>
      <item>TARDI društvo s ograničenom odgovornošću za distribuciju sanitarne opreme, OIB 52963754557, Kamenarka 33, 10000 Zagreb</item>
      <item>Teknoxgroup Hrvatska d.o.o. za uvoz, trgovinu i održavanje industrijskih strojeva, OIB 31826907316, Radnička Cesta 218, 10000 Zagreb</item>
      <item>TELING, d.o.o. za proizvodnju, inženjering, konzalting, isporuku, montažu i servisiranje telekomunikacijske opreme, OIB 52470612265, Kralja Tomislava 7, Dubrovnik</item>
      <item>Odvjetnica TEREZA ĐURATOVIĆ, OIB 40855736910</item>
      <item>DAVOR TERZIĆ, OIB 75544230153</item>
      <item>TF-RAMLJAK d.o.o., Ljubuški</item>
      <item>TIN-TRADE d.o.o. za trgovinu i turizam, OIB 69255600760, Vatroslava Lisinskog 38, Dubrovnik</item>
      <item>TITANEKS društvo s ograničenom odgovornošću za rudarske i građevinske radove, OIB 79221887371, Koturaška 69, 10000 Zagreb</item>
      <item>TUBA FLEX društvo s ograničenom odgovornošću za proizvodnju, trgovinu i usluge, OIB 86468725364, Peračko Blato, Put Jezera 10, Ploče</item>
      <item>Tvornica ugljenografitnih i elektrokontaktnih proizvoda TUP d.d., OIB 35911849065, Svetog Križa 3, Dubrovnik</item>
      <item>TÜV Croatia društvo s ograničenom odgovornošću za usluge, OIB 64520989853, Savska 41, 10000 Zagreb</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 Vatroslava Lisinskog 6, Varaždin</item>
      <item>VAGE društvo s ograničenom odgovornošću za proizvodnju i servis mjernih uređaja i opreme za mjerenje, vanjsku i unutarnju t, OIB 30335873024, Koledovčina 2/a, 10000 Zagreb</item>
      <item>VAL-INT d.o.o. za trgovinu, posredovanje i zastupanje stranih tvrtki, OIB 48878830747, Zastavnice/25c, Hrvatski Leskovac</item>
      <item>VIGANJ COMMERCE, društvo s ograničenom odgovornošću za ugostiteljstvo, turizam i trgovinu, OIB 63349894640, Viganj/bb, Viganj</item>
      <item>VODOVOD DUBROVNIK d.o.o. za vodoopskrbu i komunalnu hidrotehniku, OIB 00862047577, Vladimira Nazora 19, Dubrovnik</item>
      <item>NIKOLA VOJVODA, OIB 67091554661</item>
      <item>PAVO VOJVODA, OIB 36191371012</item>
      <item>WEBTEH d.o.o. za usluge informacijskog društva, OIB 82551932122, Štefanovečka 10, 10000 Zagreb</item>
      <item>WEIP Savjetovanje društvo s ograničenom odgovornošću za poslovno savjetovanje, OIB 45665477878, Anina 2, Varaždin</item>
      <item>ANA BAČIĆ vl. Internet usluge X MEDIA, OIB 84101252640</item>
      <item>ZAGREBINSPEKT d.o.o. za kontrolu i inženjering, OIB 82752153530, Draškovićeva 29, 10000 Zagreb</item>
      <item>DROMEDAR, obrt za inter. portale, OIB 71382594674</item>
      <item>CONELL 2 d.o.o. za proizvodnju, trgovinu i turizam - "u stečaju", OIB 51381980068, Kneza Domagoja 9, Cavtat</item>
    </derivirana_varijabla>
  </DomainObject.Predmet.OstaliListFormatedWithAdressOIB>
  <DomainObject.Predmet.OstaliListNazivFormated>
    <izvorni_sadrzaj>
      <item>CRLENI društvo s ograničenom odgovornošću za trgovinu, ugostiteljstvo, sanaciju dimnjaka i dimnjačarske usluge</item>
      <item>ČISTOĆA d.o.o. za komunalnu djelatnost, održavanje čistoće i odlaganje komunalnog otpada</item>
      <item>D.A.D. PROJEKT za elektroinstalacije društvo s ograničenom odgovornošću</item>
      <item>EL - BET društvo s ograničenom odgovornošću za trgovinu i usluge</item>
      <item>DUBAC PROMET d.o.o. za promet, graditeljstvo i proizvodnju</item>
      <item>DUBROVAČKI AUTOCENTAR d.o.o. za trgovinu i usluge</item>
      <item>DUBROVAČKI TRANSPORTNI SUSTAV d.o.o. za transportne usluge</item>
      <item>DUBROVNIK HERMES d.o.o. za trgovinu, turizam i ugostiteljstvo</item>
      <item>DVD SLANO</item>
      <item>EL PRESIDENTE CO, d.o.o. za trgovinu, turizam, ugostiteljstvo i posredovanje</item>
      <item>ELEKTROLUX GRAĐENJE d.o.o. za građenje, trgovinu i usluge</item>
      <item>ELLABO - I.N.D. d.o.o. za trgovinu i usluge</item>
      <item>HP - Hrvatska pošta d.d.</item>
      <item>OPĆINA DUBROVAČKO PRIMORJE</item>
      <item>ALLIANZ ZAGREB dioničko društvo za osiguranje</item>
      <item>CROATIA osiguranje d.d.</item>
      <item>ERSTE&amp;STEIERMÄRKISCHE BANKA dioničko društvo</item>
      <item>HYPO ALPE-ADRIA-NEKRETNINE d.o.o. za usluge</item>
      <item>HYPO-LEASING KROATIEN, društvo za financiranje, d.o.o.</item>
      <item>HYPO - LEASING STEIERMARK društvo s ograničenom odgovornošću za usluge</item>
      <item>JADRANSKO OSIGURANJE dioničko društvo</item>
      <item>PRIVREDNA BANKA ZAGREB - DIONIČKO DRUŠTVO</item>
      <item>Raiffeisen consulting društvo s ograničenom odgovornošću za poslovno savjetovanje</item>
      <item>SOCIETE GENERALE-SPLITSKA BANKA dioničko društvo</item>
      <item>VB LEASING d.o.o. za leasing</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item>
      <item>HEP-Operator distribucijskog sustava d.o.o. za distribuciju i opskrbu električne energije</item>
      <item>HRVATSKE ŠUME društvo s ograničenom odgovornošću</item>
      <item>Hrvatska radiotelevizija</item>
      <item>Porezna uprava</item>
      <item>SREDIŠNJE KLIRINŠKO DEPOZITARNO DRUŠTVO, dioničko društvo</item>
      <item>Općina Župa Dubrovačka</item>
      <item>Sberbank d.d.</item>
      <item>HYPO ALPE-ADRIA-BANK dioničko društvo</item>
      <item>ASTRA-DUBRAVKA d.d. za proizvodnju trgovinu i usluge</item>
      <item>Ivan Kralj</item>
      <item>Javna vatrogasna postrojba DUBROVAČKI VATROGASCI</item>
      <item>Financijska agencija</item>
      <item>Grad Dubrovnik</item>
      <item>HEP - Opskrba d.o.o. za opskrbu potrošača električnom, toplinskom energijom i plinom</item>
      <item>Hrvatske vode, pravna osoba za upravljanje vodama</item>
      <item>Turistička zajednica, Dubrovnik</item>
      <item>ALMEL DUBROVNIK d.o.o. za pružanje tehničke zaštite, nekretnine i usluge</item>
      <item>Andrija Ivušić</item>
      <item>ANKORA d.o.o. za trgovinu, turizam i ugostiteljstvo</item>
      <item>ARĐENT društvo s ograničenom odgovornošću za građevinarstvo, trgovinu, usluge i uvoz-izvoz</item>
      <item>AUTO HRVATSKA DIJELOVI d.o.o. za trgovinu i usluge</item>
      <item>Ilko Bender</item>
      <item>BETON REZ d.o.o. za građenje, trgovinu i usluge</item>
      <item>BIROS PLUS, d.o.o. za trgovinu i usluge</item>
      <item>Business.hr društvo s ograničenom odgovornošću za medijske komunikacije</item>
      <item>CSS društvo s ograničenom odgovornošću za kontrolu kakvoće materijala</item>
      <item>CEMEX Hrvatska dioničko društvo za proizvodnju i prodaju cementa i drugih građevinskih materijala</item>
      <item>Centar za obrazovanje NARONA</item>
      <item>CENTAR ZA VOZILA HRVATSKE, dioničko društvo</item>
      <item>CERJE d.o.o. za građenje, trgovinu i usluge</item>
      <item>PORR Hrvatska d.o.o. za graditeljstvo</item>
      <item>Porobija i Porobija, odvjetničko društvo</item>
      <item>EMDE PUBLIKACIJE društvo s ograničenom odgovornošću za usluge</item>
      <item>ERSTE CARD CLUB društvo s ograničenom odgovornošću za financijsko posredovanje i usluge</item>
      <item>ESCULAP-TEO d.o.o. za trgovinu i ugostiteljstvo</item>
      <item>EUROTIM d.o.o. za proizvodnju i trgovinu</item>
      <item>FAN - NAF d.o.o. za trgovinu, turizam, građenje i usluge - " u stečaju"</item>
      <item>FUCHS MAZIVA društvo s ograničenom odgovornošću za proizvodnju, trgovinu i usluge</item>
      <item>GEOTEHNIKA - KONSOLIDACIJA društvo s ograničenom odgovornošću za konsolidacijske radove</item>
      <item>PROMINS Gospodarsko interesno udruženje za proizvodnju, preradu i promet mineralnih sirovina u Hrvatskoj</item>
      <item>GRAD - CO., društvo za inženjering u graditeljstvu, d.o.o.</item>
      <item>GRAND HOTEL PARK d.o.o. za ugostiteljstvo i trgovinu</item>
      <item>GRGO PAVLOVIĆ, prijevoz robe</item>
      <item>HALO NET d.o.o. za telekomunikacije</item>
      <item>HELIOS Vienna Insurance Group dioničko društvo za osiguranje</item>
      <item>HKIG - EDUCA d.o.o. za usluge, turistička agencija</item>
      <item>HOTEL PETKA društvo s ograničenom odgovornošću</item>
      <item>HRVATSKA UDRUGA POSLODAVACA</item>
      <item>Hrvatski Telekom d.d.</item>
      <item>HUP-ZAGREB dioničko društvo hotelijerstvo, ugostiteljstvo i turizam</item>
      <item>IGRIS d.o.o. za građenje, projektiranje, trgovinu i usluge</item>
      <item>ILIJA PENDO, ured ovlaštenog inž. heodezije</item>
      <item>IN TIME d.o.o. za prijevozničke usluge</item>
      <item>INA-INDUSTRIJA NAFTE, d.d.</item>
      <item>INSTITUT IGH, dioničko društvo za istraživanje i razvoj u graditeljstvu</item>
      <item>INŽENJERSKI BIRO dioničko društvo za poslovne i računalne usluge</item>
      <item>IVAN KRALJ</item>
      <item>ITI COMPUTERS, društvo s ograničenom odgovornošću za trgovinu, usluge, računalne i srodne aktivnosti</item>
      <item>IVO ĐANOVIĆ</item>
      <item>JAMATVA, društvo s ograničenom odgovornošću za trgovinu</item>
      <item>Javni bilježnik NIKŠA VIĐEN</item>
      <item>JELKA ZADJELOVIĆ</item>
      <item>JOVIĆ DAMIR</item>
      <item>KALISTA GASTRO d.o.o. za trgovinu i ugostiteljstvo</item>
      <item>BALDO DENDER  vl.Kamen</item>
      <item>KAMENGRAD d.o.o.</item>
      <item>KATE RAJČEVIĆ</item>
      <item>KLAKAR d.o.o. za trgovinu i turizam</item>
      <item>KLARISA d.o.o. za ugostiteljstvo, turizam i usluge</item>
      <item>KOMJATE za trgovinu i usluge društvo s ograničenom odgovornošću</item>
      <item>KONAVOSKI DVORI d.o.o. za trgovinu, ugostiteljstvo i usluge - putnička agencija</item>
      <item>KONEL INFRASTRUKTURA d.o.o. za građevinarstvo i trgovinu</item>
      <item>DIJANA RADULOVIĆ Vl. KONOBA DUBROVNIK</item>
      <item>ELEONORA KRALJ HEZONJA</item>
      <item>JADRANKA KRISTIĆ</item>
      <item>KRTICA izvođenje zemljanih radova</item>
      <item>LAGER BAŠIĆ, d.o.o. za proizvodnju, trgovinu i usluge</item>
      <item>LAGER d.o.o. za proizvodnju, trgovinu i usluge</item>
      <item>LIBERTINA d.o.o. za trgovinu, ugostiteljstvo i turizam - "u stečaju"</item>
      <item>M &amp; CO. DUBROVNIK d.o.o. za trgovinu, turizam, građevinarstvo i uvoz-izvoz</item>
      <item>M.A.C.K. d.o.o. agencija za turizam i trgovinu</item>
      <item>MAGNET-DUBROVNIK, d.o.o. za usluge</item>
      <item>MANGAN, društvo s ograničenom odgovornošću za trgovinu i usluge</item>
      <item>MARINKOLOR d.o.o. za trgovinu, turizam i proizvodnju</item>
      <item>MARINUS, d.o.o. za trgovinu i usluge</item>
      <item>MASSIMO, d.o.o. za turizam, ugostiteljstvo, trgovinu i usluge</item>
      <item>IVICA MARTIĆ</item>
      <item>MEDIUS društvo s ograničenom odgovornošću za graditeljstvo</item>
      <item>MEGST d.o.o. za proizvodnju i trgovinu elektro i metalnom opremom i proizvodima iz plastičnih masa, te vanjsku trgovinu</item>
      <item>METALIND društvo s ograničenom odgovornošću za proizvodnju i usluge</item>
      <item>MIDIUM, d.o.o. za trgovinu i usluge</item>
      <item>PERO MILETIĆ</item>
      <item>LUKA MIHALJEVIĆ</item>
      <item>VESNA MIŠIĆ</item>
      <item>MONDO-TRADE društvo s ograničenom odgovornošću za trgovinu i usluge</item>
      <item>MONTALING, za trgovinu, uvoz-izvoz d.o.o.</item>
      <item>NAUTIČKI CENTAR MOKOŠICA d.o.o. za brodogradnju, trgovinu, proizvodnju i usluge</item>
      <item>NAVIS d.o.o. za trgovinu i usluge</item>
      <item>NI&amp;KO, d.o.o. za trgovinu, turizam, ugostiteljstvo i posredovanje</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item>
      <item>ORDINATIO EXPERTI društvo s ograničenom odgovornošću za poslovno savjetovanje</item>
      <item>OSTREA d.o.o. za ugostiteljstvo, trgovinu, usluge i ribarstvo</item>
      <item>OTIS DIZALA, društvo s ograničenom odgovornošću za proizvodnju, montažu, remont i održavanje dizala</item>
      <item>OT-OPTIMA TELEKOM d.d. za telekomunikacije</item>
      <item>OTP DUBROVNIK d.o.o. za trgovinu, turizam i ugostiteljstvo</item>
      <item>DIJANA ĆOSO vl. Patrea</item>
      <item>PBZ CARD društvo s ograničenom odgovornošću za poslovanje kreditnim karticama, putnička agecija</item>
      <item>VINKO PEJIĆ</item>
      <item>PERO ĐANOVIĆ</item>
      <item>PRIZMA - DUBROVNIK d.o.o. za trgovinu i usluge</item>
      <item>PROM, d.o.o. za zaštitu na radu i zaštitu od požara</item>
      <item>PROZORSKA TEHNIKA TOLO d.o.o. za proizvodnju i trgovinu</item>
      <item>RADAVA d.o.o.</item>
      <item>RATHMANN d.o.o. za proizvodnju i usluge</item>
      <item>RBB KRALJEVIĆ, rezanje, bušenje betona</item>
      <item>REFINAL d.o.o. za reviziju, računovodstvene i financijske analize</item>
      <item>RENESANSA d.o.o. za poslovanje nekretninama i usluge</item>
      <item>SANITAT DUBROVNIK d.o.o. za komunalne djelatnosti</item>
      <item>SERVIS "MEŠTAR HENDIĆ"</item>
      <item>SIGNALIZACIJA d.o.o. za poslovne usluge i održavanje prometnica</item>
      <item>SKANCE SERVIS</item>
      <item>SPECAUTOMATIKA BILUŠ I DR. K.D.</item>
      <item>STABILIS d.o.o. za graditeljstvo, turizam i usluge</item>
      <item>STS Metal d.d. za proizvodnju, trgovinu i projektiranje metalnih proizvoda - u stečaju</item>
      <item>ŠĆEPO ŠIJAKOVIĆ</item>
      <item>NENO ŠIMUNOVIĆ</item>
      <item>NIKŠA ŠIMUNOVIĆ</item>
      <item>ŠIPANKA d.o.o. za ugostiteljstvo i usluge</item>
      <item>ŠPICA SUSTAVI za automatsku identifikaciju, društvo s ograničenom odgovornošću</item>
      <item>NAĐA ŠPRLJE</item>
      <item>TARDI društvo s ograničenom odgovornošću za distribuciju sanitarne opreme</item>
      <item>Teknoxgroup Hrvatska d.o.o. za uvoz, trgovinu i održavanje industrijskih strojeva</item>
      <item>TELING, d.o.o. za proizvodnju, inženjering, konzalting, isporuku, montažu i servisiranje telekomunikacijske opreme</item>
      <item>Odvjetnica TEREZA ĐURATOVIĆ</item>
      <item>DAVOR TERZIĆ</item>
      <item>TF-RAMLJAK d.o.o.</item>
      <item>TIN-TRADE d.o.o. za trgovinu i turizam</item>
      <item>TITANEKS društvo s ograničenom odgovornošću za rudarske i građevinske radove</item>
      <item>TUBA FLEX društvo s ograničenom odgovornošću za proizvodnju, trgovinu i usluge</item>
      <item>Tvornica ugljenografitnih i elektrokontaktnih proizvoda TUP d.d.</item>
      <item>TÜV Croatia društvo s ograničenom odgovornošću za usluge</item>
      <item>UDRUGA POSLODAVACA U HOTELJERSTVU HRVATSKE</item>
      <item>UGOSTITELJSKI OBRT PARADISO</item>
      <item>UGOSTITELJSKI OBRT ANKORA</item>
      <item>MIJO PENDO, Ured ovlaštenog inženjera geodezije</item>
      <item>USKOKOVIĆ &amp; PARTNERI, javno trgovačko društvo za obavljanje odvjetničkih poslova</item>
      <item>VAGE društvo s ograničenom odgovornošću za proizvodnju i servis mjernih uređaja i opreme za mjerenje, vanjsku i unutarnju t</item>
      <item>VAL-INT d.o.o. za trgovinu, posredovanje i zastupanje stranih tvrtki</item>
      <item>VIGANJ COMMERCE, društvo s ograničenom odgovornošću za ugostiteljstvo, turizam i trgovinu</item>
      <item>VODOVOD DUBROVNIK d.o.o. za vodoopskrbu i komunalnu hidrotehniku</item>
      <item>NIKOLA VOJVODA</item>
      <item>PAVO VOJVODA</item>
      <item>WEBTEH d.o.o. za usluge informacijskog društva</item>
      <item>WEIP Savjetovanje društvo s ograničenom odgovornošću za poslovno savjetovanje</item>
      <item>ANA BAČIĆ vl. Internet usluge X MEDIA</item>
      <item>ZAGREBINSPEKT d.o.o. za kontrolu i inženjering</item>
      <item>DROMEDAR, obrt za inter. portale</item>
      <item>CONELL 2 d.o.o. za proizvodnju, trgovinu i turizam - "u stečaju"</item>
    </izvorni_sadrzaj>
    <derivirana_varijabla naziv="DomainObject.Predmet.OstaliListNazivFormated_1">
      <item>CRLENI društvo s ograničenom odgovornošću za trgovinu, ugostiteljstvo, sanaciju dimnjaka i dimnjačarske usluge</item>
      <item>ČISTOĆA d.o.o. za komunalnu djelatnost, održavanje čistoće i odlaganje komunalnog otpada</item>
      <item>D.A.D. PROJEKT za elektroinstalacije društvo s ograničenom odgovornošću</item>
      <item>EL - BET društvo s ograničenom odgovornošću za trgovinu i usluge</item>
      <item>DUBAC PROMET d.o.o. za promet, graditeljstvo i proizvodnju</item>
      <item>DUBROVAČKI AUTOCENTAR d.o.o. za trgovinu i usluge</item>
      <item>DUBROVAČKI TRANSPORTNI SUSTAV d.o.o. za transportne usluge</item>
      <item>DUBROVNIK HERMES d.o.o. za trgovinu, turizam i ugostiteljstvo</item>
      <item>DVD SLANO</item>
      <item>EL PRESIDENTE CO, d.o.o. za trgovinu, turizam, ugostiteljstvo i posredovanje</item>
      <item>ELEKTROLUX GRAĐENJE d.o.o. za građenje, trgovinu i usluge</item>
      <item>ELLABO - I.N.D. d.o.o. za trgovinu i usluge</item>
      <item>HP - Hrvatska pošta d.d.</item>
      <item>OPĆINA DUBROVAČKO PRIMORJE</item>
      <item>ALLIANZ ZAGREB dioničko društvo za osiguranje</item>
      <item>CROATIA osiguranje d.d.</item>
      <item>ERSTE&amp;STEIERMÄRKISCHE BANKA dioničko društvo</item>
      <item>HYPO ALPE-ADRIA-NEKRETNINE d.o.o. za usluge</item>
      <item>HYPO-LEASING KROATIEN, društvo za financiranje, d.o.o.</item>
      <item>HYPO - LEASING STEIERMARK društvo s ograničenom odgovornošću za usluge</item>
      <item>JADRANSKO OSIGURANJE dioničko društvo</item>
      <item>PRIVREDNA BANKA ZAGREB - DIONIČKO DRUŠTVO</item>
      <item>Raiffeisen consulting društvo s ograničenom odgovornošću za poslovno savjetovanje</item>
      <item>SOCIETE GENERALE-SPLITSKA BANKA dioničko društvo</item>
      <item>VB LEASING d.o.o. za leasing</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item>
      <item>HEP-Operator distribucijskog sustava d.o.o. za distribuciju i opskrbu električne energije</item>
      <item>HRVATSKE ŠUME društvo s ograničenom odgovornošću</item>
      <item>Hrvatska radiotelevizija</item>
      <item>Porezna uprava</item>
      <item>SREDIŠNJE KLIRINŠKO DEPOZITARNO DRUŠTVO, dioničko društvo</item>
      <item>Općina Župa Dubrovačka</item>
      <item>Sberbank d.d.</item>
      <item>HYPO ALPE-ADRIA-BANK dioničko društvo</item>
      <item>ASTRA-DUBRAVKA d.d. za proizvodnju trgovinu i usluge</item>
      <item>Ivan Kralj</item>
      <item>Javna vatrogasna postrojba DUBROVAČKI VATROGASCI</item>
      <item>Financijska agencija</item>
      <item>Grad Dubrovnik</item>
      <item>HEP - Opskrba d.o.o. za opskrbu potrošača električnom, toplinskom energijom i plinom</item>
      <item>Hrvatske vode, pravna osoba za upravljanje vodama</item>
      <item>Turistička zajednica, Dubrovnik</item>
      <item>ALMEL DUBROVNIK d.o.o. za pružanje tehničke zaštite, nekretnine i usluge</item>
      <item>Andrija Ivušić</item>
      <item>ANKORA d.o.o. za trgovinu, turizam i ugostiteljstvo</item>
      <item>ARĐENT društvo s ograničenom odgovornošću za građevinarstvo, trgovinu, usluge i uvoz-izvoz</item>
      <item>AUTO HRVATSKA DIJELOVI d.o.o. za trgovinu i usluge</item>
      <item>Ilko Bender</item>
      <item>BETON REZ d.o.o. za građenje, trgovinu i usluge</item>
      <item>BIROS PLUS, d.o.o. za trgovinu i usluge</item>
      <item>Business.hr društvo s ograničenom odgovornošću za medijske komunikacije</item>
      <item>CSS društvo s ograničenom odgovornošću za kontrolu kakvoće materijala</item>
      <item>CEMEX Hrvatska dioničko društvo za proizvodnju i prodaju cementa i drugih građevinskih materijala</item>
      <item>Centar za obrazovanje NARONA</item>
      <item>CENTAR ZA VOZILA HRVATSKE, dioničko društvo</item>
      <item>CERJE d.o.o. za građenje, trgovinu i usluge</item>
      <item>PORR Hrvatska d.o.o. za graditeljstvo</item>
      <item>Porobija i Porobija, odvjetničko društvo</item>
      <item>EMDE PUBLIKACIJE društvo s ograničenom odgovornošću za usluge</item>
      <item>ERSTE CARD CLUB društvo s ograničenom odgovornošću za financijsko posredovanje i usluge</item>
      <item>ESCULAP-TEO d.o.o. za trgovinu i ugostiteljstvo</item>
      <item>EUROTIM d.o.o. za proizvodnju i trgovinu</item>
      <item>FAN - NAF d.o.o. za trgovinu, turizam, građenje i usluge - " u stečaju"</item>
      <item>FUCHS MAZIVA društvo s ograničenom odgovornošću za proizvodnju, trgovinu i usluge</item>
      <item>GEOTEHNIKA - KONSOLIDACIJA društvo s ograničenom odgovornošću za konsolidacijske radove</item>
      <item>PROMINS Gospodarsko interesno udruženje za proizvodnju, preradu i promet mineralnih sirovina u Hrvatskoj</item>
      <item>GRAD - CO., društvo za inženjering u graditeljstvu, d.o.o.</item>
      <item>GRAND HOTEL PARK d.o.o. za ugostiteljstvo i trgovinu</item>
      <item>GRGO PAVLOVIĆ, prijevoz robe</item>
      <item>HALO NET d.o.o. za telekomunikacije</item>
      <item>HELIOS Vienna Insurance Group dioničko društvo za osiguranje</item>
      <item>HKIG - EDUCA d.o.o. za usluge, turistička agencija</item>
      <item>HOTEL PETKA društvo s ograničenom odgovornošću</item>
      <item>HRVATSKA UDRUGA POSLODAVACA</item>
      <item>Hrvatski Telekom d.d.</item>
      <item>HUP-ZAGREB dioničko društvo hotelijerstvo, ugostiteljstvo i turizam</item>
      <item>IGRIS d.o.o. za građenje, projektiranje, trgovinu i usluge</item>
      <item>ILIJA PENDO, ured ovlaštenog inž. heodezije</item>
      <item>IN TIME d.o.o. za prijevozničke usluge</item>
      <item>INA-INDUSTRIJA NAFTE, d.d.</item>
      <item>INSTITUT IGH, dioničko društvo za istraživanje i razvoj u graditeljstvu</item>
      <item>INŽENJERSKI BIRO dioničko društvo za poslovne i računalne usluge</item>
      <item>IVAN KRALJ</item>
      <item>ITI COMPUTERS, društvo s ograničenom odgovornošću za trgovinu, usluge, računalne i srodne aktivnosti</item>
      <item>IVO ĐANOVIĆ</item>
      <item>JAMATVA, društvo s ograničenom odgovornošću za trgovinu</item>
      <item>Javni bilježnik NIKŠA VIĐEN</item>
      <item>JELKA ZADJELOVIĆ</item>
      <item>JOVIĆ DAMIR</item>
      <item>KALISTA GASTRO d.o.o. za trgovinu i ugostiteljstvo</item>
      <item>BALDO DENDER  vl.Kamen</item>
      <item>KAMENGRAD d.o.o.</item>
      <item>KATE RAJČEVIĆ</item>
      <item>KLAKAR d.o.o. za trgovinu i turizam</item>
      <item>KLARISA d.o.o. za ugostiteljstvo, turizam i usluge</item>
      <item>KOMJATE za trgovinu i usluge društvo s ograničenom odgovornošću</item>
      <item>KONAVOSKI DVORI d.o.o. za trgovinu, ugostiteljstvo i usluge - putnička agencija</item>
      <item>KONEL INFRASTRUKTURA d.o.o. za građevinarstvo i trgovinu</item>
      <item>DIJANA RADULOVIĆ Vl. KONOBA DUBROVNIK</item>
      <item>ELEONORA KRALJ HEZONJA</item>
      <item>JADRANKA KRISTIĆ</item>
      <item>KRTICA izvođenje zemljanih radova</item>
      <item>LAGER BAŠIĆ, d.o.o. za proizvodnju, trgovinu i usluge</item>
      <item>LAGER d.o.o. za proizvodnju, trgovinu i usluge</item>
      <item>LIBERTINA d.o.o. za trgovinu, ugostiteljstvo i turizam - "u stečaju"</item>
      <item>M &amp; CO. DUBROVNIK d.o.o. za trgovinu, turizam, građevinarstvo i uvoz-izvoz</item>
      <item>M.A.C.K. d.o.o. agencija za turizam i trgovinu</item>
      <item>MAGNET-DUBROVNIK, d.o.o. za usluge</item>
      <item>MANGAN, društvo s ograničenom odgovornošću za trgovinu i usluge</item>
      <item>MARINKOLOR d.o.o. za trgovinu, turizam i proizvodnju</item>
      <item>MARINUS, d.o.o. za trgovinu i usluge</item>
      <item>MASSIMO, d.o.o. za turizam, ugostiteljstvo, trgovinu i usluge</item>
      <item>IVICA MARTIĆ</item>
      <item>MEDIUS društvo s ograničenom odgovornošću za graditeljstvo</item>
      <item>MEGST d.o.o. za proizvodnju i trgovinu elektro i metalnom opremom i proizvodima iz plastičnih masa, te vanjsku trgovinu</item>
      <item>METALIND društvo s ograničenom odgovornošću za proizvodnju i usluge</item>
      <item>MIDIUM, d.o.o. za trgovinu i usluge</item>
      <item>PERO MILETIĆ</item>
      <item>LUKA MIHALJEVIĆ</item>
      <item>VESNA MIŠIĆ</item>
      <item>MONDO-TRADE društvo s ograničenom odgovornošću za trgovinu i usluge</item>
      <item>MONTALING, za trgovinu, uvoz-izvoz d.o.o.</item>
      <item>NAUTIČKI CENTAR MOKOŠICA d.o.o. za brodogradnju, trgovinu, proizvodnju i usluge</item>
      <item>NAVIS d.o.o. za trgovinu i usluge</item>
      <item>NI&amp;KO, d.o.o. za trgovinu, turizam, ugostiteljstvo i posredovanje</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item>
      <item>ORDINATIO EXPERTI društvo s ograničenom odgovornošću za poslovno savjetovanje</item>
      <item>OSTREA d.o.o. za ugostiteljstvo, trgovinu, usluge i ribarstvo</item>
      <item>OTIS DIZALA, društvo s ograničenom odgovornošću za proizvodnju, montažu, remont i održavanje dizala</item>
      <item>OT-OPTIMA TELEKOM d.d. za telekomunikacije</item>
      <item>OTP DUBROVNIK d.o.o. za trgovinu, turizam i ugostiteljstvo</item>
      <item>DIJANA ĆOSO vl. Patrea</item>
      <item>PBZ CARD društvo s ograničenom odgovornošću za poslovanje kreditnim karticama, putnička agecija</item>
      <item>VINKO PEJIĆ</item>
      <item>PERO ĐANOVIĆ</item>
      <item>PRIZMA - DUBROVNIK d.o.o. za trgovinu i usluge</item>
      <item>PROM, d.o.o. za zaštitu na radu i zaštitu od požara</item>
      <item>PROZORSKA TEHNIKA TOLO d.o.o. za proizvodnju i trgovinu</item>
      <item>RADAVA d.o.o.</item>
      <item>RATHMANN d.o.o. za proizvodnju i usluge</item>
      <item>RBB KRALJEVIĆ, rezanje, bušenje betona</item>
      <item>REFINAL d.o.o. za reviziju, računovodstvene i financijske analize</item>
      <item>RENESANSA d.o.o. za poslovanje nekretninama i usluge</item>
      <item>SANITAT DUBROVNIK d.o.o. za komunalne djelatnosti</item>
      <item>SERVIS "MEŠTAR HENDIĆ"</item>
      <item>SIGNALIZACIJA d.o.o. za poslovne usluge i održavanje prometnica</item>
      <item>SKANCE SERVIS</item>
      <item>SPECAUTOMATIKA BILUŠ I DR. K.D.</item>
      <item>STABILIS d.o.o. za graditeljstvo, turizam i usluge</item>
      <item>STS Metal d.d. za proizvodnju, trgovinu i projektiranje metalnih proizvoda - u stečaju</item>
      <item>ŠĆEPO ŠIJAKOVIĆ</item>
      <item>NENO ŠIMUNOVIĆ</item>
      <item>NIKŠA ŠIMUNOVIĆ</item>
      <item>ŠIPANKA d.o.o. za ugostiteljstvo i usluge</item>
      <item>ŠPICA SUSTAVI za automatsku identifikaciju, društvo s ograničenom odgovornošću</item>
      <item>NAĐA ŠPRLJE</item>
      <item>TARDI društvo s ograničenom odgovornošću za distribuciju sanitarne opreme</item>
      <item>Teknoxgroup Hrvatska d.o.o. za uvoz, trgovinu i održavanje industrijskih strojeva</item>
      <item>TELING, d.o.o. za proizvodnju, inženjering, konzalting, isporuku, montažu i servisiranje telekomunikacijske opreme</item>
      <item>Odvjetnica TEREZA ĐURATOVIĆ</item>
      <item>DAVOR TERZIĆ</item>
      <item>TF-RAMLJAK d.o.o.</item>
      <item>TIN-TRADE d.o.o. za trgovinu i turizam</item>
      <item>TITANEKS društvo s ograničenom odgovornošću za rudarske i građevinske radove</item>
      <item>TUBA FLEX društvo s ograničenom odgovornošću za proizvodnju, trgovinu i usluge</item>
      <item>Tvornica ugljenografitnih i elektrokontaktnih proizvoda TUP d.d.</item>
      <item>TÜV Croatia društvo s ograničenom odgovornošću za usluge</item>
      <item>UDRUGA POSLODAVACA U HOTELJERSTVU HRVATSKE</item>
      <item>UGOSTITELJSKI OBRT PARADISO</item>
      <item>UGOSTITELJSKI OBRT ANKORA</item>
      <item>MIJO PENDO, Ured ovlaštenog inženjera geodezije</item>
      <item>USKOKOVIĆ &amp; PARTNERI, javno trgovačko društvo za obavljanje odvjetničkih poslova</item>
      <item>VAGE društvo s ograničenom odgovornošću za proizvodnju i servis mjernih uređaja i opreme za mjerenje, vanjsku i unutarnju t</item>
      <item>VAL-INT d.o.o. za trgovinu, posredovanje i zastupanje stranih tvrtki</item>
      <item>VIGANJ COMMERCE, društvo s ograničenom odgovornošću za ugostiteljstvo, turizam i trgovinu</item>
      <item>VODOVOD DUBROVNIK d.o.o. za vodoopskrbu i komunalnu hidrotehniku</item>
      <item>NIKOLA VOJVODA</item>
      <item>PAVO VOJVODA</item>
      <item>WEBTEH d.o.o. za usluge informacijskog društva</item>
      <item>WEIP Savjetovanje društvo s ograničenom odgovornošću za poslovno savjetovanje</item>
      <item>ANA BAČIĆ vl. Internet usluge X MEDIA</item>
      <item>ZAGREBINSPEKT d.o.o. za kontrolu i inženjering</item>
      <item>DROMEDAR, obrt za inter. portale</item>
      <item>CONELL 2 d.o.o. za proizvodnju, trgovinu i turizam - "u stečaju"</item>
    </derivirana_varijabla>
  </DomainObject.Predmet.OstaliListNazivFormated>
  <DomainObject.Predmet.OstaliListNazivFormatedOIB>
    <izvorni_sadrzaj>
      <item>CRLENI društvo s ograničenom odgovornošću za trgovinu, ugostiteljstvo, sanaciju dimnjaka i dimnjačarske usluge, OIB 04689594138</item>
      <item>ČISTOĆA d.o.o. za komunalnu djelatnost, održavanje čistoće i odlaganje komunalnog otpada, OIB 16912997621</item>
      <item>D.A.D. PROJEKT za elektroinstalacije društvo s ograničenom odgovornošću, OIB 71233848976</item>
      <item>EL - BET društvo s ograničenom odgovornošću za trgovinu i usluge, OIB 75780782593</item>
      <item>DUBAC PROMET d.o.o. za promet, graditeljstvo i proizvodnju, OIB 02373377075</item>
      <item>DUBROVAČKI AUTOCENTAR d.o.o. za trgovinu i usluge, OIB 48449245898</item>
      <item>DUBROVAČKI TRANSPORTNI SUSTAV d.o.o. za transportne usluge, OIB 53699920059</item>
      <item>DUBROVNIK HERMES d.o.o. za trgovinu, turizam i ugostiteljstvo, OIB 41482771659</item>
      <item>DVD SLANO, OIB 67750489652</item>
      <item>EL PRESIDENTE CO, d.o.o. za trgovinu, turizam, ugostiteljstvo i posredovanje, OIB 91603600357</item>
      <item>ELEKTROLUX GRAĐENJE d.o.o. za građenje, trgovinu i usluge, OIB 74420623163</item>
      <item>ELLABO - I.N.D. d.o.o. za trgovinu i usluge, OIB 99277525025</item>
      <item>HP - Hrvatska pošta d.d., OIB 87311810356</item>
      <item>OPĆINA DUBROVAČKO PRIMORJE, OIB 32333978490</item>
      <item>ALLIANZ ZAGREB dioničko društvo za osiguranje, OIB 23759810849</item>
      <item>CROATIA osiguranje d.d., OIB 26187994862</item>
      <item>ERSTE&amp;STEIERMÄRKISCHE BANKA dioničko društvo, OIB 23057039320</item>
      <item>HYPO ALPE-ADRIA-NEKRETNINE d.o.o. za usluge, OIB 66980823600</item>
      <item>HYPO-LEASING KROATIEN, društvo za financiranje, d.o.o., OIB 87064273078</item>
      <item>HYPO - LEASING STEIERMARK društvo s ograničenom odgovornošću za usluge, OIB 64646464586</item>
      <item>JADRANSKO OSIGURANJE dioničko društvo, OIB 94472454976</item>
      <item>PRIVREDNA BANKA ZAGREB - DIONIČKO DRUŠTVO, OIB 02535697732</item>
      <item>Raiffeisen consulting društvo s ograničenom odgovornošću za poslovno savjetovanje, OIB 93630555187</item>
      <item>SOCIETE GENERALE-SPLITSKA BANKA dioničko društvo, OIB 69326397242</item>
      <item>VB LEASING d.o.o. za leasing, OIB 55525619967</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 OIB 75666130770</item>
      <item>HEP-Operator distribucijskog sustava d.o.o. za distribuciju i opskrbu električne energije, OIB 46830600751</item>
      <item>HRVATSKE ŠUME društvo s ograničenom odgovornošću, OIB 69693144506</item>
      <item>Hrvatska radiotelevizija, OIB 68419124305</item>
      <item>Porezna uprava, OIB 18683136487</item>
      <item>SREDIŠNJE KLIRINŠKO DEPOZITARNO DRUŠTVO, dioničko društvo, OIB 64406809162</item>
      <item>Općina Župa Dubrovačka, OIB 26643690230</item>
      <item>Sberbank d.d., OIB 78427478595</item>
      <item>HYPO ALPE-ADRIA-BANK dioničko društvo, OIB 14036333877</item>
      <item>ASTRA-DUBRAVKA d.d. za proizvodnju trgovinu i usluge, OIB 85995193593</item>
      <item>Ivan Kralj, OIB 16967486083</item>
      <item>Javna vatrogasna postrojba DUBROVAČKI VATROGASCI, OIB 53151981382</item>
      <item>Financijska agencija, OIB 85821130368</item>
      <item>Grad Dubrovnik, OIB 21712494719</item>
      <item>HEP - Opskrba d.o.o. za opskrbu potrošača električnom, toplinskom energijom i plinom, OIB 63073332379</item>
      <item>Hrvatske vode, pravna osoba za upravljanje vodama, OIB 28921383001</item>
      <item>Turistička zajednica, Dubrovnik, OIB 88346172251</item>
      <item>ALMEL DUBROVNIK d.o.o. za pružanje tehničke zaštite, nekretnine i usluge, OIB 87342313630</item>
      <item>Andrija Ivušić, OIB 64312452963</item>
      <item>ANKORA d.o.o. za trgovinu, turizam i ugostiteljstvo, OIB 19762808329</item>
      <item>ARĐENT društvo s ograničenom odgovornošću za građevinarstvo, trgovinu, usluge i uvoz-izvoz, OIB 18892638976</item>
      <item>AUTO HRVATSKA DIJELOVI d.o.o. za trgovinu i usluge, OIB 78874035950</item>
      <item>Ilko Bender, OIB 60197466236</item>
      <item>BETON REZ d.o.o. za građenje, trgovinu i usluge, OIB 52486799982</item>
      <item>BIROS PLUS, d.o.o. za trgovinu i usluge, OIB 99515520505</item>
      <item>Business.hr društvo s ograničenom odgovornošću za medijske komunikacije, OIB 59994252966</item>
      <item>CSS društvo s ograničenom odgovornošću za kontrolu kakvoće materijala, OIB 55562638214</item>
      <item>CEMEX Hrvatska dioničko društvo za proizvodnju i prodaju cementa i drugih građevinskih materijala, OIB 94136335132</item>
      <item>Centar za obrazovanje NARONA, OIB 68177857447</item>
      <item>CENTAR ZA VOZILA HRVATSKE, dioničko društvo, OIB 73294314024</item>
      <item>CERJE d.o.o. za građenje, trgovinu i usluge, OIB 82860293595</item>
      <item>PORR Hrvatska d.o.o. za graditeljstvo, OIB 42115834629</item>
      <item>Porobija i Porobija, odvjetničko društvo, OIB 85577874038</item>
      <item>EMDE PUBLIKACIJE društvo s ograničenom odgovornošću za usluge, OIB 60353243090</item>
      <item>ERSTE CARD CLUB društvo s ograničenom odgovornošću za financijsko posredovanje i usluge, OIB 85941596441</item>
      <item>ESCULAP-TEO d.o.o. za trgovinu i ugostiteljstvo, OIB 84409524934</item>
      <item>EUROTIM d.o.o. za proizvodnju i trgovinu, OIB 41511343191</item>
      <item>FAN - NAF d.o.o. za trgovinu, turizam, građenje i usluge - " u stečaju", OIB 56761684703</item>
      <item>FUCHS MAZIVA društvo s ograničenom odgovornošću za proizvodnju, trgovinu i usluge, OIB 99694525219</item>
      <item>GEOTEHNIKA - KONSOLIDACIJA društvo s ograničenom odgovornošću za konsolidacijske radove, OIB 96552131417</item>
      <item>PROMINS Gospodarsko interesno udruženje za proizvodnju, preradu i promet mineralnih sirovina u Hrvatskoj, OIB 04161731036</item>
      <item>GRAD - CO., društvo za inženjering u graditeljstvu, d.o.o., OIB 47407867744</item>
      <item>GRAND HOTEL PARK d.o.o. za ugostiteljstvo i trgovinu, OIB 23287280171</item>
      <item>GRGO PAVLOVIĆ, prijevoz robe, OIB 86515271828</item>
      <item>HALO NET d.o.o. za telekomunikacije, OIB 77622936660</item>
      <item>HELIOS Vienna Insurance Group dioničko društvo za osiguranje, OIB 59369087232</item>
      <item>HKIG - EDUCA d.o.o. za usluge, turistička agencija, OIB 39995615488</item>
      <item>HOTEL PETKA društvo s ograničenom odgovornošću, OIB 41467254586</item>
      <item>HRVATSKA UDRUGA POSLODAVACA, OIB 80978339255</item>
      <item>Hrvatski Telekom d.d., OIB 81793146560</item>
      <item>HUP-ZAGREB dioničko društvo hotelijerstvo, ugostiteljstvo i turizam, OIB 66859264899</item>
      <item>IGRIS d.o.o. za građenje, projektiranje, trgovinu i usluge, OIB 60920551423</item>
      <item>ILIJA PENDO, ured ovlaštenog inž. heodezije</item>
      <item>IN TIME d.o.o. za prijevozničke usluge, OIB 18458216879</item>
      <item>INA-INDUSTRIJA NAFTE, d.d., OIB 27759560625</item>
      <item>INSTITUT IGH, dioničko društvo za istraživanje i razvoj u graditeljstvu, OIB 79766124714</item>
      <item>INŽENJERSKI BIRO dioničko društvo za poslovne i računalne usluge</item>
      <item>IVAN KRALJ, OIB 62354619551</item>
      <item>ITI COMPUTERS, društvo s ograničenom odgovornošću za trgovinu, usluge, računalne i srodne aktivnosti, OIB 41130204887</item>
      <item>IVO ĐANOVIĆ, OIB 51990692180</item>
      <item>JAMATVA, društvo s ograničenom odgovornošću za trgovinu, OIB 12532007791</item>
      <item>Javni bilježnik NIKŠA VIĐEN, OIB 16795715619</item>
      <item>JELKA ZADJELOVIĆ, OIB 91026817391</item>
      <item>JOVIĆ DAMIR, OIB 45607504285</item>
      <item>KALISTA GASTRO d.o.o. za trgovinu i ugostiteljstvo, OIB 71688050318</item>
      <item>BALDO DENDER  vl.Kamen, OIB 70110899992</item>
      <item>KAMENGRAD d.o.o., OIB </item>
      <item>KATE RAJČEVIĆ, OIB 06826024913</item>
      <item>KLAKAR d.o.o. za trgovinu i turizam, OIB 08494012622</item>
      <item>KLARISA d.o.o. za ugostiteljstvo, turizam i usluge, OIB 12053921736</item>
      <item>KOMJATE za trgovinu i usluge društvo s ograničenom odgovornošću, OIB 92009564551</item>
      <item>KONAVOSKI DVORI d.o.o. za trgovinu, ugostiteljstvo i usluge - putnička agencija, OIB 41414116061</item>
      <item>KONEL INFRASTRUKTURA d.o.o. za građevinarstvo i trgovinu, OIB 08203118768</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item>
      <item>LAGER d.o.o. za proizvodnju, trgovinu i usluge, OIB 94312560841</item>
      <item>LIBERTINA d.o.o. za trgovinu, ugostiteljstvo i turizam - "u stečaju", OIB 93782682944</item>
      <item>M &amp; CO. DUBROVNIK d.o.o. za trgovinu, turizam, građevinarstvo i uvoz-izvoz, OIB 41302937012</item>
      <item>M.A.C.K. d.o.o. agencija za turizam i trgovinu, OIB 54622707977</item>
      <item>MAGNET-DUBROVNIK, d.o.o. za usluge, OIB 34578485692</item>
      <item>MANGAN, društvo s ograničenom odgovornošću za trgovinu i usluge, OIB 63522234299</item>
      <item>MARINKOLOR d.o.o. za trgovinu, turizam i proizvodnju, OIB 14739539015</item>
      <item>MARINUS, d.o.o. za trgovinu i usluge, OIB 85764954556</item>
      <item>MASSIMO, d.o.o. za turizam, ugostiteljstvo, trgovinu i usluge, OIB 66828953974</item>
      <item>IVICA MARTIĆ, OIB 46911992255</item>
      <item>MEDIUS društvo s ograničenom odgovornošću za graditeljstvo, OIB 78225674173</item>
      <item>MEGST d.o.o. za proizvodnju i trgovinu elektro i metalnom opremom i proizvodima iz plastičnih masa, te vanjsku trgovinu, OIB 14321085318</item>
      <item>METALIND društvo s ograničenom odgovornošću za proizvodnju i usluge, OIB 13933798090</item>
      <item>MIDIUM, d.o.o. za trgovinu i usluge, OIB 97612877418</item>
      <item>PERO MILETIĆ, OIB 41806030671</item>
      <item>LUKA MIHALJEVIĆ, OIB 45053658403</item>
      <item>VESNA MIŠIĆ, OIB 16823989057</item>
      <item>MONDO-TRADE društvo s ograničenom odgovornošću za trgovinu i usluge, OIB 77328114519</item>
      <item>MONTALING, za trgovinu, uvoz-izvoz d.o.o., OIB 71056361203</item>
      <item>NAUTIČKI CENTAR MOKOŠICA d.o.o. za brodogradnju, trgovinu, proizvodnju i usluge, OIB 41064075657</item>
      <item>NAVIS d.o.o. za trgovinu i usluge, OIB 09328705328</item>
      <item>NI&amp;KO, d.o.o. za trgovinu, turizam, ugostiteljstvo i posredovanje, OIB 08132633965</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item>
      <item>ORDINATIO EXPERTI društvo s ograničenom odgovornošću za poslovno savjetovanje, OIB 00344670806</item>
      <item>OSTREA d.o.o. za ugostiteljstvo, trgovinu, usluge i ribarstvo, OIB 47576280792</item>
      <item>OTIS DIZALA, društvo s ograničenom odgovornošću za proizvodnju, montažu, remont i održavanje dizala, OIB 76080865307</item>
      <item>OT-OPTIMA TELEKOM d.d. za telekomunikacije, OIB 36004425025</item>
      <item>OTP DUBROVNIK d.o.o. za trgovinu, turizam i ugostiteljstvo, OIB 70397015501</item>
      <item>DIJANA ĆOSO vl. Patrea, OIB 02775643939</item>
      <item>PBZ CARD društvo s ograničenom odgovornošću za poslovanje kreditnim karticama, putnička agecija, OIB 28495895537</item>
      <item>VINKO PEJIĆ, OIB 42791812400</item>
      <item>PERO ĐANOVIĆ, OIB 77937159005</item>
      <item>PRIZMA - DUBROVNIK d.o.o. za trgovinu i usluge, OIB 38368172790</item>
      <item>PROM, d.o.o. za zaštitu na radu i zaštitu od požara, OIB 26231825497</item>
      <item>PROZORSKA TEHNIKA TOLO d.o.o. za proizvodnju i trgovinu, OIB 71786325722</item>
      <item>RADAVA d.o.o.</item>
      <item>RATHMANN d.o.o. za proizvodnju i usluge, OIB 74003043112</item>
      <item>RBB KRALJEVIĆ, rezanje, bušenje betona, OIB 61429643722</item>
      <item>REFINAL d.o.o. za reviziju, računovodstvene i financijske analize, OIB 00958422467</item>
      <item>RENESANSA d.o.o. za poslovanje nekretninama i usluge, OIB 71071423854</item>
      <item>SANITAT DUBROVNIK d.o.o. za komunalne djelatnosti, OIB 99080716453</item>
      <item>SERVIS "MEŠTAR HENDIĆ", OIB 76266131122</item>
      <item>SIGNALIZACIJA d.o.o. za poslovne usluge i održavanje prometnica, OIB 41021357341</item>
      <item>SKANCE SERVIS, OIB 44892351223</item>
      <item>SPECAUTOMATIKA BILUŠ I DR. K.D., OIB 37161363789</item>
      <item>STABILIS d.o.o. za graditeljstvo, turizam i usluge, OIB 95284532687</item>
      <item>STS Metal d.d. za proizvodnju, trgovinu i projektiranje metalnih proizvoda - u stečaju, OIB 77108253338</item>
      <item>ŠĆEPO ŠIJAKOVIĆ, OIB 59296624781</item>
      <item>NENO ŠIMUNOVIĆ, OIB 11810331388</item>
      <item>NIKŠA ŠIMUNOVIĆ, OIB 16184384771</item>
      <item>ŠIPANKA d.o.o. za ugostiteljstvo i usluge, OIB 47134933989</item>
      <item>ŠPICA SUSTAVI za automatsku identifikaciju, društvo s ograničenom odgovornošću, OIB 08747661196</item>
      <item>NAĐA ŠPRLJE, OIB 41908172718</item>
      <item>TARDI društvo s ograničenom odgovornošću za distribuciju sanitarne opreme, OIB 52963754557</item>
      <item>Teknoxgroup Hrvatska d.o.o. za uvoz, trgovinu i održavanje industrijskih strojeva, OIB 31826907316</item>
      <item>TELING, d.o.o. za proizvodnju, inženjering, konzalting, isporuku, montažu i servisiranje telekomunikacijske opreme, OIB 52470612265</item>
      <item>Odvjetnica TEREZA ĐURATOVIĆ, OIB 40855736910</item>
      <item>DAVOR TERZIĆ, OIB 75544230153</item>
      <item>TF-RAMLJAK d.o.o.</item>
      <item>TIN-TRADE d.o.o. za trgovinu i turizam, OIB 69255600760</item>
      <item>TITANEKS društvo s ograničenom odgovornošću za rudarske i građevinske radove, OIB 79221887371</item>
      <item>TUBA FLEX društvo s ograničenom odgovornošću za proizvodnju, trgovinu i usluge, OIB 86468725364</item>
      <item>Tvornica ugljenografitnih i elektrokontaktnih proizvoda TUP d.d., OIB 35911849065</item>
      <item>TÜV Croatia društvo s ograničenom odgovornošću za usluge, OIB 64520989853</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item>
      <item>VAGE društvo s ograničenom odgovornošću za proizvodnju i servis mjernih uređaja i opreme za mjerenje, vanjsku i unutarnju t, OIB 30335873024</item>
      <item>VAL-INT d.o.o. za trgovinu, posredovanje i zastupanje stranih tvrtki, OIB 48878830747</item>
      <item>VIGANJ COMMERCE, društvo s ograničenom odgovornošću za ugostiteljstvo, turizam i trgovinu, OIB 63349894640</item>
      <item>VODOVOD DUBROVNIK d.o.o. za vodoopskrbu i komunalnu hidrotehniku, OIB 00862047577</item>
      <item>NIKOLA VOJVODA, OIB 67091554661</item>
      <item>PAVO VOJVODA, OIB 36191371012</item>
      <item>WEBTEH d.o.o. za usluge informacijskog društva, OIB 82551932122</item>
      <item>WEIP Savjetovanje društvo s ograničenom odgovornošću za poslovno savjetovanje, OIB 45665477878</item>
      <item>ANA BAČIĆ vl. Internet usluge X MEDIA, OIB 84101252640</item>
      <item>ZAGREBINSPEKT d.o.o. za kontrolu i inženjering, OIB 82752153530</item>
      <item>DROMEDAR, obrt za inter. portale, OIB 71382594674</item>
      <item>CONELL 2 d.o.o. za proizvodnju, trgovinu i turizam - "u stečaju", OIB 51381980068</item>
    </izvorni_sadrzaj>
    <derivirana_varijabla naziv="DomainObject.Predmet.OstaliListNazivFormatedOIB_1">
      <item>CRLENI društvo s ograničenom odgovornošću za trgovinu, ugostiteljstvo, sanaciju dimnjaka i dimnjačarske usluge, OIB 04689594138</item>
      <item>ČISTOĆA d.o.o. za komunalnu djelatnost, održavanje čistoće i odlaganje komunalnog otpada, OIB 16912997621</item>
      <item>D.A.D. PROJEKT za elektroinstalacije društvo s ograničenom odgovornošću, OIB 71233848976</item>
      <item>EL - BET društvo s ograničenom odgovornošću za trgovinu i usluge, OIB 75780782593</item>
      <item>DUBAC PROMET d.o.o. za promet, graditeljstvo i proizvodnju, OIB 02373377075</item>
      <item>DUBROVAČKI AUTOCENTAR d.o.o. za trgovinu i usluge, OIB 48449245898</item>
      <item>DUBROVAČKI TRANSPORTNI SUSTAV d.o.o. za transportne usluge, OIB 53699920059</item>
      <item>DUBROVNIK HERMES d.o.o. za trgovinu, turizam i ugostiteljstvo, OIB 41482771659</item>
      <item>DVD SLANO, OIB 67750489652</item>
      <item>EL PRESIDENTE CO, d.o.o. za trgovinu, turizam, ugostiteljstvo i posredovanje, OIB 91603600357</item>
      <item>ELEKTROLUX GRAĐENJE d.o.o. za građenje, trgovinu i usluge, OIB 74420623163</item>
      <item>ELLABO - I.N.D. d.o.o. za trgovinu i usluge, OIB 99277525025</item>
      <item>HP - Hrvatska pošta d.d., OIB 87311810356</item>
      <item>OPĆINA DUBROVAČKO PRIMORJE, OIB 32333978490</item>
      <item>ALLIANZ ZAGREB dioničko društvo za osiguranje, OIB 23759810849</item>
      <item>CROATIA osiguranje d.d., OIB 26187994862</item>
      <item>ERSTE&amp;STEIERMÄRKISCHE BANKA dioničko društvo, OIB 23057039320</item>
      <item>HYPO ALPE-ADRIA-NEKRETNINE d.o.o. za usluge, OIB 66980823600</item>
      <item>HYPO-LEASING KROATIEN, društvo za financiranje, d.o.o., OIB 87064273078</item>
      <item>HYPO - LEASING STEIERMARK društvo s ograničenom odgovornošću za usluge, OIB 64646464586</item>
      <item>JADRANSKO OSIGURANJE dioničko društvo, OIB 94472454976</item>
      <item>PRIVREDNA BANKA ZAGREB - DIONIČKO DRUŠTVO, OIB 02535697732</item>
      <item>Raiffeisen consulting društvo s ograničenom odgovornošću za poslovno savjetovanje, OIB 93630555187</item>
      <item>SOCIETE GENERALE-SPLITSKA BANKA dioničko društvo, OIB 69326397242</item>
      <item>VB LEASING d.o.o. za leasing, OIB 55525619967</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 OIB 75666130770</item>
      <item>HEP-Operator distribucijskog sustava d.o.o. za distribuciju i opskrbu električne energije, OIB 46830600751</item>
      <item>HRVATSKE ŠUME društvo s ograničenom odgovornošću, OIB 69693144506</item>
      <item>Hrvatska radiotelevizija, OIB 68419124305</item>
      <item>Porezna uprava, OIB 18683136487</item>
      <item>SREDIŠNJE KLIRINŠKO DEPOZITARNO DRUŠTVO, dioničko društvo, OIB 64406809162</item>
      <item>Općina Župa Dubrovačka, OIB 26643690230</item>
      <item>Sberbank d.d., OIB 78427478595</item>
      <item>HYPO ALPE-ADRIA-BANK dioničko društvo, OIB 14036333877</item>
      <item>ASTRA-DUBRAVKA d.d. za proizvodnju trgovinu i usluge, OIB 85995193593</item>
      <item>Ivan Kralj, OIB 16967486083</item>
      <item>Javna vatrogasna postrojba DUBROVAČKI VATROGASCI, OIB 53151981382</item>
      <item>Financijska agencija, OIB 85821130368</item>
      <item>Grad Dubrovnik, OIB 21712494719</item>
      <item>HEP - Opskrba d.o.o. za opskrbu potrošača električnom, toplinskom energijom i plinom, OIB 63073332379</item>
      <item>Hrvatske vode, pravna osoba za upravljanje vodama, OIB 28921383001</item>
      <item>Turistička zajednica, Dubrovnik, OIB 88346172251</item>
      <item>ALMEL DUBROVNIK d.o.o. za pružanje tehničke zaštite, nekretnine i usluge, OIB 87342313630</item>
      <item>Andrija Ivušić, OIB 64312452963</item>
      <item>ANKORA d.o.o. za trgovinu, turizam i ugostiteljstvo, OIB 19762808329</item>
      <item>ARĐENT društvo s ograničenom odgovornošću za građevinarstvo, trgovinu, usluge i uvoz-izvoz, OIB 18892638976</item>
      <item>AUTO HRVATSKA DIJELOVI d.o.o. za trgovinu i usluge, OIB 78874035950</item>
      <item>Ilko Bender, OIB 60197466236</item>
      <item>BETON REZ d.o.o. za građenje, trgovinu i usluge, OIB 52486799982</item>
      <item>BIROS PLUS, d.o.o. za trgovinu i usluge, OIB 99515520505</item>
      <item>Business.hr društvo s ograničenom odgovornošću za medijske komunikacije, OIB 59994252966</item>
      <item>CSS društvo s ograničenom odgovornošću za kontrolu kakvoće materijala, OIB 55562638214</item>
      <item>CEMEX Hrvatska dioničko društvo za proizvodnju i prodaju cementa i drugih građevinskih materijala, OIB 94136335132</item>
      <item>Centar za obrazovanje NARONA, OIB 68177857447</item>
      <item>CENTAR ZA VOZILA HRVATSKE, dioničko društvo, OIB 73294314024</item>
      <item>CERJE d.o.o. za građenje, trgovinu i usluge, OIB 82860293595</item>
      <item>PORR Hrvatska d.o.o. za graditeljstvo, OIB 42115834629</item>
      <item>Porobija i Porobija, odvjetničko društvo, OIB 85577874038</item>
      <item>EMDE PUBLIKACIJE društvo s ograničenom odgovornošću za usluge, OIB 60353243090</item>
      <item>ERSTE CARD CLUB društvo s ograničenom odgovornošću za financijsko posredovanje i usluge, OIB 85941596441</item>
      <item>ESCULAP-TEO d.o.o. za trgovinu i ugostiteljstvo, OIB 84409524934</item>
      <item>EUROTIM d.o.o. za proizvodnju i trgovinu, OIB 41511343191</item>
      <item>FAN - NAF d.o.o. za trgovinu, turizam, građenje i usluge - " u stečaju", OIB 56761684703</item>
      <item>FUCHS MAZIVA društvo s ograničenom odgovornošću za proizvodnju, trgovinu i usluge, OIB 99694525219</item>
      <item>GEOTEHNIKA - KONSOLIDACIJA društvo s ograničenom odgovornošću za konsolidacijske radove, OIB 96552131417</item>
      <item>PROMINS Gospodarsko interesno udruženje za proizvodnju, preradu i promet mineralnih sirovina u Hrvatskoj, OIB 04161731036</item>
      <item>GRAD - CO., društvo za inženjering u graditeljstvu, d.o.o., OIB 47407867744</item>
      <item>GRAND HOTEL PARK d.o.o. za ugostiteljstvo i trgovinu, OIB 23287280171</item>
      <item>GRGO PAVLOVIĆ, prijevoz robe, OIB 86515271828</item>
      <item>HALO NET d.o.o. za telekomunikacije, OIB 77622936660</item>
      <item>HELIOS Vienna Insurance Group dioničko društvo za osiguranje, OIB 59369087232</item>
      <item>HKIG - EDUCA d.o.o. za usluge, turistička agencija, OIB 39995615488</item>
      <item>HOTEL PETKA društvo s ograničenom odgovornošću, OIB 41467254586</item>
      <item>HRVATSKA UDRUGA POSLODAVACA, OIB 80978339255</item>
      <item>Hrvatski Telekom d.d., OIB 81793146560</item>
      <item>HUP-ZAGREB dioničko društvo hotelijerstvo, ugostiteljstvo i turizam, OIB 66859264899</item>
      <item>IGRIS d.o.o. za građenje, projektiranje, trgovinu i usluge, OIB 60920551423</item>
      <item>ILIJA PENDO, ured ovlaštenog inž. heodezije</item>
      <item>IN TIME d.o.o. za prijevozničke usluge, OIB 18458216879</item>
      <item>INA-INDUSTRIJA NAFTE, d.d., OIB 27759560625</item>
      <item>INSTITUT IGH, dioničko društvo za istraživanje i razvoj u graditeljstvu, OIB 79766124714</item>
      <item>INŽENJERSKI BIRO dioničko društvo za poslovne i računalne usluge</item>
      <item>IVAN KRALJ, OIB 62354619551</item>
      <item>ITI COMPUTERS, društvo s ograničenom odgovornošću za trgovinu, usluge, računalne i srodne aktivnosti, OIB 41130204887</item>
      <item>IVO ĐANOVIĆ, OIB 51990692180</item>
      <item>JAMATVA, društvo s ograničenom odgovornošću za trgovinu, OIB 12532007791</item>
      <item>Javni bilježnik NIKŠA VIĐEN, OIB 16795715619</item>
      <item>JELKA ZADJELOVIĆ, OIB 91026817391</item>
      <item>JOVIĆ DAMIR, OIB 45607504285</item>
      <item>KALISTA GASTRO d.o.o. za trgovinu i ugostiteljstvo, OIB 71688050318</item>
      <item>BALDO DENDER  vl.Kamen, OIB 70110899992</item>
      <item>KAMENGRAD d.o.o., OIB </item>
      <item>KATE RAJČEVIĆ, OIB 06826024913</item>
      <item>KLAKAR d.o.o. za trgovinu i turizam, OIB 08494012622</item>
      <item>KLARISA d.o.o. za ugostiteljstvo, turizam i usluge, OIB 12053921736</item>
      <item>KOMJATE za trgovinu i usluge društvo s ograničenom odgovornošću, OIB 92009564551</item>
      <item>KONAVOSKI DVORI d.o.o. za trgovinu, ugostiteljstvo i usluge - putnička agencija, OIB 41414116061</item>
      <item>KONEL INFRASTRUKTURA d.o.o. za građevinarstvo i trgovinu, OIB 08203118768</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item>
      <item>LAGER d.o.o. za proizvodnju, trgovinu i usluge, OIB 94312560841</item>
      <item>LIBERTINA d.o.o. za trgovinu, ugostiteljstvo i turizam - "u stečaju", OIB 93782682944</item>
      <item>M &amp; CO. DUBROVNIK d.o.o. za trgovinu, turizam, građevinarstvo i uvoz-izvoz, OIB 41302937012</item>
      <item>M.A.C.K. d.o.o. agencija za turizam i trgovinu, OIB 54622707977</item>
      <item>MAGNET-DUBROVNIK, d.o.o. za usluge, OIB 34578485692</item>
      <item>MANGAN, društvo s ograničenom odgovornošću za trgovinu i usluge, OIB 63522234299</item>
      <item>MARINKOLOR d.o.o. za trgovinu, turizam i proizvodnju, OIB 14739539015</item>
      <item>MARINUS, d.o.o. za trgovinu i usluge, OIB 85764954556</item>
      <item>MASSIMO, d.o.o. za turizam, ugostiteljstvo, trgovinu i usluge, OIB 66828953974</item>
      <item>IVICA MARTIĆ, OIB 46911992255</item>
      <item>MEDIUS društvo s ograničenom odgovornošću za graditeljstvo, OIB 78225674173</item>
      <item>MEGST d.o.o. za proizvodnju i trgovinu elektro i metalnom opremom i proizvodima iz plastičnih masa, te vanjsku trgovinu, OIB 14321085318</item>
      <item>METALIND društvo s ograničenom odgovornošću za proizvodnju i usluge, OIB 13933798090</item>
      <item>MIDIUM, d.o.o. za trgovinu i usluge, OIB 97612877418</item>
      <item>PERO MILETIĆ, OIB 41806030671</item>
      <item>LUKA MIHALJEVIĆ, OIB 45053658403</item>
      <item>VESNA MIŠIĆ, OIB 16823989057</item>
      <item>MONDO-TRADE društvo s ograničenom odgovornošću za trgovinu i usluge, OIB 77328114519</item>
      <item>MONTALING, za trgovinu, uvoz-izvoz d.o.o., OIB 71056361203</item>
      <item>NAUTIČKI CENTAR MOKOŠICA d.o.o. za brodogradnju, trgovinu, proizvodnju i usluge, OIB 41064075657</item>
      <item>NAVIS d.o.o. za trgovinu i usluge, OIB 09328705328</item>
      <item>NI&amp;KO, d.o.o. za trgovinu, turizam, ugostiteljstvo i posredovanje, OIB 08132633965</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item>
      <item>ORDINATIO EXPERTI društvo s ograničenom odgovornošću za poslovno savjetovanje, OIB 00344670806</item>
      <item>OSTREA d.o.o. za ugostiteljstvo, trgovinu, usluge i ribarstvo, OIB 47576280792</item>
      <item>OTIS DIZALA, društvo s ograničenom odgovornošću za proizvodnju, montažu, remont i održavanje dizala, OIB 76080865307</item>
      <item>OT-OPTIMA TELEKOM d.d. za telekomunikacije, OIB 36004425025</item>
      <item>OTP DUBROVNIK d.o.o. za trgovinu, turizam i ugostiteljstvo, OIB 70397015501</item>
      <item>DIJANA ĆOSO vl. Patrea, OIB 02775643939</item>
      <item>PBZ CARD društvo s ograničenom odgovornošću za poslovanje kreditnim karticama, putnička agecija, OIB 28495895537</item>
      <item>VINKO PEJIĆ, OIB 42791812400</item>
      <item>PERO ĐANOVIĆ, OIB 77937159005</item>
      <item>PRIZMA - DUBROVNIK d.o.o. za trgovinu i usluge, OIB 38368172790</item>
      <item>PROM, d.o.o. za zaštitu na radu i zaštitu od požara, OIB 26231825497</item>
      <item>PROZORSKA TEHNIKA TOLO d.o.o. za proizvodnju i trgovinu, OIB 71786325722</item>
      <item>RADAVA d.o.o.</item>
      <item>RATHMANN d.o.o. za proizvodnju i usluge, OIB 74003043112</item>
      <item>RBB KRALJEVIĆ, rezanje, bušenje betona, OIB 61429643722</item>
      <item>REFINAL d.o.o. za reviziju, računovodstvene i financijske analize, OIB 00958422467</item>
      <item>RENESANSA d.o.o. za poslovanje nekretninama i usluge, OIB 71071423854</item>
      <item>SANITAT DUBROVNIK d.o.o. za komunalne djelatnosti, OIB 99080716453</item>
      <item>SERVIS "MEŠTAR HENDIĆ", OIB 76266131122</item>
      <item>SIGNALIZACIJA d.o.o. za poslovne usluge i održavanje prometnica, OIB 41021357341</item>
      <item>SKANCE SERVIS, OIB 44892351223</item>
      <item>SPECAUTOMATIKA BILUŠ I DR. K.D., OIB 37161363789</item>
      <item>STABILIS d.o.o. za graditeljstvo, turizam i usluge, OIB 95284532687</item>
      <item>STS Metal d.d. za proizvodnju, trgovinu i projektiranje metalnih proizvoda - u stečaju, OIB 77108253338</item>
      <item>ŠĆEPO ŠIJAKOVIĆ, OIB 59296624781</item>
      <item>NENO ŠIMUNOVIĆ, OIB 11810331388</item>
      <item>NIKŠA ŠIMUNOVIĆ, OIB 16184384771</item>
      <item>ŠIPANKA d.o.o. za ugostiteljstvo i usluge, OIB 47134933989</item>
      <item>ŠPICA SUSTAVI za automatsku identifikaciju, društvo s ograničenom odgovornošću, OIB 08747661196</item>
      <item>NAĐA ŠPRLJE, OIB 41908172718</item>
      <item>TARDI društvo s ograničenom odgovornošću za distribuciju sanitarne opreme, OIB 52963754557</item>
      <item>Teknoxgroup Hrvatska d.o.o. za uvoz, trgovinu i održavanje industrijskih strojeva, OIB 31826907316</item>
      <item>TELING, d.o.o. za proizvodnju, inženjering, konzalting, isporuku, montažu i servisiranje telekomunikacijske opreme, OIB 52470612265</item>
      <item>Odvjetnica TEREZA ĐURATOVIĆ, OIB 40855736910</item>
      <item>DAVOR TERZIĆ, OIB 75544230153</item>
      <item>TF-RAMLJAK d.o.o.</item>
      <item>TIN-TRADE d.o.o. za trgovinu i turizam, OIB 69255600760</item>
      <item>TITANEKS društvo s ograničenom odgovornošću za rudarske i građevinske radove, OIB 79221887371</item>
      <item>TUBA FLEX društvo s ograničenom odgovornošću za proizvodnju, trgovinu i usluge, OIB 86468725364</item>
      <item>Tvornica ugljenografitnih i elektrokontaktnih proizvoda TUP d.d., OIB 35911849065</item>
      <item>TÜV Croatia društvo s ograničenom odgovornošću za usluge, OIB 64520989853</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item>
      <item>VAGE društvo s ograničenom odgovornošću za proizvodnju i servis mjernih uređaja i opreme za mjerenje, vanjsku i unutarnju t, OIB 30335873024</item>
      <item>VAL-INT d.o.o. za trgovinu, posredovanje i zastupanje stranih tvrtki, OIB 48878830747</item>
      <item>VIGANJ COMMERCE, društvo s ograničenom odgovornošću za ugostiteljstvo, turizam i trgovinu, OIB 63349894640</item>
      <item>VODOVOD DUBROVNIK d.o.o. za vodoopskrbu i komunalnu hidrotehniku, OIB 00862047577</item>
      <item>NIKOLA VOJVODA, OIB 67091554661</item>
      <item>PAVO VOJVODA, OIB 36191371012</item>
      <item>WEBTEH d.o.o. za usluge informacijskog društva, OIB 82551932122</item>
      <item>WEIP Savjetovanje društvo s ograničenom odgovornošću za poslovno savjetovanje, OIB 45665477878</item>
      <item>ANA BAČIĆ vl. Internet usluge X MEDIA, OIB 84101252640</item>
      <item>ZAGREBINSPEKT d.o.o. za kontrolu i inženjering, OIB 82752153530</item>
      <item>DROMEDAR, obrt za inter. portale, OIB 71382594674</item>
      <item>CONELL 2 d.o.o. za proizvodnju, trgovinu i turizam - "u stečaju", OIB 51381980068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Proizvodnja građevinskog materijala RAGUSA d.d.</izvorni_sadrzaj>
    <derivirana_varijabla naziv="DomainObject.Predmet.StrankaIDrugi_1">Proizvodnja građevinskog materijala RAGUSA d.d.</derivirana_varijabla>
  </DomainObject.Predmet.StrankaIDrugi>
  <DomainObject.Predmet.ProtustrankaIDrugi>
    <izvorni_sadrzaj/>
    <derivirana_varijabla naziv="DomainObject.Predmet.ProtustrankaIDrugi_1"/>
  </DomainObject.Predmet.ProtustrankaIDrugi>
  <DomainObject.Predmet.StrankaIDrugiAdressOIB>
    <izvorni_sadrzaj>Proizvodnja građevinskog materijala RAGUSA d.d., OIB 68907889567, Vukovarska 17, Dubrovnik</izvorni_sadrzaj>
    <derivirana_varijabla naziv="DomainObject.Predmet.StrankaIDrugiAdressOIB_1">Proizvodnja građevinskog materijala RAGUSA d.d., OIB 68907889567, Vukovarska 17, Dubrovnik</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16. prosinca 2014.</izvorni_sadrzaj>
    <derivirana_varijabla naziv="DomainObject.Predmet.OdlukaRjesenje.DatumDonosenjaOdluke_1">16. prosinca 2014.</derivirana_varijabla>
  </DomainObject.Predmet.OdlukaRjesenje.DatumDonosenjaOdluke>
  <DomainObject.Predmet.OdlukaRjesenje.DatumPravomocnosti>
    <izvorni_sadrzaj>9. siječnja 2015.</izvorni_sadrzaj>
    <derivirana_varijabla naziv="DomainObject.Predmet.OdlukaRjesenje.DatumPravomocnosti_1">9. siječnja 2015.</derivirana_varijabla>
  </DomainObject.Predmet.OdlukaRjesenje.DatumPravomocnosti>
  <DomainObject.Predmet.OdlukaRjesenje.Oznaka>
    <izvorni_sadrzaj>Stpn-48/2014-12</izvorni_sadrzaj>
    <derivirana_varijabla naziv="DomainObject.Predmet.OdlukaRjesenje.Oznaka_1">Stpn-48/2014-12</derivirana_varijabla>
  </DomainObject.Predmet.OdlukaRjesenje.Oznaka>
  <DomainObject.Predmet.SudioniciListNaziv>
    <izvorni_sadrzaj>
      <item>CRLENI društvo s ograničenom odgovornošću za trgovinu, ugostiteljstvo, sanaciju dimnjaka i dimnjačarske usluge</item>
      <item>ČISTOĆA d.o.o. za komunalnu djelatnost, održavanje čistoće i odlaganje komunalnog otpada</item>
      <item>D.A.D. PROJEKT za elektroinstalacije društvo s ograničenom odgovornošću</item>
      <item>EL - BET društvo s ograničenom odgovornošću za trgovinu i usluge</item>
      <item>DUBAC PROMET d.o.o. za promet, graditeljstvo i proizvodnju</item>
      <item>DUBROVAČKI AUTOCENTAR d.o.o. za trgovinu i usluge</item>
      <item>DUBROVAČKI TRANSPORTNI SUSTAV d.o.o. za transportne usluge</item>
      <item>DUBROVNIK HERMES d.o.o. za trgovinu, turizam i ugostiteljstvo</item>
      <item>DVD SLANO</item>
      <item>EL PRESIDENTE CO, d.o.o. za trgovinu, turizam, ugostiteljstvo i posredovanje</item>
      <item>ELEKTROLUX GRAĐENJE d.o.o. za građenje, trgovinu i usluge</item>
      <item>ELLABO - I.N.D. d.o.o. za trgovinu i usluge</item>
      <item>HP - Hrvatska pošta d.d.</item>
      <item>OPĆINA DUBROVAČKO PRIMORJE</item>
      <item>ALLIANZ ZAGREB dioničko društvo za osiguranje</item>
      <item>CROATIA osiguranje d.d.</item>
      <item>ERSTE&amp;STEIERMÄRKISCHE BANKA dioničko društvo</item>
      <item>HYPO ALPE-ADRIA-NEKRETNINE d.o.o. za usluge</item>
      <item>HYPO-LEASING KROATIEN, društvo za financiranje, d.o.o.</item>
      <item>HYPO - LEASING STEIERMARK društvo s ograničenom odgovornošću za usluge</item>
      <item>JADRANSKO OSIGURANJE dioničko društvo</item>
      <item>PRIVREDNA BANKA ZAGREB - DIONIČKO DRUŠTVO</item>
      <item>Raiffeisen consulting društvo s ograničenom odgovornošću za poslovno savjetovanje</item>
      <item>SOCIETE GENERALE-SPLITSKA BANKA dioničko društvo</item>
      <item>VB LEASING d.o.o. za leasing</item>
      <item>Proizvodnja građevinskog materijala RAGUSA d.d.</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item>
      <item>HEP-Operator distribucijskog sustava d.o.o. za distribuciju i opskrbu električne energije</item>
      <item>HRVATSKE ŠUME društvo s ograničenom odgovornošću</item>
      <item>Hrvatska radiotelevizija</item>
      <item>Porezna uprava</item>
      <item>SREDIŠNJE KLIRINŠKO DEPOZITARNO DRUŠTVO, dioničko društvo</item>
      <item>Općina Župa Dubrovačka</item>
      <item>Sberbank d.d.</item>
      <item>HYPO ALPE-ADRIA-BANK dioničko društvo</item>
      <item>ASTRA-DUBRAVKA d.d. za proizvodnju trgovinu i usluge</item>
      <item>Ivan Kralj</item>
      <item>Javna vatrogasna postrojba DUBROVAČKI VATROGASCI</item>
      <item>Financijska agencija</item>
      <item>Grad Dubrovnik</item>
      <item>HEP - Opskrba d.o.o. za opskrbu potrošača električnom, toplinskom energijom i plinom</item>
      <item>Hrvatske vode, pravna osoba za upravljanje vodama</item>
      <item>Turistička zajednica, Dubrovnik</item>
      <item>ALMEL DUBROVNIK d.o.o. za pružanje tehničke zaštite, nekretnine i usluge</item>
      <item>Andrija Ivušić</item>
      <item>ANKORA d.o.o. za trgovinu, turizam i ugostiteljstvo</item>
      <item>ARĐENT društvo s ograničenom odgovornošću za građevinarstvo, trgovinu, usluge i uvoz-izvoz</item>
      <item>AUTO HRVATSKA DIJELOVI d.o.o. za trgovinu i usluge</item>
      <item>Ilko Bender</item>
      <item>BETON REZ d.o.o. za građenje, trgovinu i usluge</item>
      <item>BIROS PLUS, d.o.o. za trgovinu i usluge</item>
      <item>Business.hr društvo s ograničenom odgovornošću za medijske komunikacije</item>
      <item>CSS društvo s ograničenom odgovornošću za kontrolu kakvoće materijala</item>
      <item>CEMEX Hrvatska dioničko društvo za proizvodnju i prodaju cementa i drugih građevinskih materijala</item>
      <item>Centar za obrazovanje NARONA</item>
      <item>CENTAR ZA VOZILA HRVATSKE, dioničko društvo</item>
      <item>CERJE d.o.o. za građenje, trgovinu i usluge</item>
      <item>PORR Hrvatska d.o.o. za graditeljstvo</item>
      <item>Porobija i Porobija, odvjetničko društvo</item>
      <item>EMDE PUBLIKACIJE društvo s ograničenom odgovornošću za usluge</item>
      <item>ERSTE CARD CLUB društvo s ograničenom odgovornošću za financijsko posredovanje i usluge</item>
      <item>ESCULAP-TEO d.o.o. za trgovinu i ugostiteljstvo</item>
      <item>EUROTIM d.o.o. za proizvodnju i trgovinu</item>
      <item>FAN - NAF d.o.o. za trgovinu, turizam, građenje i usluge - " u stečaju"</item>
      <item>FUCHS MAZIVA društvo s ograničenom odgovornošću za proizvodnju, trgovinu i usluge</item>
      <item>GEOTEHNIKA - KONSOLIDACIJA društvo s ograničenom odgovornošću za konsolidacijske radove</item>
      <item>PROMINS Gospodarsko interesno udruženje za proizvodnju, preradu i promet mineralnih sirovina u Hrvatskoj</item>
      <item>GRAD - CO., društvo za inženjering u graditeljstvu, d.o.o.</item>
      <item>GRAND HOTEL PARK d.o.o. za ugostiteljstvo i trgovinu</item>
      <item>GRGO PAVLOVIĆ, prijevoz robe</item>
      <item>HALO NET d.o.o. za telekomunikacije</item>
      <item>HELIOS Vienna Insurance Group dioničko društvo za osiguranje</item>
      <item>HKIG - EDUCA d.o.o. za usluge, turistička agencija</item>
      <item>HOTEL PETKA društvo s ograničenom odgovornošću</item>
      <item>HRVATSKA UDRUGA POSLODAVACA</item>
      <item>Hrvatski Telekom d.d.</item>
      <item>HUP-ZAGREB dioničko društvo hotelijerstvo, ugostiteljstvo i turizam</item>
      <item>IGRIS d.o.o. za građenje, projektiranje, trgovinu i usluge</item>
      <item>ILIJA PENDO, ured ovlaštenog inž. heodezije</item>
      <item>IN TIME d.o.o. za prijevozničke usluge</item>
      <item>INA-INDUSTRIJA NAFTE, d.d.</item>
      <item>INSTITUT IGH, dioničko društvo za istraživanje i razvoj u graditeljstvu</item>
      <item>INŽENJERSKI BIRO dioničko društvo za poslovne i računalne usluge</item>
      <item>IVAN KRALJ</item>
      <item>ITI COMPUTERS, društvo s ograničenom odgovornošću za trgovinu, usluge, računalne i srodne aktivnosti</item>
      <item>IVO ĐANOVIĆ</item>
      <item>JAMATVA, društvo s ograničenom odgovornošću za trgovinu</item>
      <item>Javni bilježnik NIKŠA VIĐEN</item>
      <item>JELKA ZADJELOVIĆ</item>
      <item>JOVIĆ DAMIR</item>
      <item>KALISTA GASTRO d.o.o. za trgovinu i ugostiteljstvo</item>
      <item>BALDO DENDER  vl.Kamen</item>
      <item>KAMENGRAD d.o.o.</item>
      <item>KATE RAJČEVIĆ</item>
      <item>KLAKAR d.o.o. za trgovinu i turizam</item>
      <item>KLARISA d.o.o. za ugostiteljstvo, turizam i usluge</item>
      <item>KOMJATE za trgovinu i usluge društvo s ograničenom odgovornošću</item>
      <item>KONAVOSKI DVORI d.o.o. za trgovinu, ugostiteljstvo i usluge - putnička agencija</item>
      <item>KONEL INFRASTRUKTURA d.o.o. za građevinarstvo i trgovinu</item>
      <item>DIJANA RADULOVIĆ Vl. KONOBA DUBROVNIK</item>
      <item>ELEONORA KRALJ HEZONJA</item>
      <item>JADRANKA KRISTIĆ</item>
      <item>KRTICA izvođenje zemljanih radova</item>
      <item>LAGER BAŠIĆ, d.o.o. za proizvodnju, trgovinu i usluge</item>
      <item>LAGER d.o.o. za proizvodnju, trgovinu i usluge</item>
      <item>LIBERTINA d.o.o. za trgovinu, ugostiteljstvo i turizam - "u stečaju"</item>
      <item>M &amp; CO. DUBROVNIK d.o.o. za trgovinu, turizam, građevinarstvo i uvoz-izvoz</item>
      <item>M.A.C.K. d.o.o. agencija za turizam i trgovinu</item>
      <item>MAGNET-DUBROVNIK, d.o.o. za usluge</item>
      <item>MANGAN, društvo s ograničenom odgovornošću za trgovinu i usluge</item>
      <item>MARINKOLOR d.o.o. za trgovinu, turizam i proizvodnju</item>
      <item>MARINUS, d.o.o. za trgovinu i usluge</item>
      <item>MASSIMO, d.o.o. za turizam, ugostiteljstvo, trgovinu i usluge</item>
      <item>IVICA MARTIĆ</item>
      <item>MEDIUS društvo s ograničenom odgovornošću za graditeljstvo</item>
      <item>MEGST d.o.o. za proizvodnju i trgovinu elektro i metalnom opremom i proizvodima iz plastičnih masa, te vanjsku trgovinu</item>
      <item>METALIND društvo s ograničenom odgovornošću za proizvodnju i usluge</item>
      <item>MIDIUM, d.o.o. za trgovinu i usluge</item>
      <item>PERO MILETIĆ</item>
      <item>LUKA MIHALJEVIĆ</item>
      <item>VESNA MIŠIĆ</item>
      <item>MONDO-TRADE društvo s ograničenom odgovornošću za trgovinu i usluge</item>
      <item>MONTALING, za trgovinu, uvoz-izvoz d.o.o.</item>
      <item>NAUTIČKI CENTAR MOKOŠICA d.o.o. za brodogradnju, trgovinu, proizvodnju i usluge</item>
      <item>NAVIS d.o.o. za trgovinu i usluge</item>
      <item>NI&amp;KO, d.o.o. za trgovinu, turizam, ugostiteljstvo i posredovanje</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item>
      <item>ORDINATIO EXPERTI društvo s ograničenom odgovornošću za poslovno savjetovanje</item>
      <item>OSTREA d.o.o. za ugostiteljstvo, trgovinu, usluge i ribarstvo</item>
      <item>OTIS DIZALA, društvo s ograničenom odgovornošću za proizvodnju, montažu, remont i održavanje dizala</item>
      <item>OT-OPTIMA TELEKOM d.d. za telekomunikacije</item>
      <item>OTP DUBROVNIK d.o.o. za trgovinu, turizam i ugostiteljstvo</item>
      <item>DIJANA ĆOSO vl. Patrea</item>
      <item>PBZ CARD društvo s ograničenom odgovornošću za poslovanje kreditnim karticama, putnička agecija</item>
      <item>VINKO PEJIĆ</item>
      <item>PERO ĐANOVIĆ</item>
      <item>PRIZMA - DUBROVNIK d.o.o. za trgovinu i usluge</item>
      <item>PROM, d.o.o. za zaštitu na radu i zaštitu od požara</item>
      <item>PROZORSKA TEHNIKA TOLO d.o.o. za proizvodnju i trgovinu</item>
      <item>RADAVA d.o.o.</item>
      <item>RATHMANN d.o.o. za proizvodnju i usluge</item>
      <item>RBB KRALJEVIĆ, rezanje, bušenje betona</item>
      <item>REFINAL d.o.o. za reviziju, računovodstvene i financijske analize</item>
      <item>RENESANSA d.o.o. za poslovanje nekretninama i usluge</item>
      <item>SANITAT DUBROVNIK d.o.o. za komunalne djelatnosti</item>
      <item>SERVIS "MEŠTAR HENDIĆ"</item>
      <item>SIGNALIZACIJA d.o.o. za poslovne usluge i održavanje prometnica</item>
      <item>SKANCE SERVIS</item>
      <item>SPECAUTOMATIKA BILUŠ I DR. K.D.</item>
      <item>STABILIS d.o.o. za graditeljstvo, turizam i usluge</item>
      <item>STS Metal d.d. za proizvodnju, trgovinu i projektiranje metalnih proizvoda - u stečaju</item>
      <item>ŠĆEPO ŠIJAKOVIĆ</item>
      <item>NENO ŠIMUNOVIĆ</item>
      <item>NIKŠA ŠIMUNOVIĆ</item>
      <item>ŠIPANKA d.o.o. za ugostiteljstvo i usluge</item>
      <item>ŠPICA SUSTAVI za automatsku identifikaciju, društvo s ograničenom odgovornošću</item>
      <item>NAĐA ŠPRLJE</item>
      <item>TARDI društvo s ograničenom odgovornošću za distribuciju sanitarne opreme</item>
      <item>Teknoxgroup Hrvatska d.o.o. za uvoz, trgovinu i održavanje industrijskih strojeva</item>
      <item>TELING, d.o.o. za proizvodnju, inženjering, konzalting, isporuku, montažu i servisiranje telekomunikacijske opreme</item>
      <item>Odvjetnica TEREZA ĐURATOVIĆ</item>
      <item>DAVOR TERZIĆ</item>
      <item>TF-RAMLJAK d.o.o.</item>
      <item>TIN-TRADE d.o.o. za trgovinu i turizam</item>
      <item>TITANEKS društvo s ograničenom odgovornošću za rudarske i građevinske radove</item>
      <item>TUBA FLEX društvo s ograničenom odgovornošću za proizvodnju, trgovinu i usluge</item>
      <item>Tvornica ugljenografitnih i elektrokontaktnih proizvoda TUP d.d.</item>
      <item>TÜV Croatia društvo s ograničenom odgovornošću za usluge</item>
      <item>UDRUGA POSLODAVACA U HOTELJERSTVU HRVATSKE</item>
      <item>UGOSTITELJSKI OBRT PARADISO</item>
      <item>UGOSTITELJSKI OBRT ANKORA</item>
      <item>MIJO PENDO, Ured ovlaštenog inženjera geodezije</item>
      <item>USKOKOVIĆ &amp; PARTNERI, javno trgovačko društvo za obavljanje odvjetničkih poslova</item>
      <item>VAGE društvo s ograničenom odgovornošću za proizvodnju i servis mjernih uređaja i opreme za mjerenje, vanjsku i unutarnju t</item>
      <item>VAL-INT d.o.o. za trgovinu, posredovanje i zastupanje stranih tvrtki</item>
      <item>VIGANJ COMMERCE, društvo s ograničenom odgovornošću za ugostiteljstvo, turizam i trgovinu</item>
      <item>VODOVOD DUBROVNIK d.o.o. za vodoopskrbu i komunalnu hidrotehniku</item>
      <item>NIKOLA VOJVODA</item>
      <item>PAVO VOJVODA</item>
      <item>WEBTEH d.o.o. za usluge informacijskog društva</item>
      <item>WEIP Savjetovanje društvo s ograničenom odgovornošću za poslovno savjetovanje</item>
      <item>ANA BAČIĆ vl. Internet usluge X MEDIA</item>
      <item>ZAGREBINSPEKT d.o.o. za kontrolu i inženjering</item>
      <item>DROMEDAR, obrt za inter. portale</item>
      <item>CONELL 2 d.o.o. za proizvodnju, trgovinu i turizam - "u stečaju"</item>
    </izvorni_sadrzaj>
    <derivirana_varijabla naziv="DomainObject.Predmet.SudioniciListNaziv_1">
      <item>CRLENI društvo s ograničenom odgovornošću za trgovinu, ugostiteljstvo, sanaciju dimnjaka i dimnjačarske usluge</item>
      <item>ČISTOĆA d.o.o. za komunalnu djelatnost, održavanje čistoće i odlaganje komunalnog otpada</item>
      <item>D.A.D. PROJEKT za elektroinstalacije društvo s ograničenom odgovornošću</item>
      <item>EL - BET društvo s ograničenom odgovornošću za trgovinu i usluge</item>
      <item>DUBAC PROMET d.o.o. za promet, graditeljstvo i proizvodnju</item>
      <item>DUBROVAČKI AUTOCENTAR d.o.o. za trgovinu i usluge</item>
      <item>DUBROVAČKI TRANSPORTNI SUSTAV d.o.o. za transportne usluge</item>
      <item>DUBROVNIK HERMES d.o.o. za trgovinu, turizam i ugostiteljstvo</item>
      <item>DVD SLANO</item>
      <item>EL PRESIDENTE CO, d.o.o. za trgovinu, turizam, ugostiteljstvo i posredovanje</item>
      <item>ELEKTROLUX GRAĐENJE d.o.o. za građenje, trgovinu i usluge</item>
      <item>ELLABO - I.N.D. d.o.o. za trgovinu i usluge</item>
      <item>HP - Hrvatska pošta d.d.</item>
      <item>OPĆINA DUBROVAČKO PRIMORJE</item>
      <item>ALLIANZ ZAGREB dioničko društvo za osiguranje</item>
      <item>CROATIA osiguranje d.d.</item>
      <item>ERSTE&amp;STEIERMÄRKISCHE BANKA dioničko društvo</item>
      <item>HYPO ALPE-ADRIA-NEKRETNINE d.o.o. za usluge</item>
      <item>HYPO-LEASING KROATIEN, društvo za financiranje, d.o.o.</item>
      <item>HYPO - LEASING STEIERMARK društvo s ograničenom odgovornošću za usluge</item>
      <item>JADRANSKO OSIGURANJE dioničko društvo</item>
      <item>PRIVREDNA BANKA ZAGREB - DIONIČKO DRUŠTVO</item>
      <item>Raiffeisen consulting društvo s ograničenom odgovornošću za poslovno savjetovanje</item>
      <item>SOCIETE GENERALE-SPLITSKA BANKA dioničko društvo</item>
      <item>VB LEASING d.o.o. za leasing</item>
      <item>Proizvodnja građevinskog materijala RAGUSA d.d.</item>
      <item>FINA ZAGREB, Nagodbeno vijeće ZG007</item>
      <item>Danijela Marinković</item>
      <item>Monika Pejić</item>
      <item>Boris Ivančić</item>
      <item>Vinko Šoletić</item>
      <item>ZOU Viktorija Knežević i Marina Masle</item>
      <item>Tomislav Tomić</item>
      <item>Nedjeljka Asanović-Sarić</item>
      <item>Agencija za upravljanje državnom imovinom</item>
      <item>HEP-Operator distribucijskog sustava d.o.o. za distribuciju i opskrbu električne energije</item>
      <item>HRVATSKE ŠUME društvo s ograničenom odgovornošću</item>
      <item>Hrvatska radiotelevizija</item>
      <item>Porezna uprava</item>
      <item>SREDIŠNJE KLIRINŠKO DEPOZITARNO DRUŠTVO, dioničko društvo</item>
      <item>Općina Župa Dubrovačka</item>
      <item>Sberbank d.d.</item>
      <item>HYPO ALPE-ADRIA-BANK dioničko društvo</item>
      <item>ASTRA-DUBRAVKA d.d. za proizvodnju trgovinu i usluge</item>
      <item>Ivan Kralj</item>
      <item>Javna vatrogasna postrojba DUBROVAČKI VATROGASCI</item>
      <item>Financijska agencija</item>
      <item>Grad Dubrovnik</item>
      <item>HEP - Opskrba d.o.o. za opskrbu potrošača električnom, toplinskom energijom i plinom</item>
      <item>Hrvatske vode, pravna osoba za upravljanje vodama</item>
      <item>Turistička zajednica, Dubrovnik</item>
      <item>ALMEL DUBROVNIK d.o.o. za pružanje tehničke zaštite, nekretnine i usluge</item>
      <item>Andrija Ivušić</item>
      <item>ANKORA d.o.o. za trgovinu, turizam i ugostiteljstvo</item>
      <item>ARĐENT društvo s ograničenom odgovornošću za građevinarstvo, trgovinu, usluge i uvoz-izvoz</item>
      <item>AUTO HRVATSKA DIJELOVI d.o.o. za trgovinu i usluge</item>
      <item>Ilko Bender</item>
      <item>BETON REZ d.o.o. za građenje, trgovinu i usluge</item>
      <item>BIROS PLUS, d.o.o. za trgovinu i usluge</item>
      <item>Business.hr društvo s ograničenom odgovornošću za medijske komunikacije</item>
      <item>CSS društvo s ograničenom odgovornošću za kontrolu kakvoće materijala</item>
      <item>CEMEX Hrvatska dioničko društvo za proizvodnju i prodaju cementa i drugih građevinskih materijala</item>
      <item>Centar za obrazovanje NARONA</item>
      <item>CENTAR ZA VOZILA HRVATSKE, dioničko društvo</item>
      <item>CERJE d.o.o. za građenje, trgovinu i usluge</item>
      <item>PORR Hrvatska d.o.o. za graditeljstvo</item>
      <item>Porobija i Porobija, odvjetničko društvo</item>
      <item>EMDE PUBLIKACIJE društvo s ograničenom odgovornošću za usluge</item>
      <item>ERSTE CARD CLUB društvo s ograničenom odgovornošću za financijsko posredovanje i usluge</item>
      <item>ESCULAP-TEO d.o.o. za trgovinu i ugostiteljstvo</item>
      <item>EUROTIM d.o.o. za proizvodnju i trgovinu</item>
      <item>FAN - NAF d.o.o. za trgovinu, turizam, građenje i usluge - " u stečaju"</item>
      <item>FUCHS MAZIVA društvo s ograničenom odgovornošću za proizvodnju, trgovinu i usluge</item>
      <item>GEOTEHNIKA - KONSOLIDACIJA društvo s ograničenom odgovornošću za konsolidacijske radove</item>
      <item>PROMINS Gospodarsko interesno udruženje za proizvodnju, preradu i promet mineralnih sirovina u Hrvatskoj</item>
      <item>GRAD - CO., društvo za inženjering u graditeljstvu, d.o.o.</item>
      <item>GRAND HOTEL PARK d.o.o. za ugostiteljstvo i trgovinu</item>
      <item>GRGO PAVLOVIĆ, prijevoz robe</item>
      <item>HALO NET d.o.o. za telekomunikacije</item>
      <item>HELIOS Vienna Insurance Group dioničko društvo za osiguranje</item>
      <item>HKIG - EDUCA d.o.o. za usluge, turistička agencija</item>
      <item>HOTEL PETKA društvo s ograničenom odgovornošću</item>
      <item>HRVATSKA UDRUGA POSLODAVACA</item>
      <item>Hrvatski Telekom d.d.</item>
      <item>HUP-ZAGREB dioničko društvo hotelijerstvo, ugostiteljstvo i turizam</item>
      <item>IGRIS d.o.o. za građenje, projektiranje, trgovinu i usluge</item>
      <item>ILIJA PENDO, ured ovlaštenog inž. heodezije</item>
      <item>IN TIME d.o.o. za prijevozničke usluge</item>
      <item>INA-INDUSTRIJA NAFTE, d.d.</item>
      <item>INSTITUT IGH, dioničko društvo za istraživanje i razvoj u graditeljstvu</item>
      <item>INŽENJERSKI BIRO dioničko društvo za poslovne i računalne usluge</item>
      <item>IVAN KRALJ</item>
      <item>ITI COMPUTERS, društvo s ograničenom odgovornošću za trgovinu, usluge, računalne i srodne aktivnosti</item>
      <item>IVO ĐANOVIĆ</item>
      <item>JAMATVA, društvo s ograničenom odgovornošću za trgovinu</item>
      <item>Javni bilježnik NIKŠA VIĐEN</item>
      <item>JELKA ZADJELOVIĆ</item>
      <item>JOVIĆ DAMIR</item>
      <item>KALISTA GASTRO d.o.o. za trgovinu i ugostiteljstvo</item>
      <item>BALDO DENDER  vl.Kamen</item>
      <item>KAMENGRAD d.o.o.</item>
      <item>KATE RAJČEVIĆ</item>
      <item>KLAKAR d.o.o. za trgovinu i turizam</item>
      <item>KLARISA d.o.o. za ugostiteljstvo, turizam i usluge</item>
      <item>KOMJATE za trgovinu i usluge društvo s ograničenom odgovornošću</item>
      <item>KONAVOSKI DVORI d.o.o. za trgovinu, ugostiteljstvo i usluge - putnička agencija</item>
      <item>KONEL INFRASTRUKTURA d.o.o. za građevinarstvo i trgovinu</item>
      <item>DIJANA RADULOVIĆ Vl. KONOBA DUBROVNIK</item>
      <item>ELEONORA KRALJ HEZONJA</item>
      <item>JADRANKA KRISTIĆ</item>
      <item>KRTICA izvođenje zemljanih radova</item>
      <item>LAGER BAŠIĆ, d.o.o. za proizvodnju, trgovinu i usluge</item>
      <item>LAGER d.o.o. za proizvodnju, trgovinu i usluge</item>
      <item>LIBERTINA d.o.o. za trgovinu, ugostiteljstvo i turizam - "u stečaju"</item>
      <item>M &amp; CO. DUBROVNIK d.o.o. za trgovinu, turizam, građevinarstvo i uvoz-izvoz</item>
      <item>M.A.C.K. d.o.o. agencija za turizam i trgovinu</item>
      <item>MAGNET-DUBROVNIK, d.o.o. za usluge</item>
      <item>MANGAN, društvo s ograničenom odgovornošću za trgovinu i usluge</item>
      <item>MARINKOLOR d.o.o. za trgovinu, turizam i proizvodnju</item>
      <item>MARINUS, d.o.o. za trgovinu i usluge</item>
      <item>MASSIMO, d.o.o. za turizam, ugostiteljstvo, trgovinu i usluge</item>
      <item>IVICA MARTIĆ</item>
      <item>MEDIUS društvo s ograničenom odgovornošću za graditeljstvo</item>
      <item>MEGST d.o.o. za proizvodnju i trgovinu elektro i metalnom opremom i proizvodima iz plastičnih masa, te vanjsku trgovinu</item>
      <item>METALIND društvo s ograničenom odgovornošću za proizvodnju i usluge</item>
      <item>MIDIUM, d.o.o. za trgovinu i usluge</item>
      <item>PERO MILETIĆ</item>
      <item>LUKA MIHALJEVIĆ</item>
      <item>VESNA MIŠIĆ</item>
      <item>MONDO-TRADE društvo s ograničenom odgovornošću za trgovinu i usluge</item>
      <item>MONTALING, za trgovinu, uvoz-izvoz d.o.o.</item>
      <item>NAUTIČKI CENTAR MOKOŠICA d.o.o. za brodogradnju, trgovinu, proizvodnju i usluge</item>
      <item>NAVIS d.o.o. za trgovinu i usluge</item>
      <item>NI&amp;KO, d.o.o. za trgovinu, turizam, ugostiteljstvo i posredovanje</item>
      <item>NIRMELA MUHIĆ</item>
      <item>OBRT PLINOSERVIS BORAS</item>
      <item>Odvjetnički ured ZORAN IVIŠ</item>
      <item>Odvjetnik DUBRAVKO ARAPOVIĆ</item>
      <item>Odvjetnik HRVAOJE KATUŠIĆ</item>
      <item>Odvjetnik JURAJ MAGUD</item>
      <item>Odvjetnik JURICA MUSA</item>
      <item>BLAŽENKO OGRESTA vl. Okviri Ogresta</item>
      <item>OMEGA-AUTO, d.o.o. za trgovinu i popravak vozila</item>
      <item>ORDINATIO EXPERTI društvo s ograničenom odgovornošću za poslovno savjetovanje</item>
      <item>OSTREA d.o.o. za ugostiteljstvo, trgovinu, usluge i ribarstvo</item>
      <item>OTIS DIZALA, društvo s ograničenom odgovornošću za proizvodnju, montažu, remont i održavanje dizala</item>
      <item>OT-OPTIMA TELEKOM d.d. za telekomunikacije</item>
      <item>OTP DUBROVNIK d.o.o. za trgovinu, turizam i ugostiteljstvo</item>
      <item>DIJANA ĆOSO vl. Patrea</item>
      <item>PBZ CARD društvo s ograničenom odgovornošću za poslovanje kreditnim karticama, putnička agecija</item>
      <item>VINKO PEJIĆ</item>
      <item>PERO ĐANOVIĆ</item>
      <item>PRIZMA - DUBROVNIK d.o.o. za trgovinu i usluge</item>
      <item>PROM, d.o.o. za zaštitu na radu i zaštitu od požara</item>
      <item>PROZORSKA TEHNIKA TOLO d.o.o. za proizvodnju i trgovinu</item>
      <item>RADAVA d.o.o.</item>
      <item>RATHMANN d.o.o. za proizvodnju i usluge</item>
      <item>RBB KRALJEVIĆ, rezanje, bušenje betona</item>
      <item>REFINAL d.o.o. za reviziju, računovodstvene i financijske analize</item>
      <item>RENESANSA d.o.o. za poslovanje nekretninama i usluge</item>
      <item>SANITAT DUBROVNIK d.o.o. za komunalne djelatnosti</item>
      <item>SERVIS "MEŠTAR HENDIĆ"</item>
      <item>SIGNALIZACIJA d.o.o. za poslovne usluge i održavanje prometnica</item>
      <item>SKANCE SERVIS</item>
      <item>SPECAUTOMATIKA BILUŠ I DR. K.D.</item>
      <item>STABILIS d.o.o. za graditeljstvo, turizam i usluge</item>
      <item>STS Metal d.d. za proizvodnju, trgovinu i projektiranje metalnih proizvoda - u stečaju</item>
      <item>ŠĆEPO ŠIJAKOVIĆ</item>
      <item>NENO ŠIMUNOVIĆ</item>
      <item>NIKŠA ŠIMUNOVIĆ</item>
      <item>ŠIPANKA d.o.o. za ugostiteljstvo i usluge</item>
      <item>ŠPICA SUSTAVI za automatsku identifikaciju, društvo s ograničenom odgovornošću</item>
      <item>NAĐA ŠPRLJE</item>
      <item>TARDI društvo s ograničenom odgovornošću za distribuciju sanitarne opreme</item>
      <item>Teknoxgroup Hrvatska d.o.o. za uvoz, trgovinu i održavanje industrijskih strojeva</item>
      <item>TELING, d.o.o. za proizvodnju, inženjering, konzalting, isporuku, montažu i servisiranje telekomunikacijske opreme</item>
      <item>Odvjetnica TEREZA ĐURATOVIĆ</item>
      <item>DAVOR TERZIĆ</item>
      <item>TF-RAMLJAK d.o.o.</item>
      <item>TIN-TRADE d.o.o. za trgovinu i turizam</item>
      <item>TITANEKS društvo s ograničenom odgovornošću za rudarske i građevinske radove</item>
      <item>TUBA FLEX društvo s ograničenom odgovornošću za proizvodnju, trgovinu i usluge</item>
      <item>Tvornica ugljenografitnih i elektrokontaktnih proizvoda TUP d.d.</item>
      <item>TÜV Croatia društvo s ograničenom odgovornošću za usluge</item>
      <item>UDRUGA POSLODAVACA U HOTELJERSTVU HRVATSKE</item>
      <item>UGOSTITELJSKI OBRT PARADISO</item>
      <item>UGOSTITELJSKI OBRT ANKORA</item>
      <item>MIJO PENDO, Ured ovlaštenog inženjera geodezije</item>
      <item>USKOKOVIĆ &amp; PARTNERI, javno trgovačko društvo za obavljanje odvjetničkih poslova</item>
      <item>VAGE društvo s ograničenom odgovornošću za proizvodnju i servis mjernih uređaja i opreme za mjerenje, vanjsku i unutarnju t</item>
      <item>VAL-INT d.o.o. za trgovinu, posredovanje i zastupanje stranih tvrtki</item>
      <item>VIGANJ COMMERCE, društvo s ograničenom odgovornošću za ugostiteljstvo, turizam i trgovinu</item>
      <item>VODOVOD DUBROVNIK d.o.o. za vodoopskrbu i komunalnu hidrotehniku</item>
      <item>NIKOLA VOJVODA</item>
      <item>PAVO VOJVODA</item>
      <item>WEBTEH d.o.o. za usluge informacijskog društva</item>
      <item>WEIP Savjetovanje društvo s ograničenom odgovornošću za poslovno savjetovanje</item>
      <item>ANA BAČIĆ vl. Internet usluge X MEDIA</item>
      <item>ZAGREBINSPEKT d.o.o. za kontrolu i inženjering</item>
      <item>DROMEDAR, obrt za inter. portale</item>
      <item>CONELL 2 d.o.o. za proizvodnju, trgovinu i turizam - "u stečaju"</item>
    </derivirana_varijabla>
  </DomainObject.Predmet.SudioniciListNaziv>
  <DomainObject.Predmet.SudioniciListAdressOIB>
    <izvorni_sadrzaj>
      <item>CRLENI društvo s ograničenom odgovornošću za trgovinu, ugostiteljstvo, sanaciju dimnjaka i dimnjačarske usluge, OIB 04689594138, Ivana Zajca 11,Varaždin</item>
      <item>ČISTOĆA d.o.o. za komunalnu djelatnost, održavanje čistoće i odlaganje komunalnog otpada, OIB 16912997621, Put od Republike 14,Dubrovnik</item>
      <item>D.A.D. PROJEKT za elektroinstalacije društvo s ograničenom odgovornošću, OIB 71233848976, Mosečka 15,Split</item>
      <item>EL - BET društvo s ograničenom odgovornošću za trgovinu i usluge, OIB 75780782593, Braće Radića 118,Solin</item>
      <item>DUBAC PROMET d.o.o. za promet, graditeljstvo i proizvodnju, OIB 02373377075, Dubac, Dočine bb,Mlini</item>
      <item>DUBROVAČKI AUTOCENTAR d.o.o. za trgovinu i usluge, OIB 48449245898, Čibača, Tomislava Macana 6,Mlini</item>
      <item>DUBROVAČKI TRANSPORTNI SUSTAV d.o.o. za transportne usluge, OIB 53699920059, Gornja Čibaća 8,Mlini</item>
      <item>DUBROVNIK HERMES d.o.o. za trgovinu, turizam i ugostiteljstvo, OIB 41482771659, Iva Vojnovića 39,Dubrovnik</item>
      <item>DVD SLANO, OIB 67750489652</item>
      <item>EL PRESIDENTE CO, d.o.o. za trgovinu, turizam, ugostiteljstvo i posredovanje, OIB 91603600357, Svetog Križa 17,Dubrovnik</item>
      <item>ELEKTROLUX GRAĐENJE d.o.o. za građenje, trgovinu i usluge, OIB 74420623163, Stjepana Radića 91 A,Šibenik</item>
      <item>ELLABO - I.N.D. d.o.o. za trgovinu i usluge, OIB 99277525025, Andrije Hebranga 50,Dubrovnik</item>
      <item>HP - Hrvatska pošta d.d., OIB 87311810356, Jurišićeva 13,10000 Zagreb</item>
      <item>OPĆINA DUBROVAČKO PRIMORJE, OIB 32333978490</item>
      <item>ALLIANZ ZAGREB dioničko društvo za osiguranje, OIB 23759810849, Heinzelova 70,10000 Zagreb</item>
      <item>CROATIA osiguranje d.d., OIB 26187994862, Miramarska 22,10000 Zagreb</item>
      <item>ERSTE&amp;STEIERMÄRKISCHE BANKA dioničko društvo, OIB 23057039320, Jadranski Trg 3/a,Rijeka</item>
      <item>HYPO ALPE-ADRIA-NEKRETNINE d.o.o. za usluge, OIB 66980823600, Slavonska avenija 6,10000 Zagreb</item>
      <item>HYPO-LEASING KROATIEN, društvo za financiranje, d.o.o., OIB 87064273078, Koranska 16,10000 Zagreb</item>
      <item>HYPO - LEASING STEIERMARK društvo s ograničenom odgovornošću za usluge, OIB 64646464586, Garićgradska 18,10000 Zagreb</item>
      <item>JADRANSKO OSIGURANJE dioničko društvo, OIB 94472454976, Listopadska 2,10000 Zagreb</item>
      <item>PRIVREDNA BANKA ZAGREB - DIONIČKO DRUŠTVO, OIB 02535697732, Radnička cesta 50,10000 Zagreb</item>
      <item>Raiffeisen consulting društvo s ograničenom odgovornošću za poslovno savjetovanje, OIB 93630555187, Magazinska cesta 69,10000 Zagreb</item>
      <item>SOCIETE GENERALE-SPLITSKA BANKA dioničko društvo, OIB 69326397242, Ruđera Boškovića 16,Split</item>
      <item>VB LEASING d.o.o. za leasing, OIB 55525619967, Horvatova 82,10000 Zagreb</item>
      <item>Proizvodnja građevinskog materijala RAGUSA d.d., OIB 68907889567, Vukovarska 17,Dubrovnik</item>
      <item>FINA ZAGREB, Nagodbeno vijeće ZG007, Ulica grada Vukovara 70,10000 Zagreb</item>
      <item>Danijela Marinković, A.G. Matoša 59 A,21000 Split</item>
      <item>Monika Pejić, vinogradarska cesta 132 B,10000 Zagreb</item>
      <item>Boris Ivančić, Biokovska 12,21000 Split</item>
      <item>Vinko Šoletić, Vukovarska 6,20000 Dubrovnik</item>
      <item>ZOU Viktorija Knežević i Marina Masle</item>
      <item>Tomislav Tomić, Kozuraška 69,10000 Zagreb</item>
      <item>Nedjeljka Asanović-Sarić</item>
      <item>Agencija za upravljanje državnom imovinom, OIB 75666130770, Ivana Lučića 6,10000 Zagreb</item>
      <item>HEP-Operator distribucijskog sustava d.o.o. za distribuciju i opskrbu električne energije, OIB 46830600751, Ulica grada Vukovara 37,10000 Zagreb</item>
      <item>HRVATSKE ŠUME društvo s ograničenom odgovornošću, OIB 69693144506, Ul.Ljudevita Farkaša Vukotinovića 2,10000 Zagreb</item>
      <item>Hrvatska radiotelevizija, OIB 68419124305, Prisavlje 3,10000 Zagreb</item>
      <item>Porezna uprava, OIB 18683136487</item>
      <item>SREDIŠNJE KLIRINŠKO DEPOZITARNO DRUŠTVO, dioničko društvo, OIB 64406809162, Heinzelova 62/a,10000 Zagreb</item>
      <item>Općina Župa Dubrovačka, OIB 26643690230, Srebreno,Vukovarska 48,20 207 Mlini</item>
      <item>Sberbank d.d., OIB 78427478595, Varšavska 9,10000 Zagreb</item>
      <item>HYPO ALPE-ADRIA-BANK dioničko društvo, OIB 14036333877, Slavonska avenija 6,10000 Zagreb</item>
      <item>ASTRA-DUBRAVKA d.d. za proizvodnju trgovinu i usluge, OIB 85995193593, Vukovarska 3,Dubrovnik</item>
      <item>Ivan Kralj, OIB 16967486083, Tina Ujevića 8,20000 Dubrovnik</item>
      <item>Javna vatrogasna postrojba DUBROVAČKI VATROGASCI, OIB 53151981382, Zagrebačka 1,Dubrovnik</item>
      <item>Financijska agencija, OIB 85821130368, Vrtni put 3,10000 Zagreb</item>
      <item>Grad Dubrovnik, OIB 21712494719, Pred Dvorom 1,20000 Dubrovnik</item>
      <item>HEP - Opskrba d.o.o. za opskrbu potrošača električnom, toplinskom energijom i plinom, OIB 63073332379, Ulica grada Vukovara 37,10000 Zagreb</item>
      <item>Hrvatske vode, pravna osoba za upravljanje vodama, OIB 28921383001, Grada Vukovara 220,10000 Zagreb</item>
      <item>Turistička zajednica, Dubrovnik, OIB 88346172251</item>
      <item>ALMEL DUBROVNIK d.o.o. za pružanje tehničke zaštite, nekretnine i usluge, OIB 87342313630, Ivana Zajca 5,Dubrovnik</item>
      <item>Andrija Ivušić, OIB 64312452963</item>
      <item>ANKORA d.o.o. za trgovinu, turizam i ugostiteljstvo, OIB 19762808329, Bulet 110,Zaton</item>
      <item>ARĐENT društvo s ograničenom odgovornošću za građevinarstvo, trgovinu, usluge i uvoz-izvoz, OIB 18892638976, Trg L.I.Oriovčanina 21,Novska</item>
      <item>AUTO HRVATSKA DIJELOVI d.o.o. za trgovinu i usluge, OIB 78874035950, Radnička cesta 182,10000 Zagreb</item>
      <item>Ilko Bender, OIB 60197466236</item>
      <item>BETON REZ d.o.o. za građenje, trgovinu i usluge, OIB 52486799982, Mostarska/bb,Metković</item>
      <item>BIROS PLUS, d.o.o. za trgovinu i usluge, OIB 99515520505, Nikole Tesle 4,Dubrovnik</item>
      <item>Business.hr društvo s ograničenom odgovornošću za medijske komunikacije, OIB 59994252966, Folnegovićeva 1/c,10000 Zagreb</item>
      <item>CSS društvo s ograničenom odgovornošću za kontrolu kakvoće materijala, OIB 55562638214, Savska cesta 144a,10000 Zagreb</item>
      <item>CEMEX Hrvatska dioničko društvo za proizvodnju i prodaju cementa i drugih građevinskih materijala, OIB 94136335132, F. Tuđmana 45,Kaštel Sućurac</item>
      <item>Centar za obrazovanje NARONA, OIB 68177857447, Splitska 4,Metković</item>
      <item>CENTAR ZA VOZILA HRVATSKE, dioničko društvo, OIB 73294314024, Capraška 6,10000 Zagreb</item>
      <item>CERJE d.o.o. za građenje, trgovinu i usluge, OIB 82860293595, Put sv. Ilije 51,Mlini</item>
      <item>PORR Hrvatska d.o.o. za graditeljstvo, OIB 42115834629, Krešimira Purića 23/2,Samobor</item>
      <item>Porobija i Porobija, odvjetničko društvo, OIB 85577874038, Iblerov trg 10/VII,10000 Zagreb</item>
      <item>EMDE PUBLIKACIJE društvo s ograničenom odgovornošću za usluge, OIB 60353243090, Imotska 33,Veliko Polje</item>
      <item>ERSTE CARD CLUB društvo s ograničenom odgovornošću za financijsko posredovanje i usluge, OIB 85941596441, Praška 5,10000 Zagreb</item>
      <item>ESCULAP-TEO d.o.o. za trgovinu i ugostiteljstvo, OIB 84409524934, Močići b.b.,Čilipi</item>
      <item>EUROTIM d.o.o. za proizvodnju i trgovinu, OIB 41511343191, Dubrovačka Ulica 51,Split</item>
      <item>FAN - NAF d.o.o. za trgovinu, turizam, građenje i usluge - " u stečaju", OIB 56761684703, Čilipi 3,Čilipi</item>
      <item>FUCHS MAZIVA društvo s ograničenom odgovornošću za proizvodnju, trgovinu i usluge, OIB 99694525219, Domaslovec, I Krmica 8,Samobor</item>
      <item>GEOTEHNIKA - KONSOLIDACIJA društvo s ograničenom odgovornošću za konsolidacijske radove, OIB 96552131417, Siget 16/B,10000 Zagreb</item>
      <item>PROMINS Gospodarsko interesno udruženje za proizvodnju, preradu i promet mineralnih sirovina u Hrvatskoj, OIB 04161731036, Ivekovićeve Stube 9,10000 Zagreb</item>
      <item>GRAD - CO., društvo za inženjering u graditeljstvu, d.o.o., OIB 47407867744, Getaldićeva 6,Dubrovnik</item>
      <item>GRAND HOTEL PARK d.o.o. za ugostiteljstvo i trgovinu, OIB 23287280171, Šetalište Kralja Zvonimira 39,Dubrovnik</item>
      <item>GRGO PAVLOVIĆ, prijevoz robe, OIB 86515271828</item>
      <item>HALO NET d.o.o. za telekomunikacije, OIB 77622936660, Pobrežje 3,Mokošica</item>
      <item>HELIOS Vienna Insurance Group dioničko društvo za osiguranje, OIB 59369087232, Poljička ulica 5,10000 Zagreb</item>
      <item>HKIG - EDUCA d.o.o. za usluge, turistička agencija, OIB 39995615488, Ulica grada Vukovara 271,10000 Zagreb</item>
      <item>HOTEL PETKA društvo s ograničenom odgovornošću, OIB 41467254586, Obala Stjepana Radića 38,Dubrovnik</item>
      <item>HRVATSKA UDRUGA POSLODAVACA, OIB 80978339255</item>
      <item>Hrvatski Telekom d.d., OIB 81793146560, Savska cesta 32,10000 Zagreb</item>
      <item>HUP-ZAGREB dioničko društvo hotelijerstvo, ugostiteljstvo i turizam, OIB 66859264899, Trg Krešimira Ćosića 9,10000 Zagreb</item>
      <item>IGRIS d.o.o. za građenje, projektiranje, trgovinu i usluge, OIB 60920551423, Ilije Bošnjaka 22,Metković</item>
      <item>ILIJA PENDO, ured ovlaštenog inž. heodezije</item>
      <item>IN TIME d.o.o. za prijevozničke usluge, OIB 18458216879, Velika cesta 78,10000 Zagreb</item>
      <item>INA-INDUSTRIJA NAFTE, d.d., OIB 27759560625, Avenija V. Holjevca 10,10000 Zagreb</item>
      <item>INSTITUT IGH, dioničko društvo za istraživanje i razvoj u graditeljstvu, OIB 79766124714, Janka Rakuše 1,10000 Zagreb</item>
      <item>INŽENJERSKI BIRO dioničko društvo za poslovne i računalne usluge, Heinzelova 4/a,10000 Zagreb</item>
      <item>IVAN KRALJ, OIB 62354619551</item>
      <item>ITI COMPUTERS, društvo s ograničenom odgovornošću za trgovinu, usluge, računalne i srodne aktivnosti, OIB 41130204887, Ćire Carića 3,Dubrovnik</item>
      <item>IVO ĐANOVIĆ, OIB 51990692180, ZABREŽJE</item>
      <item>JAMATVA, društvo s ograničenom odgovornošću za trgovinu, OIB 12532007791, Tina Ujevića 13,Vrgorac</item>
      <item>Javni bilježnik NIKŠA VIĐEN, OIB 16795715619</item>
      <item>JELKA ZADJELOVIĆ, OIB 91026817391</item>
      <item>JOVIĆ DAMIR, OIB 45607504285</item>
      <item>KALISTA GASTRO d.o.o. za trgovinu i ugostiteljstvo, OIB 71688050318, Martićeva 67,10000 Zagreb</item>
      <item>BALDO DENDER  vl.Kamen, OIB 70110899992</item>
      <item>KAMENGRAD d.o.o., OIB , Ravno</item>
      <item>KATE RAJČEVIĆ, OIB 06826024913</item>
      <item>KLAKAR d.o.o. za trgovinu i turizam, OIB 08494012622, Alberta Halera/bb,Dubrovnik</item>
      <item>KLARISA d.o.o. za ugostiteljstvo, turizam i usluge, OIB 12053921736, Obala Stjepana Radića 38,Dubrovnik</item>
      <item>KOMJATE za trgovinu i usluge društvo s ograničenom odgovornošću, OIB 92009564551, Put Kruga 9,Kaštel Sućurac</item>
      <item>KONAVOSKI DVORI d.o.o. za trgovinu, ugostiteljstvo i usluge - putnička agencija, OIB 41414116061, Branitelja Dubrovnika 9,Dubrovnik</item>
      <item>KONEL INFRASTRUKTURA d.o.o. za građevinarstvo i trgovinu, OIB 08203118768, Od Šipčina 2,Dubrovnik</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 Ivane Brlić-Mažuranić 8,10000 Zagreb</item>
      <item>LAGER d.o.o. za proizvodnju, trgovinu i usluge, OIB 94312560841, Obala pape Ivana Pavla II 29,Dubrovnik</item>
      <item>LIBERTINA d.o.o. za trgovinu, ugostiteljstvo i turizam - "u stečaju", OIB 93782682944, Andrije Hebranga 24,Dubrovnik</item>
      <item>M &amp; CO. DUBROVNIK d.o.o. za trgovinu, turizam, građevinarstvo i uvoz-izvoz, OIB 41302937012, Maslinata 11,Dubrovnik</item>
      <item>M.A.C.K. d.o.o. agencija za turizam i trgovinu, OIB 54622707977, Frana Supila 3,Dubrovnik</item>
      <item>MAGNET-DUBROVNIK, d.o.o. za usluge, OIB 34578485692, Banjska 4,Dubrovnik</item>
      <item>MANGAN, društvo s ograničenom odgovornošću za trgovinu i usluge, OIB 63522234299, Grada Vukovara 271,10000 Zagreb</item>
      <item>MARINKOLOR d.o.o. za trgovinu, turizam i proizvodnju, OIB 14739539015, Iva Vojnovića 61 C,Dubrovnik</item>
      <item>MARINUS, d.o.o. za trgovinu i usluge, OIB 85764954556, Mali Ston,Ston</item>
      <item>MASSIMO, d.o.o. za turizam, ugostiteljstvo, trgovinu i usluge, OIB 66828953974, Kardinala Stepinca 54,Dubrovnik</item>
      <item>IVICA MARTIĆ, OIB 46911992255</item>
      <item>MEDIUS društvo s ograničenom odgovornošću za graditeljstvo, OIB 78225674173, Marina Kneževića 4,Dubrovnik</item>
      <item>MEGST d.o.o. za proizvodnju i trgovinu elektro i metalnom opremom i proizvodima iz plastičnih masa, te vanjsku trgovinu, OIB 14321085318, Brnaze 418/a,Brnaze</item>
      <item>METALIND društvo s ograničenom odgovornošću za proizvodnju i usluge, OIB 13933798090, Pakračka ulica 6,Bjelovar</item>
      <item>MIDIUM, d.o.o. za trgovinu i usluge, OIB 97612877418, Sinjska 1,Dubrovnik</item>
      <item>PERO MILETIĆ, OIB 41806030671</item>
      <item>LUKA MIHALJEVIĆ, OIB 45053658403</item>
      <item>VESNA MIŠIĆ, OIB 16823989057</item>
      <item>MONDO-TRADE društvo s ograničenom odgovornošću za trgovinu i usluge, OIB 77328114519, Uz Jadransku cestu 48/A,Mokošica</item>
      <item>MONTALING, za trgovinu, uvoz-izvoz d.o.o., OIB 71056361203, Mostarska 9,Metković</item>
      <item>NAUTIČKI CENTAR MOKOŠICA d.o.o. za brodogradnju, trgovinu, proizvodnju i usluge, OIB 41064075657, Mokošica na moru 24,Mokošica</item>
      <item>NAVIS d.o.o. za trgovinu i usluge, OIB 09328705328, Prijeko 4,Donji Brgat</item>
      <item>NI&amp;KO, d.o.o. za trgovinu, turizam, ugostiteljstvo i posredovanje, OIB 08132633965, Put od Osojnika 29,Mokošica</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 Miočići 6,Čilipi</item>
      <item>ORDINATIO EXPERTI društvo s ograničenom odgovornošću za poslovno savjetovanje, OIB 00344670806, Novomarofska 14,10000 Zagreb</item>
      <item>OSTREA d.o.o. za ugostiteljstvo, trgovinu, usluge i ribarstvo, OIB 47576280792, Mali Ston/bb,Ston</item>
      <item>OTIS DIZALA, društvo s ograničenom odgovornošću za proizvodnju, montažu, remont i održavanje dizala, OIB 76080865307, Prilaz Vladislava Brajkovića 15,10000 Zagreb</item>
      <item>OT-OPTIMA TELEKOM d.d. za telekomunikacije, OIB 36004425025, Bani 75/a,10000 Zagreb</item>
      <item>OTP DUBROVNIK d.o.o. za trgovinu, turizam i ugostiteljstvo, OIB 70397015501, Vukovarska 22,Dubrovnik</item>
      <item>DIJANA ĆOSO vl. Patrea, OIB 02775643939</item>
      <item>PBZ CARD društvo s ograničenom odgovornošću za poslovanje kreditnim karticama, putnička agecija, OIB 28495895537, Radnička cesta 44,10000 Zagreb</item>
      <item>VINKO PEJIĆ, OIB 42791812400</item>
      <item>PERO ĐANOVIĆ, OIB 77937159005</item>
      <item>PRIZMA - DUBROVNIK d.o.o. za trgovinu i usluge, OIB 38368172790, Iva Dulčića 15,Dubrovnik</item>
      <item>PROM, d.o.o. za zaštitu na radu i zaštitu od požara, OIB 26231825497, Industrijska 1,Metković</item>
      <item>PROZORSKA TEHNIKA TOLO d.o.o. za proizvodnju i trgovinu, OIB 71786325722, Ulica Fra.Rajmonda Rudeža 1,Imotski</item>
      <item>RADAVA d.o.o., Rupnovac 9,FOJNICA</item>
      <item>RATHMANN d.o.o. za proizvodnju i usluge, OIB 74003043112, Grebenska 19,Dubrovnik</item>
      <item>RBB KRALJEVIĆ, rezanje, bušenje betona, OIB 61429643722</item>
      <item>REFINAL d.o.o. za reviziju, računovodstvene i financijske analize, OIB 00958422467, Put Iva Vojnovića 31,Dubrovnik</item>
      <item>RENESANSA d.o.o. za poslovanje nekretninama i usluge, OIB 71071423854, Nika i Meda Pucića 11,Dubrovnik</item>
      <item>SANITAT DUBROVNIK d.o.o. za komunalne djelatnosti, OIB 99080716453, Ulica Marka Marojice 5,Dubrovnik</item>
      <item>SERVIS "MEŠTAR HENDIĆ", OIB 76266131122</item>
      <item>SIGNALIZACIJA d.o.o. za poslovne usluge i održavanje prometnica, OIB 41021357341, Podgaj 3A,Čajkovica</item>
      <item>SKANCE SERVIS, OIB 44892351223</item>
      <item>SPECAUTOMATIKA BILUŠ I DR. K.D., OIB 37161363789</item>
      <item>STABILIS d.o.o. za graditeljstvo, turizam i usluge, OIB 95284532687, Močići 53,Močići</item>
      <item>STS Metal d.d. za proizvodnju, trgovinu i projektiranje metalnih proizvoda - u stečaju, OIB 77108253338, Samoborska Cesta 203,10000 Zagreb</item>
      <item>ŠĆEPO ŠIJAKOVIĆ, OIB 59296624781</item>
      <item>NENO ŠIMUNOVIĆ, OIB 11810331388</item>
      <item>NIKŠA ŠIMUNOVIĆ, OIB 16184384771</item>
      <item>ŠIPANKA d.o.o. za ugostiteljstvo i usluge, OIB 47134933989, Gorica Svetog Vlaha 18,Dubrovnik</item>
      <item>ŠPICA SUSTAVI za automatsku identifikaciju, društvo s ograničenom odgovornošću, OIB 08747661196, Radoslava Cimermana 64/b,10000 Zagreb</item>
      <item>NAĐA ŠPRLJE, OIB 41908172718</item>
      <item>TARDI društvo s ograničenom odgovornošću za distribuciju sanitarne opreme, OIB 52963754557, Kamenarka 33,10000 Zagreb</item>
      <item>Teknoxgroup Hrvatska d.o.o. za uvoz, trgovinu i održavanje industrijskih strojeva, OIB 31826907316, Radnička Cesta 218,10000 Zagreb</item>
      <item>TELING, d.o.o. za proizvodnju, inženjering, konzalting, isporuku, montažu i servisiranje telekomunikacijske opreme, OIB 52470612265, Kralja Tomislava 7,Dubrovnik</item>
      <item>Odvjetnica TEREZA ĐURATOVIĆ, OIB 40855736910</item>
      <item>DAVOR TERZIĆ, OIB 75544230153</item>
      <item>TF-RAMLJAK d.o.o., Ljubuški</item>
      <item>TIN-TRADE d.o.o. za trgovinu i turizam, OIB 69255600760, Vatroslava Lisinskog 38,Dubrovnik</item>
      <item>TITANEKS društvo s ograničenom odgovornošću za rudarske i građevinske radove, OIB 79221887371, Koturaška 69,10000 Zagreb</item>
      <item>TUBA FLEX društvo s ograničenom odgovornošću za proizvodnju, trgovinu i usluge, OIB 86468725364, Peračko Blato, Put Jezera 10,Ploče</item>
      <item>Tvornica ugljenografitnih i elektrokontaktnih proizvoda TUP d.d., OIB 35911849065, Svetog Križa 3,Dubrovnik</item>
      <item>TÜV Croatia društvo s ograničenom odgovornošću za usluge, OIB 64520989853, Savska 41,10000 Zagreb</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 Vatroslava Lisinskog 6,Varaždin</item>
      <item>VAGE društvo s ograničenom odgovornošću za proizvodnju i servis mjernih uređaja i opreme za mjerenje, vanjsku i unutarnju t, OIB 30335873024, Koledovčina 2/a,10000 Zagreb</item>
      <item>VAL-INT d.o.o. za trgovinu, posredovanje i zastupanje stranih tvrtki, OIB 48878830747, Zastavnice/25c,Hrvatski Leskovac</item>
      <item>VIGANJ COMMERCE, društvo s ograničenom odgovornošću za ugostiteljstvo, turizam i trgovinu, OIB 63349894640, Viganj/bb,Viganj</item>
      <item>VODOVOD DUBROVNIK d.o.o. za vodoopskrbu i komunalnu hidrotehniku, OIB 00862047577, Vladimira Nazora 19,Dubrovnik</item>
      <item>NIKOLA VOJVODA, OIB 67091554661</item>
      <item>PAVO VOJVODA, OIB 36191371012</item>
      <item>WEBTEH d.o.o. za usluge informacijskog društva, OIB 82551932122, Štefanovečka 10,10000 Zagreb</item>
      <item>WEIP Savjetovanje društvo s ograničenom odgovornošću za poslovno savjetovanje, OIB 45665477878, Anina 2,Varaždin</item>
      <item>ANA BAČIĆ vl. Internet usluge X MEDIA, OIB 84101252640</item>
      <item>ZAGREBINSPEKT d.o.o. za kontrolu i inženjering, OIB 82752153530, Draškovićeva 29,10000 Zagreb</item>
      <item>DROMEDAR, obrt za inter. portale, OIB 71382594674</item>
      <item>CONELL 2 d.o.o. za proizvodnju, trgovinu i turizam - "u stečaju", OIB 51381980068, Kneza Domagoja 9,Cavtat</item>
    </izvorni_sadrzaj>
    <derivirana_varijabla naziv="DomainObject.Predmet.SudioniciListAdressOIB_1">
      <item>CRLENI društvo s ograničenom odgovornošću za trgovinu, ugostiteljstvo, sanaciju dimnjaka i dimnjačarske usluge, OIB 04689594138, Ivana Zajca 11,Varaždin</item>
      <item>ČISTOĆA d.o.o. za komunalnu djelatnost, održavanje čistoće i odlaganje komunalnog otpada, OIB 16912997621, Put od Republike 14,Dubrovnik</item>
      <item>D.A.D. PROJEKT za elektroinstalacije društvo s ograničenom odgovornošću, OIB 71233848976, Mosečka 15,Split</item>
      <item>EL - BET društvo s ograničenom odgovornošću za trgovinu i usluge, OIB 75780782593, Braće Radića 118,Solin</item>
      <item>DUBAC PROMET d.o.o. za promet, graditeljstvo i proizvodnju, OIB 02373377075, Dubac, Dočine bb,Mlini</item>
      <item>DUBROVAČKI AUTOCENTAR d.o.o. za trgovinu i usluge, OIB 48449245898, Čibača, Tomislava Macana 6,Mlini</item>
      <item>DUBROVAČKI TRANSPORTNI SUSTAV d.o.o. za transportne usluge, OIB 53699920059, Gornja Čibaća 8,Mlini</item>
      <item>DUBROVNIK HERMES d.o.o. za trgovinu, turizam i ugostiteljstvo, OIB 41482771659, Iva Vojnovića 39,Dubrovnik</item>
      <item>DVD SLANO, OIB 67750489652</item>
      <item>EL PRESIDENTE CO, d.o.o. za trgovinu, turizam, ugostiteljstvo i posredovanje, OIB 91603600357, Svetog Križa 17,Dubrovnik</item>
      <item>ELEKTROLUX GRAĐENJE d.o.o. za građenje, trgovinu i usluge, OIB 74420623163, Stjepana Radića 91 A,Šibenik</item>
      <item>ELLABO - I.N.D. d.o.o. za trgovinu i usluge, OIB 99277525025, Andrije Hebranga 50,Dubrovnik</item>
      <item>HP - Hrvatska pošta d.d., OIB 87311810356, Jurišićeva 13,10000 Zagreb</item>
      <item>OPĆINA DUBROVAČKO PRIMORJE, OIB 32333978490</item>
      <item>ALLIANZ ZAGREB dioničko društvo za osiguranje, OIB 23759810849, Heinzelova 70,10000 Zagreb</item>
      <item>CROATIA osiguranje d.d., OIB 26187994862, Miramarska 22,10000 Zagreb</item>
      <item>ERSTE&amp;STEIERMÄRKISCHE BANKA dioničko društvo, OIB 23057039320, Jadranski Trg 3/a,Rijeka</item>
      <item>HYPO ALPE-ADRIA-NEKRETNINE d.o.o. za usluge, OIB 66980823600, Slavonska avenija 6,10000 Zagreb</item>
      <item>HYPO-LEASING KROATIEN, društvo za financiranje, d.o.o., OIB 87064273078, Koranska 16,10000 Zagreb</item>
      <item>HYPO - LEASING STEIERMARK društvo s ograničenom odgovornošću za usluge, OIB 64646464586, Garićgradska 18,10000 Zagreb</item>
      <item>JADRANSKO OSIGURANJE dioničko društvo, OIB 94472454976, Listopadska 2,10000 Zagreb</item>
      <item>PRIVREDNA BANKA ZAGREB - DIONIČKO DRUŠTVO, OIB 02535697732, Radnička cesta 50,10000 Zagreb</item>
      <item>Raiffeisen consulting društvo s ograničenom odgovornošću za poslovno savjetovanje, OIB 93630555187, Magazinska cesta 69,10000 Zagreb</item>
      <item>SOCIETE GENERALE-SPLITSKA BANKA dioničko društvo, OIB 69326397242, Ruđera Boškovića 16,Split</item>
      <item>VB LEASING d.o.o. za leasing, OIB 55525619967, Horvatova 82,10000 Zagreb</item>
      <item>Proizvodnja građevinskog materijala RAGUSA d.d., OIB 68907889567, Vukovarska 17,Dubrovnik</item>
      <item>FINA ZAGREB, Nagodbeno vijeće ZG007, Ulica grada Vukovara 70,10000 Zagreb</item>
      <item>Danijela Marinković, A.G. Matoša 59 A,21000 Split</item>
      <item>Monika Pejić, vinogradarska cesta 132 B,10000 Zagreb</item>
      <item>Boris Ivančić, Biokovska 12,21000 Split</item>
      <item>Vinko Šoletić, Vukovarska 6,20000 Dubrovnik</item>
      <item>ZOU Viktorija Knežević i Marina Masle</item>
      <item>Tomislav Tomić, Kozuraška 69,10000 Zagreb</item>
      <item>Nedjeljka Asanović-Sarić</item>
      <item>Agencija za upravljanje državnom imovinom, OIB 75666130770, Ivana Lučića 6,10000 Zagreb</item>
      <item>HEP-Operator distribucijskog sustava d.o.o. za distribuciju i opskrbu električne energije, OIB 46830600751, Ulica grada Vukovara 37,10000 Zagreb</item>
      <item>HRVATSKE ŠUME društvo s ograničenom odgovornošću, OIB 69693144506, Ul.Ljudevita Farkaša Vukotinovića 2,10000 Zagreb</item>
      <item>Hrvatska radiotelevizija, OIB 68419124305, Prisavlje 3,10000 Zagreb</item>
      <item>Porezna uprava, OIB 18683136487</item>
      <item>SREDIŠNJE KLIRINŠKO DEPOZITARNO DRUŠTVO, dioničko društvo, OIB 64406809162, Heinzelova 62/a,10000 Zagreb</item>
      <item>Općina Župa Dubrovačka, OIB 26643690230, Srebreno,Vukovarska 48,20 207 Mlini</item>
      <item>Sberbank d.d., OIB 78427478595, Varšavska 9,10000 Zagreb</item>
      <item>HYPO ALPE-ADRIA-BANK dioničko društvo, OIB 14036333877, Slavonska avenija 6,10000 Zagreb</item>
      <item>ASTRA-DUBRAVKA d.d. za proizvodnju trgovinu i usluge, OIB 85995193593, Vukovarska 3,Dubrovnik</item>
      <item>Ivan Kralj, OIB 16967486083, Tina Ujevića 8,20000 Dubrovnik</item>
      <item>Javna vatrogasna postrojba DUBROVAČKI VATROGASCI, OIB 53151981382, Zagrebačka 1,Dubrovnik</item>
      <item>Financijska agencija, OIB 85821130368, Vrtni put 3,10000 Zagreb</item>
      <item>Grad Dubrovnik, OIB 21712494719, Pred Dvorom 1,20000 Dubrovnik</item>
      <item>HEP - Opskrba d.o.o. za opskrbu potrošača električnom, toplinskom energijom i plinom, OIB 63073332379, Ulica grada Vukovara 37,10000 Zagreb</item>
      <item>Hrvatske vode, pravna osoba za upravljanje vodama, OIB 28921383001, Grada Vukovara 220,10000 Zagreb</item>
      <item>Turistička zajednica, Dubrovnik, OIB 88346172251</item>
      <item>ALMEL DUBROVNIK d.o.o. za pružanje tehničke zaštite, nekretnine i usluge, OIB 87342313630, Ivana Zajca 5,Dubrovnik</item>
      <item>Andrija Ivušić, OIB 64312452963</item>
      <item>ANKORA d.o.o. za trgovinu, turizam i ugostiteljstvo, OIB 19762808329, Bulet 110,Zaton</item>
      <item>ARĐENT društvo s ograničenom odgovornošću za građevinarstvo, trgovinu, usluge i uvoz-izvoz, OIB 18892638976, Trg L.I.Oriovčanina 21,Novska</item>
      <item>AUTO HRVATSKA DIJELOVI d.o.o. za trgovinu i usluge, OIB 78874035950, Radnička cesta 182,10000 Zagreb</item>
      <item>Ilko Bender, OIB 60197466236</item>
      <item>BETON REZ d.o.o. za građenje, trgovinu i usluge, OIB 52486799982, Mostarska/bb,Metković</item>
      <item>BIROS PLUS, d.o.o. za trgovinu i usluge, OIB 99515520505, Nikole Tesle 4,Dubrovnik</item>
      <item>Business.hr društvo s ograničenom odgovornošću za medijske komunikacije, OIB 59994252966, Folnegovićeva 1/c,10000 Zagreb</item>
      <item>CSS društvo s ograničenom odgovornošću za kontrolu kakvoće materijala, OIB 55562638214, Savska cesta 144a,10000 Zagreb</item>
      <item>CEMEX Hrvatska dioničko društvo za proizvodnju i prodaju cementa i drugih građevinskih materijala, OIB 94136335132, F. Tuđmana 45,Kaštel Sućurac</item>
      <item>Centar za obrazovanje NARONA, OIB 68177857447, Splitska 4,Metković</item>
      <item>CENTAR ZA VOZILA HRVATSKE, dioničko društvo, OIB 73294314024, Capraška 6,10000 Zagreb</item>
      <item>CERJE d.o.o. za građenje, trgovinu i usluge, OIB 82860293595, Put sv. Ilije 51,Mlini</item>
      <item>PORR Hrvatska d.o.o. za graditeljstvo, OIB 42115834629, Krešimira Purića 23/2,Samobor</item>
      <item>Porobija i Porobija, odvjetničko društvo, OIB 85577874038, Iblerov trg 10/VII,10000 Zagreb</item>
      <item>EMDE PUBLIKACIJE društvo s ograničenom odgovornošću za usluge, OIB 60353243090, Imotska 33,Veliko Polje</item>
      <item>ERSTE CARD CLUB društvo s ograničenom odgovornošću za financijsko posredovanje i usluge, OIB 85941596441, Praška 5,10000 Zagreb</item>
      <item>ESCULAP-TEO d.o.o. za trgovinu i ugostiteljstvo, OIB 84409524934, Močići b.b.,Čilipi</item>
      <item>EUROTIM d.o.o. za proizvodnju i trgovinu, OIB 41511343191, Dubrovačka Ulica 51,Split</item>
      <item>FAN - NAF d.o.o. za trgovinu, turizam, građenje i usluge - " u stečaju", OIB 56761684703, Čilipi 3,Čilipi</item>
      <item>FUCHS MAZIVA društvo s ograničenom odgovornošću za proizvodnju, trgovinu i usluge, OIB 99694525219, Domaslovec, I Krmica 8,Samobor</item>
      <item>GEOTEHNIKA - KONSOLIDACIJA društvo s ograničenom odgovornošću za konsolidacijske radove, OIB 96552131417, Siget 16/B,10000 Zagreb</item>
      <item>PROMINS Gospodarsko interesno udruženje za proizvodnju, preradu i promet mineralnih sirovina u Hrvatskoj, OIB 04161731036, Ivekovićeve Stube 9,10000 Zagreb</item>
      <item>GRAD - CO., društvo za inženjering u graditeljstvu, d.o.o., OIB 47407867744, Getaldićeva 6,Dubrovnik</item>
      <item>GRAND HOTEL PARK d.o.o. za ugostiteljstvo i trgovinu, OIB 23287280171, Šetalište Kralja Zvonimira 39,Dubrovnik</item>
      <item>GRGO PAVLOVIĆ, prijevoz robe, OIB 86515271828</item>
      <item>HALO NET d.o.o. za telekomunikacije, OIB 77622936660, Pobrežje 3,Mokošica</item>
      <item>HELIOS Vienna Insurance Group dioničko društvo za osiguranje, OIB 59369087232, Poljička ulica 5,10000 Zagreb</item>
      <item>HKIG - EDUCA d.o.o. za usluge, turistička agencija, OIB 39995615488, Ulica grada Vukovara 271,10000 Zagreb</item>
      <item>HOTEL PETKA društvo s ograničenom odgovornošću, OIB 41467254586, Obala Stjepana Radića 38,Dubrovnik</item>
      <item>HRVATSKA UDRUGA POSLODAVACA, OIB 80978339255</item>
      <item>Hrvatski Telekom d.d., OIB 81793146560, Savska cesta 32,10000 Zagreb</item>
      <item>HUP-ZAGREB dioničko društvo hotelijerstvo, ugostiteljstvo i turizam, OIB 66859264899, Trg Krešimira Ćosića 9,10000 Zagreb</item>
      <item>IGRIS d.o.o. za građenje, projektiranje, trgovinu i usluge, OIB 60920551423, Ilije Bošnjaka 22,Metković</item>
      <item>ILIJA PENDO, ured ovlaštenog inž. heodezije</item>
      <item>IN TIME d.o.o. za prijevozničke usluge, OIB 18458216879, Velika cesta 78,10000 Zagreb</item>
      <item>INA-INDUSTRIJA NAFTE, d.d., OIB 27759560625, Avenija V. Holjevca 10,10000 Zagreb</item>
      <item>INSTITUT IGH, dioničko društvo za istraživanje i razvoj u graditeljstvu, OIB 79766124714, Janka Rakuše 1,10000 Zagreb</item>
      <item>INŽENJERSKI BIRO dioničko društvo za poslovne i računalne usluge, Heinzelova 4/a,10000 Zagreb</item>
      <item>IVAN KRALJ, OIB 62354619551</item>
      <item>ITI COMPUTERS, društvo s ograničenom odgovornošću za trgovinu, usluge, računalne i srodne aktivnosti, OIB 41130204887, Ćire Carića 3,Dubrovnik</item>
      <item>IVO ĐANOVIĆ, OIB 51990692180, ZABREŽJE</item>
      <item>JAMATVA, društvo s ograničenom odgovornošću za trgovinu, OIB 12532007791, Tina Ujevića 13,Vrgorac</item>
      <item>Javni bilježnik NIKŠA VIĐEN, OIB 16795715619</item>
      <item>JELKA ZADJELOVIĆ, OIB 91026817391</item>
      <item>JOVIĆ DAMIR, OIB 45607504285</item>
      <item>KALISTA GASTRO d.o.o. za trgovinu i ugostiteljstvo, OIB 71688050318, Martićeva 67,10000 Zagreb</item>
      <item>BALDO DENDER  vl.Kamen, OIB 70110899992</item>
      <item>KAMENGRAD d.o.o., OIB , Ravno</item>
      <item>KATE RAJČEVIĆ, OIB 06826024913</item>
      <item>KLAKAR d.o.o. za trgovinu i turizam, OIB 08494012622, Alberta Halera/bb,Dubrovnik</item>
      <item>KLARISA d.o.o. za ugostiteljstvo, turizam i usluge, OIB 12053921736, Obala Stjepana Radića 38,Dubrovnik</item>
      <item>KOMJATE za trgovinu i usluge društvo s ograničenom odgovornošću, OIB 92009564551, Put Kruga 9,Kaštel Sućurac</item>
      <item>KONAVOSKI DVORI d.o.o. za trgovinu, ugostiteljstvo i usluge - putnička agencija, OIB 41414116061, Branitelja Dubrovnika 9,Dubrovnik</item>
      <item>KONEL INFRASTRUKTURA d.o.o. za građevinarstvo i trgovinu, OIB 08203118768, Od Šipčina 2,Dubrovnik</item>
      <item>DIJANA RADULOVIĆ Vl. KONOBA DUBROVNIK, OIB 51780247301</item>
      <item>ELEONORA KRALJ HEZONJA, OIB 58534350886</item>
      <item>JADRANKA KRISTIĆ, OIB 08146050868</item>
      <item>KRTICA izvođenje zemljanih radova, OIB 80422212579</item>
      <item>LAGER BAŠIĆ, d.o.o. za proizvodnju, trgovinu i usluge, OIB 49617677906, Ivane Brlić-Mažuranić 8,10000 Zagreb</item>
      <item>LAGER d.o.o. za proizvodnju, trgovinu i usluge, OIB 94312560841, Obala pape Ivana Pavla II 29,Dubrovnik</item>
      <item>LIBERTINA d.o.o. za trgovinu, ugostiteljstvo i turizam - "u stečaju", OIB 93782682944, Andrije Hebranga 24,Dubrovnik</item>
      <item>M &amp; CO. DUBROVNIK d.o.o. za trgovinu, turizam, građevinarstvo i uvoz-izvoz, OIB 41302937012, Maslinata 11,Dubrovnik</item>
      <item>M.A.C.K. d.o.o. agencija za turizam i trgovinu, OIB 54622707977, Frana Supila 3,Dubrovnik</item>
      <item>MAGNET-DUBROVNIK, d.o.o. za usluge, OIB 34578485692, Banjska 4,Dubrovnik</item>
      <item>MANGAN, društvo s ograničenom odgovornošću za trgovinu i usluge, OIB 63522234299, Grada Vukovara 271,10000 Zagreb</item>
      <item>MARINKOLOR d.o.o. za trgovinu, turizam i proizvodnju, OIB 14739539015, Iva Vojnovića 61 C,Dubrovnik</item>
      <item>MARINUS, d.o.o. za trgovinu i usluge, OIB 85764954556, Mali Ston,Ston</item>
      <item>MASSIMO, d.o.o. za turizam, ugostiteljstvo, trgovinu i usluge, OIB 66828953974, Kardinala Stepinca 54,Dubrovnik</item>
      <item>IVICA MARTIĆ, OIB 46911992255</item>
      <item>MEDIUS društvo s ograničenom odgovornošću za graditeljstvo, OIB 78225674173, Marina Kneževića 4,Dubrovnik</item>
      <item>MEGST d.o.o. za proizvodnju i trgovinu elektro i metalnom opremom i proizvodima iz plastičnih masa, te vanjsku trgovinu, OIB 14321085318, Brnaze 418/a,Brnaze</item>
      <item>METALIND društvo s ograničenom odgovornošću za proizvodnju i usluge, OIB 13933798090, Pakračka ulica 6,Bjelovar</item>
      <item>MIDIUM, d.o.o. za trgovinu i usluge, OIB 97612877418, Sinjska 1,Dubrovnik</item>
      <item>PERO MILETIĆ, OIB 41806030671</item>
      <item>LUKA MIHALJEVIĆ, OIB 45053658403</item>
      <item>VESNA MIŠIĆ, OIB 16823989057</item>
      <item>MONDO-TRADE društvo s ograničenom odgovornošću za trgovinu i usluge, OIB 77328114519, Uz Jadransku cestu 48/A,Mokošica</item>
      <item>MONTALING, za trgovinu, uvoz-izvoz d.o.o., OIB 71056361203, Mostarska 9,Metković</item>
      <item>NAUTIČKI CENTAR MOKOŠICA d.o.o. za brodogradnju, trgovinu, proizvodnju i usluge, OIB 41064075657, Mokošica na moru 24,Mokošica</item>
      <item>NAVIS d.o.o. za trgovinu i usluge, OIB 09328705328, Prijeko 4,Donji Brgat</item>
      <item>NI&amp;KO, d.o.o. za trgovinu, turizam, ugostiteljstvo i posredovanje, OIB 08132633965, Put od Osojnika 29,Mokošica</item>
      <item>NIRMELA MUHIĆ, OIB 41957265356</item>
      <item>OBRT PLINOSERVIS BORAS, OIB 59442284338</item>
      <item>Odvjetnički ured ZORAN IVIŠ, OIB 93372966092</item>
      <item>Odvjetnik DUBRAVKO ARAPOVIĆ, OIB 61450454430</item>
      <item>Odvjetnik HRVAOJE KATUŠIĆ, OIB 01214626944</item>
      <item>Odvjetnik JURAJ MAGUD, OIB 84287972850</item>
      <item>Odvjetnik JURICA MUSA</item>
      <item>BLAŽENKO OGRESTA vl. Okviri Ogresta, OIB 88681524615</item>
      <item>OMEGA-AUTO, d.o.o. za trgovinu i popravak vozila, OIB 54524649086, Miočići 6,Čilipi</item>
      <item>ORDINATIO EXPERTI društvo s ograničenom odgovornošću za poslovno savjetovanje, OIB 00344670806, Novomarofska 14,10000 Zagreb</item>
      <item>OSTREA d.o.o. za ugostiteljstvo, trgovinu, usluge i ribarstvo, OIB 47576280792, Mali Ston/bb,Ston</item>
      <item>OTIS DIZALA, društvo s ograničenom odgovornošću za proizvodnju, montažu, remont i održavanje dizala, OIB 76080865307, Prilaz Vladislava Brajkovića 15,10000 Zagreb</item>
      <item>OT-OPTIMA TELEKOM d.d. za telekomunikacije, OIB 36004425025, Bani 75/a,10000 Zagreb</item>
      <item>OTP DUBROVNIK d.o.o. za trgovinu, turizam i ugostiteljstvo, OIB 70397015501, Vukovarska 22,Dubrovnik</item>
      <item>DIJANA ĆOSO vl. Patrea, OIB 02775643939</item>
      <item>PBZ CARD društvo s ograničenom odgovornošću za poslovanje kreditnim karticama, putnička agecija, OIB 28495895537, Radnička cesta 44,10000 Zagreb</item>
      <item>VINKO PEJIĆ, OIB 42791812400</item>
      <item>PERO ĐANOVIĆ, OIB 77937159005</item>
      <item>PRIZMA - DUBROVNIK d.o.o. za trgovinu i usluge, OIB 38368172790, Iva Dulčića 15,Dubrovnik</item>
      <item>PROM, d.o.o. za zaštitu na radu i zaštitu od požara, OIB 26231825497, Industrijska 1,Metković</item>
      <item>PROZORSKA TEHNIKA TOLO d.o.o. za proizvodnju i trgovinu, OIB 71786325722, Ulica Fra.Rajmonda Rudeža 1,Imotski</item>
      <item>RADAVA d.o.o., Rupnovac 9,FOJNICA</item>
      <item>RATHMANN d.o.o. za proizvodnju i usluge, OIB 74003043112, Grebenska 19,Dubrovnik</item>
      <item>RBB KRALJEVIĆ, rezanje, bušenje betona, OIB 61429643722</item>
      <item>REFINAL d.o.o. za reviziju, računovodstvene i financijske analize, OIB 00958422467, Put Iva Vojnovića 31,Dubrovnik</item>
      <item>RENESANSA d.o.o. za poslovanje nekretninama i usluge, OIB 71071423854, Nika i Meda Pucića 11,Dubrovnik</item>
      <item>SANITAT DUBROVNIK d.o.o. za komunalne djelatnosti, OIB 99080716453, Ulica Marka Marojice 5,Dubrovnik</item>
      <item>SERVIS "MEŠTAR HENDIĆ", OIB 76266131122</item>
      <item>SIGNALIZACIJA d.o.o. za poslovne usluge i održavanje prometnica, OIB 41021357341, Podgaj 3A,Čajkovica</item>
      <item>SKANCE SERVIS, OIB 44892351223</item>
      <item>SPECAUTOMATIKA BILUŠ I DR. K.D., OIB 37161363789</item>
      <item>STABILIS d.o.o. za graditeljstvo, turizam i usluge, OIB 95284532687, Močići 53,Močići</item>
      <item>STS Metal d.d. za proizvodnju, trgovinu i projektiranje metalnih proizvoda - u stečaju, OIB 77108253338, Samoborska Cesta 203,10000 Zagreb</item>
      <item>ŠĆEPO ŠIJAKOVIĆ, OIB 59296624781</item>
      <item>NENO ŠIMUNOVIĆ, OIB 11810331388</item>
      <item>NIKŠA ŠIMUNOVIĆ, OIB 16184384771</item>
      <item>ŠIPANKA d.o.o. za ugostiteljstvo i usluge, OIB 47134933989, Gorica Svetog Vlaha 18,Dubrovnik</item>
      <item>ŠPICA SUSTAVI za automatsku identifikaciju, društvo s ograničenom odgovornošću, OIB 08747661196, Radoslava Cimermana 64/b,10000 Zagreb</item>
      <item>NAĐA ŠPRLJE, OIB 41908172718</item>
      <item>TARDI društvo s ograničenom odgovornošću za distribuciju sanitarne opreme, OIB 52963754557, Kamenarka 33,10000 Zagreb</item>
      <item>Teknoxgroup Hrvatska d.o.o. za uvoz, trgovinu i održavanje industrijskih strojeva, OIB 31826907316, Radnička Cesta 218,10000 Zagreb</item>
      <item>TELING, d.o.o. za proizvodnju, inženjering, konzalting, isporuku, montažu i servisiranje telekomunikacijske opreme, OIB 52470612265, Kralja Tomislava 7,Dubrovnik</item>
      <item>Odvjetnica TEREZA ĐURATOVIĆ, OIB 40855736910</item>
      <item>DAVOR TERZIĆ, OIB 75544230153</item>
      <item>TF-RAMLJAK d.o.o., Ljubuški</item>
      <item>TIN-TRADE d.o.o. za trgovinu i turizam, OIB 69255600760, Vatroslava Lisinskog 38,Dubrovnik</item>
      <item>TITANEKS društvo s ograničenom odgovornošću za rudarske i građevinske radove, OIB 79221887371, Koturaška 69,10000 Zagreb</item>
      <item>TUBA FLEX društvo s ograničenom odgovornošću za proizvodnju, trgovinu i usluge, OIB 86468725364, Peračko Blato, Put Jezera 10,Ploče</item>
      <item>Tvornica ugljenografitnih i elektrokontaktnih proizvoda TUP d.d., OIB 35911849065, Svetog Križa 3,Dubrovnik</item>
      <item>TÜV Croatia društvo s ograničenom odgovornošću za usluge, OIB 64520989853, Savska 41,10000 Zagreb</item>
      <item>UDRUGA POSLODAVACA U HOTELJERSTVU HRVATSKE, OIB 50945694177</item>
      <item>UGOSTITELJSKI OBRT PARADISO, OIB 57849169312</item>
      <item>UGOSTITELJSKI OBRT ANKORA, OIB 40771578916</item>
      <item>MIJO PENDO, Ured ovlaštenog inženjera geodezije, OIB 36528513246</item>
      <item>USKOKOVIĆ &amp; PARTNERI, javno trgovačko društvo za obavljanje odvjetničkih poslova, OIB 80328852561, Vatroslava Lisinskog 6,Varaždin</item>
      <item>VAGE društvo s ograničenom odgovornošću za proizvodnju i servis mjernih uređaja i opreme za mjerenje, vanjsku i unutarnju t, OIB 30335873024, Koledovčina 2/a,10000 Zagreb</item>
      <item>VAL-INT d.o.o. za trgovinu, posredovanje i zastupanje stranih tvrtki, OIB 48878830747, Zastavnice/25c,Hrvatski Leskovac</item>
      <item>VIGANJ COMMERCE, društvo s ograničenom odgovornošću za ugostiteljstvo, turizam i trgovinu, OIB 63349894640, Viganj/bb,Viganj</item>
      <item>VODOVOD DUBROVNIK d.o.o. za vodoopskrbu i komunalnu hidrotehniku, OIB 00862047577, Vladimira Nazora 19,Dubrovnik</item>
      <item>NIKOLA VOJVODA, OIB 67091554661</item>
      <item>PAVO VOJVODA, OIB 36191371012</item>
      <item>WEBTEH d.o.o. za usluge informacijskog društva, OIB 82551932122, Štefanovečka 10,10000 Zagreb</item>
      <item>WEIP Savjetovanje društvo s ograničenom odgovornošću za poslovno savjetovanje, OIB 45665477878, Anina 2,Varaždin</item>
      <item>ANA BAČIĆ vl. Internet usluge X MEDIA, OIB 84101252640</item>
      <item>ZAGREBINSPEKT d.o.o. za kontrolu i inženjering, OIB 82752153530, Draškovićeva 29,10000 Zagreb</item>
      <item>DROMEDAR, obrt za inter. portale, OIB 71382594674</item>
      <item>CONELL 2 d.o.o. za proizvodnju, trgovinu i turizam - "u stečaju", OIB 51381980068, Kneza Domagoja 9,Cavtat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04689594138</item>
      <item>, OIB 16912997621</item>
      <item>, OIB 71233848976</item>
      <item>, OIB 75780782593</item>
      <item>, OIB 02373377075</item>
      <item>, OIB 48449245898</item>
      <item>, OIB 53699920059</item>
      <item>, OIB 41482771659</item>
      <item>, OIB 67750489652</item>
      <item>, OIB 91603600357</item>
      <item>, OIB 74420623163</item>
      <item>, OIB 99277525025</item>
      <item>, OIB 87311810356</item>
      <item>, OIB 32333978490</item>
      <item>, OIB 23759810849</item>
      <item>, OIB 26187994862</item>
      <item>, OIB 23057039320</item>
      <item>, OIB 66980823600</item>
      <item>, OIB 87064273078</item>
      <item>, OIB 64646464586</item>
      <item>, OIB 94472454976</item>
      <item>, OIB 02535697732</item>
      <item>, OIB 93630555187</item>
      <item>, OIB 69326397242</item>
      <item>, OIB 55525619967</item>
      <item>, OIB 68907889567</item>
      <item>, OIB null</item>
      <item>, OIB null</item>
      <item>, OIB null</item>
      <item>, OIB null</item>
      <item>, OIB null</item>
      <item>, OIB null</item>
      <item>, OIB null</item>
      <item>, OIB null</item>
      <item>, OIB 75666130770</item>
      <item>, OIB 46830600751</item>
      <item>, OIB 69693144506</item>
      <item>, OIB 68419124305</item>
      <item>, OIB 18683136487</item>
      <item>, OIB 64406809162</item>
      <item>, OIB 26643690230</item>
      <item>, OIB 78427478595</item>
      <item>, OIB 14036333877</item>
      <item>, OIB 85995193593</item>
      <item>, OIB 16967486083</item>
      <item>, OIB 53151981382</item>
      <item>, OIB 85821130368</item>
      <item>, OIB 21712494719</item>
      <item>, OIB 63073332379</item>
      <item>, OIB 28921383001</item>
      <item>, OIB 88346172251</item>
      <item>, OIB 87342313630</item>
      <item>, OIB 64312452963</item>
      <item>, OIB 19762808329</item>
      <item>, OIB 18892638976</item>
      <item>, OIB 78874035950</item>
      <item>, OIB 60197466236</item>
      <item>, OIB 52486799982</item>
      <item>, OIB 99515520505</item>
      <item>, OIB 59994252966</item>
      <item>, OIB 55562638214</item>
      <item>, OIB 94136335132</item>
      <item>, OIB 68177857447</item>
      <item>, OIB 73294314024</item>
      <item>, OIB 82860293595</item>
      <item>, OIB 42115834629</item>
      <item>, OIB 85577874038</item>
      <item>, OIB 60353243090</item>
      <item>, OIB 85941596441</item>
      <item>, OIB 84409524934</item>
      <item>, OIB 41511343191</item>
      <item>, OIB 56761684703</item>
      <item>, OIB 99694525219</item>
      <item>, OIB 96552131417</item>
      <item>, OIB 04161731036</item>
      <item>, OIB 47407867744</item>
      <item>, OIB 23287280171</item>
      <item>, OIB 86515271828</item>
      <item>, OIB 77622936660</item>
      <item>, OIB 59369087232</item>
      <item>, OIB 39995615488</item>
      <item>, OIB 41467254586</item>
      <item>, OIB 80978339255</item>
      <item>, OIB 81793146560</item>
      <item>, OIB 66859264899</item>
      <item>, OIB 60920551423</item>
      <item>, OIB null</item>
      <item>, OIB 18458216879</item>
      <item>, OIB 27759560625</item>
      <item>, OIB 79766124714</item>
      <item>, OIB null</item>
      <item>, OIB 62354619551</item>
      <item>, OIB 41130204887</item>
      <item>, OIB 51990692180</item>
      <item>, OIB 12532007791</item>
      <item>, OIB 16795715619</item>
      <item>, OIB 91026817391</item>
      <item>, OIB 45607504285</item>
      <item>, OIB 71688050318</item>
      <item>, OIB 70110899992</item>
      <item>, OIB </item>
      <item>, OIB 06826024913</item>
      <item>, OIB 08494012622</item>
      <item>, OIB 12053921736</item>
      <item>, OIB 92009564551</item>
      <item>, OIB 41414116061</item>
      <item>, OIB 08203118768</item>
      <item>, OIB 51780247301</item>
      <item>, OIB 58534350886</item>
      <item>, OIB 08146050868</item>
      <item>, OIB 80422212579</item>
      <item>, OIB 49617677906</item>
      <item>, OIB 94312560841</item>
      <item>, OIB 93782682944</item>
      <item>, OIB 41302937012</item>
      <item>, OIB 54622707977</item>
      <item>, OIB 34578485692</item>
      <item>, OIB 63522234299</item>
      <item>, OIB 14739539015</item>
      <item>, OIB 85764954556</item>
      <item>, OIB 66828953974</item>
      <item>, OIB 46911992255</item>
      <item>, OIB 78225674173</item>
      <item>, OIB 14321085318</item>
      <item>, OIB 13933798090</item>
      <item>, OIB 97612877418</item>
      <item>, OIB 41806030671</item>
      <item>, OIB 45053658403</item>
      <item>, OIB 16823989057</item>
      <item>, OIB 77328114519</item>
      <item>, OIB 71056361203</item>
      <item>, OIB 41064075657</item>
      <item>, OIB 09328705328</item>
      <item>, OIB 08132633965</item>
      <item>, OIB 41957265356</item>
      <item>, OIB 59442284338</item>
      <item>, OIB 93372966092</item>
      <item>, OIB 61450454430</item>
      <item>, OIB 01214626944</item>
      <item>, OIB 84287972850</item>
      <item>, OIB null</item>
      <item>, OIB 88681524615</item>
      <item>, OIB 54524649086</item>
      <item>, OIB 00344670806</item>
      <item>, OIB 47576280792</item>
      <item>, OIB 76080865307</item>
      <item>, OIB 36004425025</item>
      <item>, OIB 70397015501</item>
      <item>, OIB 02775643939</item>
      <item>, OIB 28495895537</item>
      <item>, OIB 42791812400</item>
      <item>, OIB 77937159005</item>
      <item>, OIB 38368172790</item>
      <item>, OIB 26231825497</item>
      <item>, OIB 71786325722</item>
      <item>, OIB null</item>
      <item>, OIB 74003043112</item>
      <item>, OIB 61429643722</item>
      <item>, OIB 00958422467</item>
      <item>, OIB 71071423854</item>
      <item>, OIB 99080716453</item>
      <item>, OIB 76266131122</item>
      <item>, OIB 41021357341</item>
      <item>, OIB 44892351223</item>
      <item>, OIB 37161363789</item>
      <item>, OIB 95284532687</item>
      <item>, OIB 77108253338</item>
      <item>, OIB 59296624781</item>
      <item>, OIB 11810331388</item>
      <item>, OIB 16184384771</item>
      <item>, OIB 47134933989</item>
      <item>, OIB 08747661196</item>
      <item>, OIB 41908172718</item>
      <item>, OIB 52963754557</item>
      <item>, OIB 31826907316</item>
      <item>, OIB 52470612265</item>
      <item>, OIB 40855736910</item>
      <item>, OIB 75544230153</item>
      <item>, OIB null</item>
      <item>, OIB 69255600760</item>
      <item>, OIB 79221887371</item>
      <item>, OIB 86468725364</item>
      <item>, OIB 35911849065</item>
      <item>, OIB 64520989853</item>
      <item>, OIB 50945694177</item>
      <item>, OIB 57849169312</item>
      <item>, OIB 40771578916</item>
      <item>, OIB 36528513246</item>
      <item>, OIB 80328852561</item>
      <item>, OIB 30335873024</item>
      <item>, OIB 48878830747</item>
      <item>, OIB 63349894640</item>
      <item>, OIB 00862047577</item>
      <item>, OIB 67091554661</item>
      <item>, OIB 36191371012</item>
      <item>, OIB 82551932122</item>
      <item>, OIB 45665477878</item>
      <item>, OIB 84101252640</item>
      <item>, OIB 82752153530</item>
      <item>, OIB 71382594674</item>
      <item>, OIB 51381980068</item>
    </izvorni_sadrzaj>
    <derivirana_varijabla naziv="DomainObject.Predmet.SudioniciListNazivOIB_1">
      <item>, OIB 04689594138</item>
      <item>, OIB 16912997621</item>
      <item>, OIB 71233848976</item>
      <item>, OIB 75780782593</item>
      <item>, OIB 02373377075</item>
      <item>, OIB 48449245898</item>
      <item>, OIB 53699920059</item>
      <item>, OIB 41482771659</item>
      <item>, OIB 67750489652</item>
      <item>, OIB 91603600357</item>
      <item>, OIB 74420623163</item>
      <item>, OIB 99277525025</item>
      <item>, OIB 87311810356</item>
      <item>, OIB 32333978490</item>
      <item>, OIB 23759810849</item>
      <item>, OIB 26187994862</item>
      <item>, OIB 23057039320</item>
      <item>, OIB 66980823600</item>
      <item>, OIB 87064273078</item>
      <item>, OIB 64646464586</item>
      <item>, OIB 94472454976</item>
      <item>, OIB 02535697732</item>
      <item>, OIB 93630555187</item>
      <item>, OIB 69326397242</item>
      <item>, OIB 55525619967</item>
      <item>, OIB 68907889567</item>
      <item>, OIB null</item>
      <item>, OIB null</item>
      <item>, OIB null</item>
      <item>, OIB null</item>
      <item>, OIB null</item>
      <item>, OIB null</item>
      <item>, OIB null</item>
      <item>, OIB null</item>
      <item>, OIB 75666130770</item>
      <item>, OIB 46830600751</item>
      <item>, OIB 69693144506</item>
      <item>, OIB 68419124305</item>
      <item>, OIB 18683136487</item>
      <item>, OIB 64406809162</item>
      <item>, OIB 26643690230</item>
      <item>, OIB 78427478595</item>
      <item>, OIB 14036333877</item>
      <item>, OIB 85995193593</item>
      <item>, OIB 16967486083</item>
      <item>, OIB 53151981382</item>
      <item>, OIB 85821130368</item>
      <item>, OIB 21712494719</item>
      <item>, OIB 63073332379</item>
      <item>, OIB 28921383001</item>
      <item>, OIB 88346172251</item>
      <item>, OIB 87342313630</item>
      <item>, OIB 64312452963</item>
      <item>, OIB 19762808329</item>
      <item>, OIB 18892638976</item>
      <item>, OIB 78874035950</item>
      <item>, OIB 60197466236</item>
      <item>, OIB 52486799982</item>
      <item>, OIB 99515520505</item>
      <item>, OIB 59994252966</item>
      <item>, OIB 55562638214</item>
      <item>, OIB 94136335132</item>
      <item>, OIB 68177857447</item>
      <item>, OIB 73294314024</item>
      <item>, OIB 82860293595</item>
      <item>, OIB 42115834629</item>
      <item>, OIB 85577874038</item>
      <item>, OIB 60353243090</item>
      <item>, OIB 85941596441</item>
      <item>, OIB 84409524934</item>
      <item>, OIB 41511343191</item>
      <item>, OIB 56761684703</item>
      <item>, OIB 99694525219</item>
      <item>, OIB 96552131417</item>
      <item>, OIB 04161731036</item>
      <item>, OIB 47407867744</item>
      <item>, OIB 23287280171</item>
      <item>, OIB 86515271828</item>
      <item>, OIB 77622936660</item>
      <item>, OIB 59369087232</item>
      <item>, OIB 39995615488</item>
      <item>, OIB 41467254586</item>
      <item>, OIB 80978339255</item>
      <item>, OIB 81793146560</item>
      <item>, OIB 66859264899</item>
      <item>, OIB 60920551423</item>
      <item>, OIB null</item>
      <item>, OIB 18458216879</item>
      <item>, OIB 27759560625</item>
      <item>, OIB 79766124714</item>
      <item>, OIB null</item>
      <item>, OIB 62354619551</item>
      <item>, OIB 41130204887</item>
      <item>, OIB 51990692180</item>
      <item>, OIB 12532007791</item>
      <item>, OIB 16795715619</item>
      <item>, OIB 91026817391</item>
      <item>, OIB 45607504285</item>
      <item>, OIB 71688050318</item>
      <item>, OIB 70110899992</item>
      <item>, OIB </item>
      <item>, OIB 06826024913</item>
      <item>, OIB 08494012622</item>
      <item>, OIB 12053921736</item>
      <item>, OIB 92009564551</item>
      <item>, OIB 41414116061</item>
      <item>, OIB 08203118768</item>
      <item>, OIB 51780247301</item>
      <item>, OIB 58534350886</item>
      <item>, OIB 08146050868</item>
      <item>, OIB 80422212579</item>
      <item>, OIB 49617677906</item>
      <item>, OIB 94312560841</item>
      <item>, OIB 93782682944</item>
      <item>, OIB 41302937012</item>
      <item>, OIB 54622707977</item>
      <item>, OIB 34578485692</item>
      <item>, OIB 63522234299</item>
      <item>, OIB 14739539015</item>
      <item>, OIB 85764954556</item>
      <item>, OIB 66828953974</item>
      <item>, OIB 46911992255</item>
      <item>, OIB 78225674173</item>
      <item>, OIB 14321085318</item>
      <item>, OIB 13933798090</item>
      <item>, OIB 97612877418</item>
      <item>, OIB 41806030671</item>
      <item>, OIB 45053658403</item>
      <item>, OIB 16823989057</item>
      <item>, OIB 77328114519</item>
      <item>, OIB 71056361203</item>
      <item>, OIB 41064075657</item>
      <item>, OIB 09328705328</item>
      <item>, OIB 08132633965</item>
      <item>, OIB 41957265356</item>
      <item>, OIB 59442284338</item>
      <item>, OIB 93372966092</item>
      <item>, OIB 61450454430</item>
      <item>, OIB 01214626944</item>
      <item>, OIB 84287972850</item>
      <item>, OIB null</item>
      <item>, OIB 88681524615</item>
      <item>, OIB 54524649086</item>
      <item>, OIB 00344670806</item>
      <item>, OIB 47576280792</item>
      <item>, OIB 76080865307</item>
      <item>, OIB 36004425025</item>
      <item>, OIB 70397015501</item>
      <item>, OIB 02775643939</item>
      <item>, OIB 28495895537</item>
      <item>, OIB 42791812400</item>
      <item>, OIB 77937159005</item>
      <item>, OIB 38368172790</item>
      <item>, OIB 26231825497</item>
      <item>, OIB 71786325722</item>
      <item>, OIB null</item>
      <item>, OIB 74003043112</item>
      <item>, OIB 61429643722</item>
      <item>, OIB 00958422467</item>
      <item>, OIB 71071423854</item>
      <item>, OIB 99080716453</item>
      <item>, OIB 76266131122</item>
      <item>, OIB 41021357341</item>
      <item>, OIB 44892351223</item>
      <item>, OIB 37161363789</item>
      <item>, OIB 95284532687</item>
      <item>, OIB 77108253338</item>
      <item>, OIB 59296624781</item>
      <item>, OIB 11810331388</item>
      <item>, OIB 16184384771</item>
      <item>, OIB 47134933989</item>
      <item>, OIB 08747661196</item>
      <item>, OIB 41908172718</item>
      <item>, OIB 52963754557</item>
      <item>, OIB 31826907316</item>
      <item>, OIB 52470612265</item>
      <item>, OIB 40855736910</item>
      <item>, OIB 75544230153</item>
      <item>, OIB null</item>
      <item>, OIB 69255600760</item>
      <item>, OIB 79221887371</item>
      <item>, OIB 86468725364</item>
      <item>, OIB 35911849065</item>
      <item>, OIB 64520989853</item>
      <item>, OIB 50945694177</item>
      <item>, OIB 57849169312</item>
      <item>, OIB 40771578916</item>
      <item>, OIB 36528513246</item>
      <item>, OIB 80328852561</item>
      <item>, OIB 30335873024</item>
      <item>, OIB 48878830747</item>
      <item>, OIB 63349894640</item>
      <item>, OIB 00862047577</item>
      <item>, OIB 67091554661</item>
      <item>, OIB 36191371012</item>
      <item>, OIB 82551932122</item>
      <item>, OIB 45665477878</item>
      <item>, OIB 84101252640</item>
      <item>, OIB 82752153530</item>
      <item>, OIB 71382594674</item>
      <item>, OIB 51381980068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378</properties:Words>
  <properties:Characters>2085</properties:Characters>
  <properties:Lines>61</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2018-02-15T08:38:00Z</dcterms:created>
  <dc:creator>RH-TDU</dc:creator>
  <cp:lastModifiedBy>Ivana Mendeš</cp:lastModifiedBy>
  <cp:lastPrinted>2018-03-23T10:36:00Z</cp:lastPrinted>
  <dcterms:modified xmlns:xsi="http://www.w3.org/2001/XMLSchema-instance" xsi:type="dcterms:W3CDTF">2018-03-23T10:41:00Z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ispravak rješenja (STPN -48-14 - ispravak rješenja -  nedostaje doo.docx)</vt:lpwstr>
  </prop:property>
  <prop:property name="CC_coloring" pid="4" fmtid="{D5CDD505-2E9C-101B-9397-08002B2CF9AE}">
    <vt:bool>false</vt:bool>
  </prop:property>
  <prop:property name="BrojStranica" pid="5" fmtid="{D5CDD505-2E9C-101B-9397-08002B2CF9AE}">
    <vt:i4>2</vt:i4>
  </prop:property>
</prop:Properties>
</file>