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21d2" w14:paraId="0d921d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CC3A09">
        <w:t>507/16-10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CC3A09">
        <w:t>ELEKTROKONTAKT d.o.o., Šibenik, Bilice, Mikulandre 3</w:t>
      </w:r>
      <w:r w:rsidR="00973C98">
        <w:t>, O</w:t>
      </w:r>
      <w:r w:rsidR="0091052A">
        <w:t xml:space="preserve">IB: </w:t>
      </w:r>
      <w:r w:rsidR="00CC3A09">
        <w:t>76598016042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E50AC8">
        <w:t>13.</w:t>
      </w:r>
      <w:r w:rsidR="00695629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CC3A09">
        <w:t>ELEKTROKONTAKT d.o.o., Šibenik, Bilice, Mikulandre 3, OIB: 76598016042</w:t>
      </w:r>
      <w:r w:rsidRPr="006A62B7">
        <w:t xml:space="preserve">, stečajni postupak otvoren je </w:t>
      </w:r>
      <w:r w:rsidR="00E50AC8">
        <w:t>13.</w:t>
      </w:r>
      <w:r w:rsidR="00695629">
        <w:t xml:space="preserve"> siječnja 2017.</w:t>
      </w:r>
      <w:r w:rsidRPr="006A62B7">
        <w:t xml:space="preserve"> u </w:t>
      </w:r>
      <w:r w:rsidR="00B22CE6">
        <w:t xml:space="preserve">14,35 sati </w:t>
      </w:r>
      <w:r w:rsidRPr="006A62B7">
        <w:t xml:space="preserve">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C50002" w:rsidRPr="00C50002">
        <w:t>Saša Stipić iz Zagreba, Ladislava Štritofa 14, OIB: 97773150091,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CC3A09">
        <w:t>ELEKTROKONTAKT d.o.o., Šibenik, Bilice, Mikulandre 3, OIB: 76598016042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CC3A09">
        <w:t>ELEKTROKONTAKT d.o.o., Šibenik, Bilice, Mikulandre 3</w:t>
      </w:r>
      <w:r w:rsidR="00B22CE6">
        <w:t>, OIB: 76598016042.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B22CE6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95629" w:rsidP="00825537" w:rsidR="00695629" w:rsidRPr="006A62B7">
      <w:pPr>
        <w:ind w:hanging="705" w:left="705"/>
        <w:jc w:val="center"/>
      </w:pPr>
    </w:p>
    <w:p w:rsidRDefault="00275EA4" w:rsidP="00695629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CC3A09">
        <w:t>13. travnja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CC3A09">
        <w:t>ELEKTROKONTAKT d.o.o., Šibenik, Bilice, Mikulandre 3, OIB: 76598016042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CC3A09">
        <w:t>507/16-9</w:t>
      </w:r>
      <w:r w:rsidR="00590943" w:rsidRPr="006A62B7">
        <w:t xml:space="preserve"> od </w:t>
      </w:r>
      <w:r w:rsidR="00590943">
        <w:t xml:space="preserve">dana </w:t>
      </w:r>
      <w:r w:rsidR="00CC3A09">
        <w:t>3</w:t>
      </w:r>
      <w:r w:rsidR="00F7557F">
        <w:t>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>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CC3A09">
        <w:t>3</w:t>
      </w:r>
      <w:r w:rsidR="00F7557F">
        <w:t>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695629">
        <w:t>27</w:t>
      </w:r>
      <w:r w:rsidR="00CC3A09">
        <w:t xml:space="preserve">. svibnja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E50AC8">
        <w:t>13.</w:t>
      </w:r>
      <w:r w:rsidR="00695629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695629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695629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695629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695629">
        <w:t>Šibenik</w:t>
      </w:r>
      <w:r w:rsidRPr="006A62B7">
        <w:t xml:space="preserve">, </w:t>
      </w:r>
    </w:p>
    <w:p w:rsidRDefault="00695629" w:rsidP="00893718" w:rsidR="00590943" w:rsidRPr="006A62B7">
      <w:pPr>
        <w:numPr>
          <w:ilvl w:val="0"/>
          <w:numId w:val="2"/>
        </w:numPr>
      </w:pPr>
      <w:r>
        <w:t>Općinski sud Šibenik</w:t>
      </w:r>
      <w:r w:rsidR="00590943"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695629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B92" w:rsidR="00952B92">
      <w:r>
        <w:separator/>
      </w:r>
    </w:p>
  </w:endnote>
  <w:endnote w:id="0" w:type="continuationSeparator">
    <w:p w:rsidRDefault="00952B92" w:rsidR="00952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B92" w:rsidR="00952B92">
      <w:r>
        <w:separator/>
      </w:r>
    </w:p>
  </w:footnote>
  <w:footnote w:id="0" w:type="continuationSeparator">
    <w:p w:rsidRDefault="00952B92" w:rsidR="00952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3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CC3A09">
      <w:t>507/16-10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47D89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33302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9562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52B92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61E"/>
    <w:rsid w:val="00AE379E"/>
    <w:rsid w:val="00AF4362"/>
    <w:rsid w:val="00B033D7"/>
    <w:rsid w:val="00B20829"/>
    <w:rsid w:val="00B22CE6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178E3"/>
    <w:rsid w:val="00C35145"/>
    <w:rsid w:val="00C50002"/>
    <w:rsid w:val="00C843A4"/>
    <w:rsid w:val="00CA3D11"/>
    <w:rsid w:val="00CC3A09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AC8"/>
    <w:rsid w:val="00E64315"/>
    <w:rsid w:val="00E719C1"/>
    <w:rsid w:val="00E93CD4"/>
    <w:rsid w:val="00EA42B5"/>
    <w:rsid w:val="00EB36A0"/>
    <w:rsid w:val="00ED4F0C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33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3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3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3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3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33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3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3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3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3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ELEKTROKONTAKT d.o.o. elektroservis i trgovina</izvorni_sadrzaj>
    <derivirana_varijabla naziv="DomainObject.Predmet.ProtustrankaFormated_1">  ELEKTROKONTAKT d.o.o. elektroservis i trgovina</derivirana_varijabla>
  </DomainObject.Predmet.ProtustrankaFormated>
  <DomainObject.Predmet.ProtustrankaFormatedOIB>
    <izvorni_sadrzaj>  ELEKTROKONTAKT d.o.o. elektroservis i trgovina, OIB 76598016042</izvorni_sadrzaj>
    <derivirana_varijabla naziv="DomainObject.Predmet.ProtustrankaFormatedOIB_1">  ELEKTROKONTAKT d.o.o. elektroservis i trgovina, OIB 76598016042</derivirana_varijabla>
  </DomainObject.Predmet.ProtustrankaFormatedOIB>
  <DomainObject.Predmet.ProtustrankaFormatedWithAdress>
    <izvorni_sadrzaj> ELEKTROKONTAKT d.o.o. elektroservis i trgovina, Bilice, Mikulandre 3, 22000 Šibenik</izvorni_sadrzaj>
    <derivirana_varijabla naziv="DomainObject.Predmet.ProtustrankaFormatedWithAdress_1"> ELEKTROKONTAKT d.o.o. elektroservis i trgovina, Bilice, Mikulandre 3, 22000 Šibenik</derivirana_varijabla>
  </DomainObject.Predmet.ProtustrankaFormatedWithAdress>
  <DomainObject.Predmet.ProtustrankaFormatedWithAdressOIB>
    <izvorni_sadrzaj> ELEKTROKONTAKT d.o.o. elektroservis i trgovina, OIB 76598016042, Bilice, Mikulandre 3, 22000 Šibenik</izvorni_sadrzaj>
    <derivirana_varijabla naziv="DomainObject.Predmet.ProtustrankaFormatedWithAdressOIB_1"> ELEKTROKONTAKT d.o.o. elektroservis i trgovina, OIB 76598016042, Bilice, Mikulandre 3, 22000 Šibenik</derivirana_varijabla>
  </DomainObject.Predmet.ProtustrankaFormatedWithAdressOIB>
  <DomainObject.Predmet.ProtustrankaWithAdress>
    <izvorni_sadrzaj>ELEKTROKONTAKT d.o.o. elektroservis i trgovina Bilice, Mikulandre 3, 22000 Šibenik</izvorni_sadrzaj>
    <derivirana_varijabla naziv="DomainObject.Predmet.ProtustrankaWithAdress_1">ELEKTROKONTAKT d.o.o. elektroservis i trgovina Bilice, Mikulandre 3, 22000 Šibenik</derivirana_varijabla>
  </DomainObject.Predmet.ProtustrankaWithAdress>
  <DomainObject.Predmet.ProtustrankaWithAdressOIB>
    <izvorni_sadrzaj>ELEKTROKONTAKT d.o.o. elektroservis i trgovina, OIB 76598016042, Bilice, Mikulandre 3, 22000 Šibenik</izvorni_sadrzaj>
    <derivirana_varijabla naziv="DomainObject.Predmet.ProtustrankaWithAdressOIB_1">ELEKTROKONTAKT d.o.o. elektroservis i trgovina, OIB 76598016042, Bilice, Mikulandre 3, 22000 Šibenik</derivirana_varijabla>
  </DomainObject.Predmet.ProtustrankaWithAdressOIB>
  <DomainObject.Predmet.ProtustrankaNazivFormated>
    <izvorni_sadrzaj>ELEKTROKONTAKT d.o.o. elektroservis i trgovina</izvorni_sadrzaj>
    <derivirana_varijabla naziv="DomainObject.Predmet.ProtustrankaNazivFormated_1">ELEKTROKONTAKT d.o.o. elektroservis i trgovina</derivirana_varijabla>
  </DomainObject.Predmet.ProtustrankaNazivFormated>
  <DomainObject.Predmet.ProtustrankaNazivFormatedOIB>
    <izvorni_sadrzaj>ELEKTROKONTAKT d.o.o. elektroservis i trgovina, OIB 76598016042</izvorni_sadrzaj>
    <derivirana_varijabla naziv="DomainObject.Predmet.ProtustrankaNazivFormatedOIB_1">ELEKTROKONTAKT d.o.o. elektroservis i trgovina, OIB 76598016042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ELEKTROKONTAKT d.o.o. elektroservis i trgovina</item>
    </izvorni_sadrzaj>
    <derivirana_varijabla naziv="DomainObject.Predmet.ProtuStrankaListFormated_1">
      <item>ELEKTROKONTAKT d.o.o. elektroservis i trgovina</item>
    </derivirana_varijabla>
  </DomainObject.Predmet.ProtuStrankaListFormated>
  <DomainObject.Predmet.ProtuStrankaListFormatedOIB>
    <izvorni_sadrzaj>
      <item>ELEKTROKONTAKT d.o.o. elektroservis i trgovina, OIB 76598016042</item>
    </izvorni_sadrzaj>
    <derivirana_varijabla naziv="DomainObject.Predmet.ProtuStrankaListFormatedOIB_1">
      <item>ELEKTROKONTAKT d.o.o. elektroservis i trgovina, OIB 76598016042</item>
    </derivirana_varijabla>
  </DomainObject.Predmet.ProtuStrankaListFormatedOIB>
  <DomainObject.Predmet.ProtuStrankaListFormatedWithAdress>
    <izvorni_sadrzaj>
      <item>ELEKTROKONTAKT d.o.o. elektroservis i trgovina, Bilice, Mikulandre 3, 22000 Šibenik</item>
    </izvorni_sadrzaj>
    <derivirana_varijabla naziv="DomainObject.Predmet.ProtuStrankaListFormatedWithAdress_1">
      <item>ELEKTROKONTAKT d.o.o. elektroservis i trgovina, Bilice, Mikulandre 3, 22000 Šibenik</item>
    </derivirana_varijabla>
  </DomainObject.Predmet.ProtuStrankaListFormatedWithAdress>
  <DomainObject.Predmet.ProtuStrankaListFormatedWithAdressOIB>
    <izvorni_sadrzaj>
      <item>ELEKTROKONTAKT d.o.o. elektroservis i trgovina, OIB 76598016042, Bilice, Mikulandre 3, 22000 Šibenik</item>
    </izvorni_sadrzaj>
    <derivirana_varijabla naziv="DomainObject.Predmet.ProtuStrankaListFormatedWithAdressOIB_1">
      <item>ELEKTROKONTAKT d.o.o. elektroservis i trgovina, OIB 76598016042, Bilice, Mikulandre 3, 22000 Šibenik</item>
    </derivirana_varijabla>
  </DomainObject.Predmet.ProtuStrankaListFormatedWithAdressOIB>
  <DomainObject.Predmet.ProtuStrankaListNazivFormated>
    <izvorni_sadrzaj>
      <item>ELEKTROKONTAKT d.o.o. elektroservis i trgovina</item>
    </izvorni_sadrzaj>
    <derivirana_varijabla naziv="DomainObject.Predmet.ProtuStrankaListNazivFormated_1">
      <item>ELEKTROKONTAKT d.o.o. elektroservis i trgovina</item>
    </derivirana_varijabla>
  </DomainObject.Predmet.ProtuStrankaListNazivFormated>
  <DomainObject.Predmet.ProtuStrankaListNazivFormatedOIB>
    <izvorni_sadrzaj>
      <item>ELEKTROKONTAKT d.o.o. elektroservis i trgovina, OIB 76598016042</item>
    </izvorni_sadrzaj>
    <derivirana_varijabla naziv="DomainObject.Predmet.ProtuStrankaListNazivFormatedOIB_1">
      <item>ELEKTROKONTAKT d.o.o. elektroservis i trgovina, OIB 76598016042</item>
    </derivirana_varijabla>
  </DomainObject.Predmet.ProtuStrankaListNazivFormatedOIB>
  <DomainObject.Predmet.OstaliListFormated>
    <izvorni_sadrzaj>
      <item>Miro Mikulandra</item>
    </izvorni_sadrzaj>
    <derivirana_varijabla naziv="DomainObject.Predmet.OstaliListFormated_1">
      <item>Miro Mikulandra</item>
    </derivirana_varijabla>
  </DomainObject.Predmet.OstaliListFormated>
  <DomainObject.Predmet.OstaliListFormatedOIB>
    <izvorni_sadrzaj>
      <item>Miro Mikulandra, OIB 71391549547</item>
    </izvorni_sadrzaj>
    <derivirana_varijabla naziv="DomainObject.Predmet.OstaliListFormatedOIB_1">
      <item>Miro Mikulandra, OIB 71391549547</item>
    </derivirana_varijabla>
  </DomainObject.Predmet.OstaliListFormatedOIB>
  <DomainObject.Predmet.OstaliListFormatedWithAdress>
    <izvorni_sadrzaj>
      <item>Miro Mikulandra, Mikulandre 3, 22000 Bilice</item>
    </izvorni_sadrzaj>
    <derivirana_varijabla naziv="DomainObject.Predmet.OstaliListFormatedWithAdress_1">
      <item>Miro Mikulandra, Mikulandre 3, 22000 Bilice</item>
    </derivirana_varijabla>
  </DomainObject.Predmet.OstaliListFormatedWithAdress>
  <DomainObject.Predmet.OstaliListFormatedWithAdressOIB>
    <izvorni_sadrzaj>
      <item>Miro Mikulandra, OIB 71391549547, Mikulandre 3, 22000 Bilice</item>
    </izvorni_sadrzaj>
    <derivirana_varijabla naziv="DomainObject.Predmet.OstaliListFormatedWithAdressOIB_1">
      <item>Miro Mikulandra, OIB 71391549547, Mikulandre 3, 22000 Bilice</item>
    </derivirana_varijabla>
  </DomainObject.Predmet.OstaliListFormatedWithAdressOIB>
  <DomainObject.Predmet.OstaliListNazivFormated>
    <izvorni_sadrzaj>
      <item>Miro Mikulandra</item>
    </izvorni_sadrzaj>
    <derivirana_varijabla naziv="DomainObject.Predmet.OstaliListNazivFormated_1">
      <item>Miro Mikulandra</item>
    </derivirana_varijabla>
  </DomainObject.Predmet.OstaliListNazivFormated>
  <DomainObject.Predmet.OstaliListNazivFormatedOIB>
    <izvorni_sadrzaj>
      <item>Miro Mikulandra, OIB 71391549547</item>
    </izvorni_sadrzaj>
    <derivirana_varijabla naziv="DomainObject.Predmet.OstaliListNazivFormatedOIB_1">
      <item>Miro Mikulandra, OIB 71391549547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ELEKTROKONTAKT d.o.o. elektroservis i trgovina</izvorni_sadrzaj>
    <derivirana_varijabla naziv="DomainObject.Predmet.ProtustrankaIDrugi_1">ELEKTROKONTAKT d.o.o. elektroservis i trgovina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ELEKTROKONTAKT d.o.o. elektroservis i trgovina, OIB 76598016042, Bilice, Mikulandre 3, 22000 Šibenik</izvorni_sadrzaj>
    <derivirana_varijabla naziv="DomainObject.Predmet.ProtustrankaIDrugiAdressOIB_1">ELEKTROKONTAKT d.o.o. elektroservis i trgovina, OIB 76598016042, Bilice, Mikulandre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ELEKTROKONTAKT d.o.o. elektroservis i trgovina</item>
      <item>Miro Mikulandra</item>
    </izvorni_sadrzaj>
    <derivirana_varijabla naziv="DomainObject.Predmet.SudioniciListNaziv_1">
      <item>FINA - Podružnica Šibenik</item>
      <item>ELEKTROKONTAKT d.o.o. elektroservis i trgovina</item>
      <item>Miro Mikulandra</item>
    </derivirana_varijabla>
  </DomainObject.Predmet.SudioniciListNaziv>
  <DomainObject.Predmet.SudioniciListAdressOIB>
    <izvorni_sadrzaj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izvorni_sadrzaj>
    <derivirana_varijabla naziv="DomainObject.Predmet.SudioniciListAdressOIB_1">
      <item>FINA - Podružnica Šibenik, OIB 85821130368, Perivoj L. Marune 1,22000 Šibenik</item>
      <item>ELEKTROKONTAKT d.o.o. elektroservis i trgovina, OIB 76598016042, Bilice, Mikulandre 3,22000 Šibenik</item>
      <item>Miro Mikulandra, OIB 71391549547, Mikulandre 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76598016042</item>
      <item>, OIB 71391549547</item>
    </izvorni_sadrzaj>
    <derivirana_varijabla naziv="DomainObject.Predmet.SudioniciListNazivOIB_1">
      <item>, OIB 85821130368</item>
      <item>, OIB 76598016042</item>
      <item>, OIB 71391549547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630</properties:Words>
  <properties:Characters>3404</properties:Characters>
  <properties:Lines>95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2016-12-16T09:25:00Z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