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6ced" w14:paraId="30c6ced" w:rsidRDefault="00AE649C" w:rsidP="0098084F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8084F" w:rsidP="0098084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8084F" w:rsidP="0098084F" w:rsidR="00AE649C" w:rsidRPr="00B76F3C">
      <w:pPr>
        <w:pStyle w:val="SudSjedite"/>
      </w:pPr>
      <w:r>
        <w:t xml:space="preserve">                                                                                                    Poslovni broj: 4 St-1048/15-4</w:t>
      </w:r>
      <w:r w:rsidR="00EA1C6D">
        <w:tab/>
      </w:r>
    </w:p>
    <w:p w:rsidRDefault="0098084F" w:rsidP="0098084F" w:rsidR="0098084F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8084F" w:rsidP="0098084F" w:rsidR="0098084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8084F" w:rsidP="0098084F" w:rsidR="0098084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8084F" w:rsidP="0098084F" w:rsidR="0098084F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8084F" w:rsidP="0098084F" w:rsidR="0098084F">
      <w:pPr>
        <w:spacing w:after="0"/>
        <w:jc w:val="right"/>
        <w:rPr>
          <w:lang w:eastAsia="hr-HR"/>
        </w:rPr>
      </w:pPr>
    </w:p>
    <w:p w:rsidRDefault="0098084F" w:rsidP="0098084F" w:rsidR="0098084F">
      <w:pPr>
        <w:spacing w:after="0"/>
        <w:jc w:val="right"/>
      </w:pPr>
    </w:p>
    <w:p w:rsidRDefault="0098084F" w:rsidP="0098084F" w:rsidR="0098084F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ALETTA j.d.o.o., Cestica, Varaždinska 27, OIB: 71137878672,  14. siječnja 2016. temeljem čl. 430. Stečajnog zakona („NN“ 71/15, u daljnjem tekstu SZ) objavljuje sljedeći</w:t>
      </w:r>
    </w:p>
    <w:p w:rsidRDefault="0098084F" w:rsidP="0098084F" w:rsidR="0098084F">
      <w:pPr>
        <w:spacing w:after="0"/>
        <w:jc w:val="center"/>
      </w:pPr>
    </w:p>
    <w:p w:rsidRDefault="0098084F" w:rsidP="0098084F" w:rsidR="0098084F">
      <w:pPr>
        <w:spacing w:after="0"/>
        <w:jc w:val="center"/>
      </w:pPr>
      <w:r>
        <w:t>OGLAS</w:t>
      </w:r>
    </w:p>
    <w:p w:rsidRDefault="0098084F" w:rsidP="0098084F" w:rsidR="0098084F">
      <w:pPr>
        <w:spacing w:after="0"/>
      </w:pPr>
    </w:p>
    <w:p w:rsidRDefault="0098084F" w:rsidP="0098084F" w:rsidR="0098084F">
      <w:pPr>
        <w:spacing w:after="0"/>
        <w:jc w:val="both"/>
      </w:pPr>
      <w:r>
        <w:t>1/</w:t>
      </w:r>
      <w:r>
        <w:tab/>
        <w:t>Utvrđuje se da ukupni iznos evidentiranog duga dužnika ALETTA j.d.o.o., Cestica, Varaždinska 27, OIB: 71137878672 iznosi 48.154,59 kn.</w:t>
      </w:r>
    </w:p>
    <w:p w:rsidRDefault="0098084F" w:rsidP="0098084F" w:rsidR="0098084F">
      <w:pPr>
        <w:spacing w:after="0"/>
        <w:jc w:val="both"/>
      </w:pPr>
    </w:p>
    <w:p w:rsidRDefault="0098084F" w:rsidP="0098084F" w:rsidR="0098084F">
      <w:pPr>
        <w:spacing w:after="0"/>
        <w:jc w:val="both"/>
      </w:pPr>
      <w:r>
        <w:t>2/</w:t>
      </w:r>
      <w:r>
        <w:tab/>
        <w:t xml:space="preserve"> Poziva se osoba ovlaštena za zastupanje dužnika Ivana Androić iz Nove Mokošice, Od izvora 70/B, OIB: 03213869010  da u roku od 15 dana od dana objave ovog oglasa na e-oglasnoj ploči suda podnese ovome sudu, pozivom na gornji broj spisa, javnobilježnički ovjerovljeni prokazni popis imovine i obveza dužnika na propisanom obrascu.</w:t>
      </w:r>
    </w:p>
    <w:p w:rsidRDefault="0098084F" w:rsidP="0098084F" w:rsidR="0098084F">
      <w:pPr>
        <w:spacing w:after="0"/>
        <w:jc w:val="both"/>
      </w:pPr>
    </w:p>
    <w:p w:rsidRDefault="0098084F" w:rsidP="0098084F" w:rsidR="0098084F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8084F" w:rsidP="0098084F" w:rsidR="0098084F">
      <w:pPr>
        <w:spacing w:after="0"/>
      </w:pPr>
    </w:p>
    <w:p w:rsidRDefault="0098084F" w:rsidP="0098084F" w:rsidR="0098084F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8084F" w:rsidP="0098084F" w:rsidR="0098084F">
      <w:pPr>
        <w:spacing w:after="0"/>
        <w:jc w:val="both"/>
        <w:rPr>
          <w:color w:val="000000"/>
        </w:rPr>
      </w:pPr>
      <w:r>
        <w:tab/>
      </w:r>
    </w:p>
    <w:p w:rsidRDefault="0098084F" w:rsidP="0098084F" w:rsidR="0098084F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220104815 otvoren kod Hrvatske poštanske banke. </w:t>
      </w:r>
    </w:p>
    <w:p w:rsidRDefault="0098084F" w:rsidP="0098084F" w:rsidR="0098084F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8084F" w:rsidP="0098084F" w:rsidR="0098084F">
      <w:pPr>
        <w:spacing w:after="0"/>
        <w:jc w:val="both"/>
      </w:pPr>
    </w:p>
    <w:p w:rsidRDefault="0098084F" w:rsidP="0098084F" w:rsidR="0098084F">
      <w:pPr>
        <w:spacing w:after="0"/>
        <w:jc w:val="center"/>
      </w:pPr>
      <w:r>
        <w:t>U Varaždinu, 14. siječnja 2016.</w:t>
      </w:r>
    </w:p>
    <w:p w:rsidRDefault="0098084F" w:rsidP="0098084F" w:rsidR="0098084F">
      <w:pPr>
        <w:spacing w:after="0"/>
        <w:jc w:val="both"/>
      </w:pPr>
    </w:p>
    <w:p w:rsidRDefault="0098084F" w:rsidP="0098084F" w:rsidR="0098084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8084F" w:rsidP="0098084F" w:rsidR="0098084F">
      <w:pPr>
        <w:spacing w:after="0"/>
      </w:pPr>
    </w:p>
    <w:p w:rsidRDefault="0098084F" w:rsidP="0098084F" w:rsidR="0098084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98084F" w:rsidR="00CB0EA4">
      <w:pPr>
        <w:pStyle w:val="Naslovdokumenta"/>
        <w:spacing w:after="0"/>
      </w:pPr>
    </w:p>
    <w:p w:rsidRDefault="0071688E" w:rsidP="0098084F" w:rsidR="0071688E">
      <w:pPr>
        <w:pStyle w:val="Poetniodjeljak"/>
        <w:spacing w:after="0"/>
      </w:pPr>
    </w:p>
    <w:p w:rsidRDefault="00A21F0D" w:rsidP="0098084F" w:rsidR="00A21F0D">
      <w:pPr>
        <w:pStyle w:val="NormaleSPIS"/>
        <w:spacing w:after="0"/>
        <w:rPr>
          <w:noProof/>
        </w:rPr>
      </w:pPr>
    </w:p>
    <w:p w:rsidRDefault="00DA0242" w:rsidP="0098084F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84F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67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St-1048/2015-4</izvorni_sadrzaj>
    <derivirana_varijabla naziv="DomainObject.Oznaka_1">St-1048/2015-4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ALETTA jednostavno društvo s ograničenom odgovornošću za usluge</izvorni_sadrzaj>
    <derivirana_varijabla naziv="DomainObject.Predmet.ProtustrankaFormated_1">  ALETTA jednostavno društvo s ograničenom odgovornošću za usluge</derivirana_varijabla>
  </DomainObject.Predmet.ProtustrankaFormated>
  <DomainObject.Predmet.ProtustrankaFormatedOIB>
    <izvorni_sadrzaj>  ALETTA jednostavno društvo s ograničenom odgovornošću za usluge, OIB 71137878672</izvorni_sadrzaj>
    <derivirana_varijabla naziv="DomainObject.Predmet.ProtustrankaFormatedOIB_1">  ALETTA jednostavno društvo s ograničenom odgovornošću za usluge, OIB 71137878672</derivirana_varijabla>
  </DomainObject.Predmet.ProtustrankaFormatedOIB>
  <DomainObject.Predmet.ProtustrankaFormatedWithAdress>
    <izvorni_sadrzaj> ALETTA jednostavno društvo s ograničenom odgovornošću za usluge, Varaždinska 27, 42208 Cestica</izvorni_sadrzaj>
    <derivirana_varijabla naziv="DomainObject.Predmet.ProtustrankaFormatedWithAdress_1"> ALETTA jednostavno društvo s ograničenom odgovornošću za usluge, Varaždinska 27, 42208 Cestica</derivirana_varijabla>
  </DomainObject.Predmet.ProtustrankaFormatedWithAdress>
  <DomainObject.Predmet.ProtustrankaFormatedWithAdressOIB>
    <izvorni_sadrzaj> ALETTA jednostavno društvo s ograničenom odgovornošću za usluge, OIB 71137878672, Varaždinska 27, 42208 Cestica</izvorni_sadrzaj>
    <derivirana_varijabla naziv="DomainObject.Predmet.ProtustrankaFormatedWithAdressOIB_1"> ALETTA jednostavno društvo s ograničenom odgovornošću za usluge, OIB 71137878672, Varaždinska 27, 42208 Cestica</derivirana_varijabla>
  </DomainObject.Predmet.ProtustrankaFormatedWithAdressOIB>
  <DomainObject.Predmet.ProtustrankaWithAdress>
    <izvorni_sadrzaj>ALETTA jednostavno društvo s ograničenom odgovornošću za usluge Varaždinska 27, 42208 Cestica</izvorni_sadrzaj>
    <derivirana_varijabla naziv="DomainObject.Predmet.ProtustrankaWithAdress_1">ALETTA jednostavno društvo s ograničenom odgovornošću za usluge Varaždinska 27, 42208 Cestica</derivirana_varijabla>
  </DomainObject.Predmet.ProtustrankaWithAdress>
  <DomainObject.Predmet.ProtustrankaWithAdressOIB>
    <izvorni_sadrzaj>ALETTA jednostavno društvo s ograničenom odgovornošću za usluge, OIB 71137878672, Varaždinska 27, 42208 Cestica</izvorni_sadrzaj>
    <derivirana_varijabla naziv="DomainObject.Predmet.ProtustrankaWithAdressOIB_1">ALETTA jednostavno društvo s ograničenom odgovornošću za usluge, OIB 71137878672, Varaždinska 27, 42208 Cestica</derivirana_varijabla>
  </DomainObject.Predmet.ProtustrankaWithAdressOIB>
  <DomainObject.Predmet.ProtustrankaNazivFormated>
    <izvorni_sadrzaj>ALETTA jednostavno društvo s ograničenom odgovornošću za usluge</izvorni_sadrzaj>
    <derivirana_varijabla naziv="DomainObject.Predmet.ProtustrankaNazivFormated_1">ALETTA jednostavno društvo s ograničenom odgovornošću za usluge</derivirana_varijabla>
  </DomainObject.Predmet.ProtustrankaNazivFormated>
  <DomainObject.Predmet.ProtustrankaNazivFormatedOIB>
    <izvorni_sadrzaj>ALETTA jednostavno društvo s ograničenom odgovornošću za usluge, OIB 71137878672</izvorni_sadrzaj>
    <derivirana_varijabla naziv="DomainObject.Predmet.ProtustrankaNazivFormatedOIB_1">ALETTA jednostavno društvo s ograničenom odgovornošću za usluge, OIB 71137878672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48154.59</izvorni_sadrzaj>
    <derivirana_varijabla naziv="DomainObject.Predmet.TrenutnaVrijednost_1">48154.59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ALETTA jednostavno društvo s ograničenom odgovornošću za usluge</item>
    </izvorni_sadrzaj>
    <derivirana_varijabla naziv="DomainObject.Predmet.ProtuStrankaListFormated_1">
      <item>ALETTA jednostavno društvo s ograničenom odgovornošću za usluge</item>
    </derivirana_varijabla>
  </DomainObject.Predmet.ProtuStrankaListFormated>
  <DomainObject.Predmet.ProtuStrankaListFormatedOIB>
    <izvorni_sadrzaj>
      <item>ALETTA jednostavno društvo s ograničenom odgovornošću za usluge, OIB 71137878672</item>
    </izvorni_sadrzaj>
    <derivirana_varijabla naziv="DomainObject.Predmet.ProtuStrankaListFormatedOIB_1">
      <item>ALETTA jednostavno društvo s ograničenom odgovornošću za usluge, OIB 71137878672</item>
    </derivirana_varijabla>
  </DomainObject.Predmet.ProtuStrankaListFormatedOIB>
  <DomainObject.Predmet.ProtuStrankaListFormatedWithAdress>
    <izvorni_sadrzaj>
      <item>ALETTA jednostavno društvo s ograničenom odgovornošću za usluge, Varaždinska 27, 42208 Cestica</item>
    </izvorni_sadrzaj>
    <derivirana_varijabla naziv="DomainObject.Predmet.ProtuStrankaListFormatedWithAdress_1">
      <item>ALETTA jednostavno društvo s ograničenom odgovornošću za usluge, Varaždinska 27, 42208 Cestica</item>
    </derivirana_varijabla>
  </DomainObject.Predmet.ProtuStrankaListFormatedWithAdress>
  <DomainObject.Predmet.ProtuStrankaListFormatedWithAdressOIB>
    <izvorni_sadrzaj>
      <item>ALETTA jednostavno društvo s ograničenom odgovornošću za usluge, OIB 71137878672, Varaždinska 27, 42208 Cestica</item>
    </izvorni_sadrzaj>
    <derivirana_varijabla naziv="DomainObject.Predmet.ProtuStrankaListFormatedWithAdressOIB_1">
      <item>ALETTA jednostavno društvo s ograničenom odgovornošću za usluge, OIB 71137878672, Varaždinska 27, 42208 Cestica</item>
    </derivirana_varijabla>
  </DomainObject.Predmet.ProtuStrankaListFormatedWithAdressOIB>
  <DomainObject.Predmet.ProtuStrankaListNazivFormated>
    <izvorni_sadrzaj>
      <item>ALETTA jednostavno društvo s ograničenom odgovornošću za usluge</item>
    </izvorni_sadrzaj>
    <derivirana_varijabla naziv="DomainObject.Predmet.ProtuStrankaListNazivFormated_1">
      <item>ALETTA jednostavno društvo s ograničenom odgovornošću za usluge</item>
    </derivirana_varijabla>
  </DomainObject.Predmet.ProtuStrankaListNazivFormated>
  <DomainObject.Predmet.ProtuStrankaListNazivFormatedOIB>
    <izvorni_sadrzaj>
      <item>ALETTA jednostavno društvo s ograničenom odgovornošću za usluge, OIB 71137878672</item>
    </izvorni_sadrzaj>
    <derivirana_varijabla naziv="DomainObject.Predmet.ProtuStrankaListNazivFormatedOIB_1">
      <item>ALETTA jednostavno društvo s ograničenom odgovornošću za usluge, OIB 71137878672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St-1048/2015-4</izvorni_sadrzaj>
    <derivirana_varijabla naziv="DomainObject.PoslovniBrojDokumenta_1">St-1048/2015-4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ALETTA jednostavno društvo s ograničenom odgovornošću za usluge</izvorni_sadrzaj>
    <derivirana_varijabla naziv="DomainObject.Predmet.ProtustrankaIDrugi_1">ALETTA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ALETTA jednostavno društvo s ograničenom odgovornošću za usluge, OIB 71137878672, Varaždinska 27, 42208 Cestica</izvorni_sadrzaj>
    <derivirana_varijabla naziv="DomainObject.Predmet.ProtustrankaIDrugiAdressOIB_1">ALETTA jednostavno društvo s ograničenom odgovornošću za usluge, OIB 71137878672, Varaždinska 27,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ALETTA jednostavno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ALETTA jednostavno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ALETTA jednostavno društvo s ograničenom odgovornošću za usluge, OIB 71137878672, Varaždinska 27,42208 Cestica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ALETTA jednostavno društvo s ograničenom odgovornošću za usluge, OIB 71137878672, Varaždinska 27,42208 Cestica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76E3E-492B-4336-8214-3B6B84C9F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2016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2016-01-14T11:56:00Z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