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64be" w14:paraId="1e464be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45C23" w:rsidRPr="00345C23">
        <w:rPr>
          <w:lang w:val="hr-HR"/>
        </w:rPr>
        <w:t>PROJEKTIRANJE I MONTAŽA d.o.o. Split, Domovinskog rata 15, OIB: 80085652238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22.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45C23" w:rsidRPr="00345C23">
        <w:rPr>
          <w:lang w:val="hr-HR"/>
        </w:rPr>
        <w:t>PROJEKTIRANJE I MONTAŽA d.o.o. Split, Domovinskog rata 15, OIB: 80085652238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22.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14:00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F528A">
        <w:rPr>
          <w:lang w:val="hr-HR"/>
        </w:rPr>
        <w:t>Vencel Čuljak iz Osijeka, Plješevička 16E, OIB: 60951188779.</w:t>
      </w:r>
      <w:r w:rsidRPr="0094096C">
        <w:rPr>
          <w:lang w:val="hr-HR"/>
        </w:rPr>
        <w:t xml:space="preserve"> 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345C23" w:rsidRPr="00345C23">
        <w:rPr>
          <w:lang w:val="hr-HR"/>
        </w:rPr>
        <w:t>PROJEKTIRANJE I MONTAŽA d.o.o. Split, Domovinskog rata 15, OIB: 80085652238</w:t>
      </w:r>
      <w:r w:rsidR="00345C23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45C23" w:rsidRPr="00345C23">
        <w:rPr>
          <w:lang w:val="hr-HR"/>
        </w:rPr>
        <w:t>PROJEKTIRANJE I MONTAŽA d.o.o. Split, Domovinskog rata 15, OIB: 80085652238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345C23">
        <w:rPr>
          <w:lang w:val="hr-HR"/>
        </w:rPr>
        <w:t>003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345C23">
        <w:rPr>
          <w:lang w:val="hr-HR"/>
        </w:rPr>
        <w:t>151.696,02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29.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22.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87784C" w:rsidP="0094096C" w:rsidR="0087784C">
      <w:pPr>
        <w:spacing w:before="160"/>
        <w:jc w:val="both"/>
        <w:rPr>
          <w:lang w:val="hr-HR"/>
        </w:rPr>
      </w:pPr>
      <w:r w:rsidRPr="0087784C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345C23">
      <w:t>939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345C23">
      <w:t>939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1FE3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45C23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61889"/>
    <w:rsid w:val="00870E42"/>
    <w:rsid w:val="00876209"/>
    <w:rsid w:val="0087784C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67A90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St-939/2015</izvorni_sadrzaj>
    <derivirana_varijabla naziv="DomainObject.Predmet.OznakaBroj_1">St-939/2015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PROJEKTIRANJE I MONTAŽA društvo s ograničenom odgovornošću za izradu i ugradnju vodovodnih i električnih instalacija</izvorni_sadrzaj>
    <derivirana_varijabla naziv="DomainObject.Predmet.ProtustrankaFormated_1">  PROJEKTIRANJE I MONTAŽA društvo s ograničenom odgovornošću za izradu i ugradnju vodovodnih i električnih instalacija</derivirana_varijabla>
  </DomainObject.Predmet.ProtustrankaFormated>
  <DomainObject.Predmet.ProtustrankaFormatedOIB>
    <izvorni_sadrzaj>  PROJEKTIRANJE I MONTAŽA društvo s ograničenom odgovornošću za izradu i ugradnju vodovodnih i električnih instalacija, OIB 80085652238</izvorni_sadrzaj>
    <derivirana_varijabla naziv="DomainObject.Predmet.ProtustrankaFormatedOIB_1">  PROJEKTIRANJE I MONTAŽA društvo s ograničenom odgovornošću za izradu i ugradnju vodovodnih i električnih instalacija, OIB 80085652238</derivirana_varijabla>
  </DomainObject.Predmet.ProtustrankaFormatedOIB>
  <DomainObject.Predmet.ProtustrankaFormatedWithAdress>
    <izvorni_sadrzaj> PROJEKTIRANJE I MONTAŽA društvo s ograničenom odgovornošću za izradu i ugradnju vodovodnih i električnih instalacija, Domovinskog rata 15, 21000 Split</izvorni_sadrzaj>
    <derivirana_varijabla naziv="DomainObject.Predmet.ProtustrankaFormatedWithAdress_1"> PROJEKTIRANJE I MONTAŽA društvo s ograničenom odgovornošću za izradu i ugradnju vodovodnih i električnih instalacija, Domovinskog rata 15, 21000 Split</derivirana_varijabla>
  </DomainObject.Predmet.ProtustrankaFormatedWithAdress>
  <DomainObject.Predmet.ProtustrankaFormatedWithAdressOIB>
    <izvorni_sadrzaj> PROJEKTIRANJE I MONTAŽA društvo s ograničenom odgovornošću za izradu i ugradnju vodovodnih i električnih instalacija, OIB 80085652238, Domovinskog rata 15, 21000 Split</izvorni_sadrzaj>
    <derivirana_varijabla naziv="DomainObject.Predmet.ProtustrankaFormatedWithAdressOIB_1"> PROJEKTIRANJE I MONTAŽA društvo s ograničenom odgovornošću za izradu i ugradnju vodovodnih i električnih instalacija, OIB 80085652238, Domovinskog rata 15, 21000 Split</derivirana_varijabla>
  </DomainObject.Predmet.ProtustrankaFormatedWithAdressOIB>
  <DomainObject.Predmet.ProtustrankaWithAdress>
    <izvorni_sadrzaj>PROJEKTIRANJE I MONTAŽA društvo s ograničenom odgovornošću za izradu i ugradnju vodovodnih i električnih instalacija Domovinskog rata 15, 21000 Split</izvorni_sadrzaj>
    <derivirana_varijabla naziv="DomainObject.Predmet.ProtustrankaWithAdress_1">PROJEKTIRANJE I MONTAŽA društvo s ograničenom odgovornošću za izradu i ugradnju vodovodnih i električnih instalacija Domovinskog rata 15, 21000 Split</derivirana_varijabla>
  </DomainObject.Predmet.ProtustrankaWithAdress>
  <DomainObject.Predmet.ProtustrankaWithAdressOIB>
    <izvorni_sadrzaj>PROJEKTIRANJE I MONTAŽA društvo s ograničenom odgovornošću za izradu i ugradnju vodovodnih i električnih instalacija, OIB 80085652238, Domovinskog rata 15, 21000 Split</izvorni_sadrzaj>
    <derivirana_varijabla naziv="DomainObject.Predmet.ProtustrankaWithAdressOIB_1">PROJEKTIRANJE I MONTAŽA društvo s ograničenom odgovornošću za izradu i ugradnju vodovodnih i električnih instalacija, OIB 80085652238, Domovinskog rata 15, 21000 Split</derivirana_varijabla>
  </DomainObject.Predmet.ProtustrankaWithAdressOIB>
  <DomainObject.Predmet.ProtustrankaNazivFormated>
    <izvorni_sadrzaj>PROJEKTIRANJE I MONTAŽA društvo s ograničenom odgovornošću za izradu i ugradnju vodovodnih i električnih instalacija</izvorni_sadrzaj>
    <derivirana_varijabla naziv="DomainObject.Predmet.ProtustrankaNazivFormated_1">PROJEKTIRANJE I MONTAŽA društvo s ograničenom odgovornošću za izradu i ugradnju vodovodnih i električnih instalacija</derivirana_varijabla>
  </DomainObject.Predmet.ProtustrankaNazivFormated>
  <DomainObject.Predmet.ProtustrankaNazivFormatedOIB>
    <izvorni_sadrzaj>PROJEKTIRANJE I MONTAŽA društvo s ograničenom odgovornošću za izradu i ugradnju vodovodnih i električnih instalacija, OIB 80085652238</izvorni_sadrzaj>
    <derivirana_varijabla naziv="DomainObject.Predmet.ProtustrankaNazivFormatedOIB_1">PROJEKTIRANJE I MONTAŽA društvo s ograničenom odgovornošću za izradu i ugradnju vodovodnih i električnih instalacija, OIB 80085652238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151696.02</izvorni_sadrzaj>
    <derivirana_varijabla naziv="DomainObject.Predmet.TrenutnaVrijednost_1">151696.02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PROJEKTIRANJE I MONTAŽA društvo s ograničenom odgovornošću za izradu i ugradnju vodovodnih i električnih instalacija</item>
    </izvorni_sadrzaj>
    <derivirana_varijabla naziv="DomainObject.Predmet.ProtuStrankaListFormated_1">
      <item>PROJEKTIRANJE I MONTAŽA društvo s ograničenom odgovornošću za izradu i ugradnju vodovodnih i električnih instalacija</item>
    </derivirana_varijabla>
  </DomainObject.Predmet.ProtuStrankaListFormated>
  <DomainObject.Predmet.ProtuStrankaListFormatedOIB>
    <izvorni_sadrzaj>
      <item>PROJEKTIRANJE I MONTAŽA društvo s ograničenom odgovornošću za izradu i ugradnju vodovodnih i električnih instalacija, OIB 80085652238</item>
    </izvorni_sadrzaj>
    <derivirana_varijabla naziv="DomainObject.Predmet.ProtuStrankaListFormatedOIB_1">
      <item>PROJEKTIRANJE I MONTAŽA društvo s ograničenom odgovornošću za izradu i ugradnju vodovodnih i električnih instalacija, OIB 80085652238</item>
    </derivirana_varijabla>
  </DomainObject.Predmet.ProtuStrankaListFormatedOIB>
  <DomainObject.Predmet.ProtuStrankaListFormatedWithAdress>
    <izvorni_sadrzaj>
      <item>PROJEKTIRANJE I MONTAŽA društvo s ograničenom odgovornošću za izradu i ugradnju vodovodnih i električnih instalacija, Domovinskog rata 15, 21000 Split</item>
    </izvorni_sadrzaj>
    <derivirana_varijabla naziv="DomainObject.Predmet.ProtuStrankaListFormatedWithAdress_1">
      <item>PROJEKTIRANJE I MONTAŽA društvo s ograničenom odgovornošću za izradu i ugradnju vodovodnih i električnih instalacija, Domovinskog rata 15, 21000 Split</item>
    </derivirana_varijabla>
  </DomainObject.Predmet.ProtuStrankaListFormatedWithAdress>
  <DomainObject.Predmet.ProtuStrankaListFormatedWithAdressOIB>
    <izvorni_sadrzaj>
      <item>PROJEKTIRANJE I MONTAŽA društvo s ograničenom odgovornošću za izradu i ugradnju vodovodnih i električnih instalacija, OIB 80085652238, Domovinskog rata 15, 21000 Split</item>
    </izvorni_sadrzaj>
    <derivirana_varijabla naziv="DomainObject.Predmet.ProtuStrankaListFormatedWithAdressOIB_1">
      <item>PROJEKTIRANJE I MONTAŽA društvo s ograničenom odgovornošću za izradu i ugradnju vodovodnih i električnih instalacija, OIB 80085652238, Domovinskog rata 15, 21000 Split</item>
    </derivirana_varijabla>
  </DomainObject.Predmet.ProtuStrankaListFormatedWithAdressOIB>
  <DomainObject.Predmet.ProtuStrankaListNazivFormated>
    <izvorni_sadrzaj>
      <item>PROJEKTIRANJE I MONTAŽA društvo s ograničenom odgovornošću za izradu i ugradnju vodovodnih i električnih instalacija</item>
    </izvorni_sadrzaj>
    <derivirana_varijabla naziv="DomainObject.Predmet.ProtuStrankaListNazivFormated_1">
      <item>PROJEKTIRANJE I MONTAŽA društvo s ograničenom odgovornošću za izradu i ugradnju vodovodnih i električnih instalacija</item>
    </derivirana_varijabla>
  </DomainObject.Predmet.ProtuStrankaListNazivFormated>
  <DomainObject.Predmet.ProtuStrankaListNazivFormatedOIB>
    <izvorni_sadrzaj>
      <item>PROJEKTIRANJE I MONTAŽA društvo s ograničenom odgovornošću za izradu i ugradnju vodovodnih i električnih instalacija, OIB 80085652238</item>
    </izvorni_sadrzaj>
    <derivirana_varijabla naziv="DomainObject.Predmet.ProtuStrankaListNazivFormatedOIB_1">
      <item>PROJEKTIRANJE I MONTAŽA društvo s ograničenom odgovornošću za izradu i ugradnju vodovodnih i električnih instalacija, OIB 80085652238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PROJEKTIRANJE I MONTAŽA društvo s ograničenom odgovornošću za izradu i ugradnju vodovodnih i električnih instalacija</izvorni_sadrzaj>
    <derivirana_varijabla naziv="DomainObject.Predmet.ProtustrankaIDrugi_1">PROJEKTIRANJE I MONTAŽA društvo s ograničenom odgovornošću za izradu i ugradnju vodovodnih i električnih instalacija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PROJEKTIRANJE I MONTAŽA društvo s ograničenom odgovornošću za izradu i ugradnju vodovodnih i električnih instalacija, OIB 80085652238, Domovinskog rata 15, 21000 Split</izvorni_sadrzaj>
    <derivirana_varijabla naziv="DomainObject.Predmet.ProtustrankaIDrugiAdressOIB_1">PROJEKTIRANJE I MONTAŽA društvo s ograničenom odgovornošću za izradu i ugradnju vodovodnih i električnih instalacija, OIB 80085652238, Domovinskog rata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PROJEKTIRANJE I MONTAŽA društvo s ograničenom odgovornošću za izradu i ugradnju vodovodnih i električnih instalacija</item>
      <item>FINANCIJSKA AGENCIJA, RC SPLIT</item>
    </izvorni_sadrzaj>
    <derivirana_varijabla naziv="DomainObject.Predmet.SudioniciListNaziv_1">
      <item>PROJEKTIRANJE I MONTAŽA društvo s ograničenom odgovornošću za izradu i ugradnju vodovodnih i električnih instalacija</item>
      <item>FINANCIJSKA AGENCIJA, RC SPLIT</item>
    </derivirana_varijabla>
  </DomainObject.Predmet.SudioniciListNaziv>
  <DomainObject.Predmet.SudioniciListAdressOIB>
    <izvorni_sadrzaj>
      <item>PROJEKTIRANJE I MONTAŽA društvo s ograničenom odgovornošću za izradu i ugradnju vodovodnih i električnih instalacija, OIB 80085652238, Domovinskog rata 15,21000 Split</item>
      <item>FINANCIJSKA AGENCIJA, RC SPLIT, OIB 85821130368, Mažuranićevo šetalište 24 b,21000 Split</item>
    </izvorni_sadrzaj>
    <derivirana_varijabla naziv="DomainObject.Predmet.SudioniciListAdressOIB_1">
      <item>PROJEKTIRANJE I MONTAŽA društvo s ograničenom odgovornošću za izradu i ugradnju vodovodnih i električnih instalacija, OIB 80085652238, Domovinskog rata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80085652238</item>
      <item>, OIB 85821130368</item>
    </izvorni_sadrzaj>
    <derivirana_varijabla naziv="DomainObject.Predmet.SudioniciListNazivOIB_1">
      <item>, OIB 80085652238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BCC56-5774-4738-A30E-83DBBE2FF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4159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2016-04-22T11:42:00Z</cp:lastPrinted>
  <dcterms:modified xmlns:xsi="http://www.w3.org/2001/XMLSchema-instance" xsi:type="dcterms:W3CDTF">2016-04-22T12:08:00Z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