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01b4" w14:paraId="47701b4" w:rsidRDefault="007457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624840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45779" w:rsidP="00745779" w:rsidR="00745779">
      <w:pPr>
        <w:spacing w:after="0"/>
        <w:jc w:val="both"/>
      </w:pPr>
      <w:r>
        <w:t xml:space="preserve">          </w:t>
      </w:r>
      <w:r>
        <w:t>Republika Hrvatska</w:t>
      </w:r>
    </w:p>
    <w:p w:rsidRDefault="00745779" w:rsidP="00745779" w:rsidR="0074577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45779" w:rsidP="00745779" w:rsidR="00745779" w:rsidRPr="00745779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>Poslovni broj: 5. St-453/2017-7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4577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NIDAL-USLUGE jednostavno društvo s ograničenom odgovornošću za ugostiteljstvo i trgovinu, Zaprešić, K. Š. </w:t>
      </w:r>
      <w:proofErr w:type="spellStart"/>
      <w:r w:rsidRPr="00745779">
        <w:rPr>
          <w:rFonts w:cs="Times New Roman" w:eastAsia="Times New Roman"/>
          <w:szCs w:val="20"/>
          <w:lang w:eastAsia="hr-HR"/>
        </w:rPr>
        <w:t>Gjalskoga</w:t>
      </w:r>
      <w:proofErr w:type="spellEnd"/>
      <w:r w:rsidRPr="00745779">
        <w:rPr>
          <w:rFonts w:cs="Times New Roman" w:eastAsia="Times New Roman"/>
          <w:szCs w:val="20"/>
          <w:lang w:eastAsia="hr-HR"/>
        </w:rPr>
        <w:t xml:space="preserve"> 66, MBS: 080870805, OIB: 76329796962,</w:t>
      </w:r>
      <w:r w:rsidRPr="00745779">
        <w:rPr>
          <w:rFonts w:cs="Times New Roman" w:eastAsia="Times New Roman"/>
          <w:noProof/>
          <w:szCs w:val="20"/>
          <w:lang w:eastAsia="hr-HR"/>
        </w:rPr>
        <w:t xml:space="preserve"> 4. travnja 201</w:t>
      </w:r>
      <w:r w:rsidRPr="00745779">
        <w:rPr>
          <w:rFonts w:cs="Times New Roman" w:eastAsia="Times New Roman"/>
          <w:szCs w:val="20"/>
          <w:lang w:eastAsia="hr-HR"/>
        </w:rPr>
        <w:t>8.</w:t>
      </w:r>
      <w:r w:rsidRPr="0074577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45779">
        <w:rPr>
          <w:rFonts w:cs="Times New Roman" w:eastAsia="Calibri"/>
          <w:szCs w:val="20"/>
          <w:lang w:eastAsia="hr-HR"/>
        </w:rPr>
        <w:t>r i j e š i o  j e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NIDAL-USLUGE jednostavno društvo s ograničenom odgovornošću za ugostiteljstvo i trgovinu, Zaprešić, K. Š. </w:t>
      </w:r>
      <w:proofErr w:type="spellStart"/>
      <w:r w:rsidRPr="00745779">
        <w:rPr>
          <w:rFonts w:cs="Times New Roman" w:eastAsia="Times New Roman"/>
          <w:szCs w:val="20"/>
          <w:lang w:eastAsia="hr-HR"/>
        </w:rPr>
        <w:t>Gjalskoga</w:t>
      </w:r>
      <w:proofErr w:type="spellEnd"/>
      <w:r w:rsidRPr="00745779">
        <w:rPr>
          <w:rFonts w:cs="Times New Roman" w:eastAsia="Times New Roman"/>
          <w:szCs w:val="20"/>
          <w:lang w:eastAsia="hr-HR"/>
        </w:rPr>
        <w:t xml:space="preserve"> 66, MBS: 080870805, OIB: 76329796962,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745779">
        <w:rPr>
          <w:rFonts w:cs="Times New Roman" w:eastAsia="Times New Roman"/>
          <w:noProof/>
          <w:szCs w:val="20"/>
          <w:lang w:eastAsia="hr-HR"/>
        </w:rPr>
        <w:t xml:space="preserve"> model HR05 540-453-17.        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Obrazloženje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8. travnja 2016. Trgovačkom sudu u Zagrebu podnijela prijedlog za otvaranje stečajnog postupka nad dužnikom</w:t>
      </w:r>
      <w:r w:rsidRPr="00745779">
        <w:rPr>
          <w:rFonts w:cs="Times New Roman" w:eastAsia="Times New Roman"/>
          <w:szCs w:val="20"/>
          <w:lang w:eastAsia="hr-HR"/>
        </w:rPr>
        <w:t xml:space="preserve"> NIDAL-USLUGE jednostavno društvo s ograničenom odgovornošću za ugostiteljstvo i trgovinu, Zaprešić, koji je zaprimljen pod brojem St-3496/2016. i temeljem rješenja predsjednika Visokog trgovačkog suda Republike Hrvatske poslovni broj Su-525/17-9 od 26. lipnja 2017. ustupljen ovom  sudu  na daljnji postupak.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745779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45779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Danijela </w:t>
      </w:r>
      <w:proofErr w:type="spellStart"/>
      <w:r w:rsidRPr="00745779">
        <w:rPr>
          <w:rFonts w:cs="Times New Roman" w:eastAsia="Times New Roman"/>
          <w:szCs w:val="20"/>
          <w:lang w:eastAsia="hr-HR"/>
        </w:rPr>
        <w:lastRenderedPageBreak/>
        <w:t>Šoštarko</w:t>
      </w:r>
      <w:proofErr w:type="spellEnd"/>
      <w:r w:rsidRPr="00745779">
        <w:rPr>
          <w:rFonts w:cs="Times New Roman" w:eastAsia="Times New Roman"/>
          <w:szCs w:val="20"/>
          <w:lang w:eastAsia="hr-HR"/>
        </w:rPr>
        <w:t>, kojoj je naloženo sastaviti i podnijeti sudu pisano izvješće o financijsko-gospodarskom stanju dužnika.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Calibri"/>
          <w:szCs w:val="20"/>
          <w:lang w:eastAsia="hr-HR"/>
        </w:rPr>
        <w:t>Z</w:t>
      </w:r>
      <w:r w:rsidRPr="00745779">
        <w:rPr>
          <w:rFonts w:cs="Times New Roman" w:eastAsia="Times New Roman"/>
          <w:szCs w:val="20"/>
          <w:lang w:eastAsia="hr-HR"/>
        </w:rPr>
        <w:t xml:space="preserve">akonska zastupnica dužnika nije došla na ročište 17. siječnja 2018. i nije podnijela pisano izvješće o gospodarsko-financijskom stanju dužnika.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 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745779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5779" w:rsidP="00745779" w:rsidR="00745779" w:rsidRPr="007457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4577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577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779" w:rsidP="00745779" w:rsidR="00745779" w:rsidRPr="007457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457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0632911"/>
      <w:docPartObj>
        <w:docPartGallery w:val="Page Numbers (Top of Page)"/>
        <w:docPartUnique/>
      </w:docPartObj>
    </w:sdtPr>
    <w:sdtContent>
      <w:p w:rsidRDefault="00745779" w:rsidP="00745779" w:rsidR="0074577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45779" w:rsidP="00745779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745779">
      <w:rPr>
        <w:rFonts w:cs="Times New Roman" w:eastAsia="Times New Roman"/>
        <w:noProof/>
        <w:szCs w:val="20"/>
        <w:lang w:eastAsia="hr-HR"/>
      </w:rPr>
      <w:t>Poslovni broj: 5. St-453/2017-7</w:t>
    </w:r>
  </w:p>
  <w:p w:rsidRDefault="00745779" w:rsidP="00745779" w:rsidR="00745779" w:rsidRPr="0074577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779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93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76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St-453/2017-7</izvorni_sadrzaj>
    <derivirana_varijabla naziv="DomainObject.Oznaka_1">St-453/2017-7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NIDAL-USLUGE jednostavno društvo s ograničenom odgovornošću za ugostiteljstvo i trgovinu zastupanog po punomoćniku Danijela Šoštarko</izvorni_sadrzaj>
    <derivirana_varijabla naziv="DomainObject.Predmet.ProtustrankaFormated_1">  NIDAL-USLUGE jednostavno društvo s ograničenom odgovornošću za ugostiteljstvo i trgovinu zastupanog po punomoćniku Danijela Šoštarko</derivirana_varijabla>
  </DomainObject.Predmet.ProtustrankaFormated>
  <DomainObject.Predmet.ProtustrankaFormatedOIB>
    <izvorni_sadrzaj>  NIDAL-USLUGE jednostavno društvo s ograničenom odgovornošću za ugostiteljstvo i trgovinu, OIB 76329796962 zastupanog po punomoćniku Danijela Šoštarko</izvorni_sadrzaj>
    <derivirana_varijabla naziv="DomainObject.Predmet.ProtustrankaFormatedOIB_1">  NIDAL-USLUGE jednostavno društvo s ograničenom odgovornošću za ugostiteljstvo i trgovinu, OIB 76329796962 zastupanog po punomoćniku Danijela Šoštarko</derivirana_varijabla>
  </DomainObject.Predmet.ProtustrankaFormatedOIB>
  <DomainObject.Predmet.ProtustrankaFormatedWithAdress>
    <izvorni_sadrzaj> NIDAL-USLUGE jednostavno društvo s ograničenom odgovornošću za ugostiteljstvo i trgovinu, K.Š. Gjalskoga 66, 10290 Zaprešić zastupanog po punomoćniku Danijela Šoštarko</izvorni_sadrzaj>
    <derivirana_varijabla naziv="DomainObject.Predmet.ProtustrankaFormatedWithAdress_1"> NIDAL-USLUGE jednostavno društvo s ograničenom odgovornošću za ugostiteljstvo i trgovinu, K.Š. Gjalskoga 66, 10290 Zaprešić zastupanog po punomoćniku Danijela Šoštarko</derivirana_varijabla>
  </DomainObject.Predmet.ProtustrankaFormatedWithAdress>
  <DomainObject.Predmet.ProtustrankaFormatedWithAdressOIB>
    <izvorni_sadrzaj> NIDAL-USLUGE jednostavno društvo s ograničenom odgovornošću za ugostiteljstvo i trgovinu, OIB 76329796962, K.Š. Gjalskoga 66, 10290 Zaprešić zastupanog po punomoćniku Danijela Šoštarko</izvorni_sadrzaj>
    <derivirana_varijabla naziv="DomainObject.Predmet.ProtustrankaFormatedWithAdressOIB_1"> NIDAL-USLUGE jednostavno društvo s ograničenom odgovornošću za ugostiteljstvo i trgovinu, OIB 76329796962, K.Š. Gjalskoga 66, 10290 Zaprešić zastupanog po punomoćniku Danijela Šoštarko</derivirana_varijabla>
  </DomainObject.Predmet.ProtustrankaFormatedWithAdressOIB>
  <DomainObject.Predmet.ProtustrankaWithAdress>
    <izvorni_sadrzaj>NIDAL-USLUGE jednostavno društvo s ograničenom odgovornošću za ugostiteljstvo i trgovinu K.Š. Gjalskoga 66, 10290 Zaprešić</izvorni_sadrzaj>
    <derivirana_varijabla naziv="DomainObject.Predmet.ProtustrankaWithAdress_1">NIDAL-USLUGE jednostavno društvo s ograničenom odgovornošću za ugostiteljstvo i trgovinu K.Š. Gjalskoga 66, 10290 Zaprešić</derivirana_varijabla>
  </DomainObject.Predmet.ProtustrankaWithAdress>
  <DomainObject.Predmet.ProtustrankaWithAdressOIB>
    <izvorni_sadrzaj>NIDAL-USLUGE jednostavno društvo s ograničenom odgovornošću za ugostiteljstvo i trgovinu, OIB 76329796962, K.Š. Gjalskoga 66, 10290 Zaprešić</izvorni_sadrzaj>
    <derivirana_varijabla naziv="DomainObject.Predmet.ProtustrankaWithAdressOIB_1">NIDAL-USLUGE jednostavno društvo s ograničenom odgovornošću za ugostiteljstvo i trgovinu, OIB 76329796962, K.Š. Gjalskoga 66, 10290 Zaprešić</derivirana_varijabla>
  </DomainObject.Predmet.ProtustrankaWithAdressOIB>
  <DomainObject.Predmet.ProtustrankaNazivFormated>
    <izvorni_sadrzaj>NIDAL-USLUGE jednostavno društvo s ograničenom odgovornošću za ugostiteljstvo i trgovinu</izvorni_sadrzaj>
    <derivirana_varijabla naziv="DomainObject.Predmet.ProtustrankaNazivFormated_1">NIDAL-USLUGE jednostavno društvo s ograničenom odgovornošću za ugostiteljstvo i trgovinu</derivirana_varijabla>
  </DomainObject.Predmet.ProtustrankaNazivFormated>
  <DomainObject.Predmet.ProtustrankaNazivFormatedOIB>
    <izvorni_sadrzaj>NIDAL-USLUGE jednostavno društvo s ograničenom odgovornošću za ugostiteljstvo i trgovinu, OIB 76329796962</izvorni_sadrzaj>
    <derivirana_varijabla naziv="DomainObject.Predmet.ProtustrankaNazivFormatedOIB_1">NIDAL-USLUGE jednostavno društvo s ograničenom odgovornošću za ugostiteljstvo i trgovinu, OIB 76329796962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NIDAL-USLUGE jednostavno društvo s ograničenom odgovornošću za ugostiteljstvo i trgovinu zastupanog po punomoćniku Danijela Šoštarko</item>
    </izvorni_sadrzaj>
    <derivirana_varijabla naziv="DomainObject.Predmet.ProtuStrankaListFormated_1">
      <item>NIDAL-USLUGE jednostavno društvo s ograničenom odgovornošću za ugostiteljstvo i trgovinu zastupanog po punomoćniku Danijela Šoštarko</item>
    </derivirana_varijabla>
  </DomainObject.Predmet.ProtuStrankaListFormated>
  <DomainObject.Predmet.ProtuStrankaListFormatedOIB>
    <izvorni_sadrzaj>
      <item>NIDAL-USLUGE jednostavno društvo s ograničenom odgovornošću za ugostiteljstvo i trgovinu, OIB 76329796962 zastupanog po punomoćniku Danijela Šoštarko</item>
    </izvorni_sadrzaj>
    <derivirana_varijabla naziv="DomainObject.Predmet.ProtuStrankaListFormatedOIB_1">
      <item>NIDAL-USLUGE jednostavno društvo s ograničenom odgovornošću za ugostiteljstvo i trgovinu, OIB 76329796962 zastupanog po punomoćniku Danijela Šoštarko</item>
    </derivirana_varijabla>
  </DomainObject.Predmet.ProtuStrankaListFormatedOIB>
  <DomainObject.Predmet.ProtuStrankaListFormatedWithAdress>
    <izvorni_sadrzaj>
      <item>NIDAL-USLUGE jednostavno društvo s ograničenom odgovornošću za ugostiteljstvo i trgovinu, K.Š. Gjalskoga 66, 10290 Zaprešić zastupanog po punomoćniku Danijela Šoštarko</item>
    </izvorni_sadrzaj>
    <derivirana_varijabla naziv="DomainObject.Predmet.ProtuStrankaListFormatedWithAdress_1">
      <item>NIDAL-USLUGE jednostavno društvo s ograničenom odgovornošću za ugostiteljstvo i trgovinu, K.Š. Gjalskoga 66, 10290 Zaprešić zastupanog po punomoćniku Danijela Šoštarko</item>
    </derivirana_varijabla>
  </DomainObject.Predmet.ProtuStrankaListFormatedWithAdress>
  <DomainObject.Predmet.ProtuStrankaListFormatedWithAdressOIB>
    <izvorni_sadrzaj>
      <item>NIDAL-USLUGE jednostavno društvo s ograničenom odgovornošću za ugostiteljstvo i trgovinu, OIB 76329796962, K.Š. Gjalskoga 66, 10290 Zaprešić zastupanog po punomoćniku Danijela Šoštarko</item>
    </izvorni_sadrzaj>
    <derivirana_varijabla naziv="DomainObject.Predmet.ProtuStrankaListFormatedWithAdressOIB_1">
      <item>NIDAL-USLUGE jednostavno društvo s ograničenom odgovornošću za ugostiteljstvo i trgovinu, OIB 76329796962, K.Š. Gjalskoga 66, 10290 Zaprešić zastupanog po punomoćniku Danijela Šoštarko</item>
    </derivirana_varijabla>
  </DomainObject.Predmet.ProtuStrankaListFormatedWithAdressOIB>
  <DomainObject.Predmet.ProtuStrankaListNazivFormated>
    <izvorni_sadrzaj>
      <item>NIDAL-USLUGE jednostavno društvo s ograničenom odgovornošću za ugostiteljstvo i trgovinu</item>
    </izvorni_sadrzaj>
    <derivirana_varijabla naziv="DomainObject.Predmet.ProtuStrankaListNazivFormated_1">
      <item>NIDAL-USLUGE jednostavno društvo s ograničenom odgovornošću za ugostiteljstvo i trgovinu</item>
    </derivirana_varijabla>
  </DomainObject.Predmet.ProtuStrankaListNazivFormated>
  <DomainObject.Predmet.ProtuStrankaListNazivFormatedOIB>
    <izvorni_sadrzaj>
      <item>NIDAL-USLUGE jednostavno društvo s ograničenom odgovornošću za ugostiteljstvo i trgovinu, OIB 76329796962</item>
    </izvorni_sadrzaj>
    <derivirana_varijabla naziv="DomainObject.Predmet.ProtuStrankaListNazivFormatedOIB_1">
      <item>NIDAL-USLUGE jednostavno društvo s ograničenom odgovornošću za ugostiteljstvo i trgovinu, OIB 76329796962</item>
    </derivirana_varijabla>
  </DomainObject.Predmet.ProtuStrankaListNazivFormatedOIB>
  <DomainObject.Predmet.OstaliListFormated>
    <izvorni_sadrzaj>
      <item>Danijela Šoštarko punomoćnik sudionika u postupku NIDAL-USLUGE jednostavno društvo s ograničenom odgovornošću za ugostiteljstvo i trgovinu</item>
    </izvorni_sadrzaj>
    <derivirana_varijabla naziv="DomainObject.Predmet.OstaliListFormated_1">
      <item>Danijela Šoštarko punomoćnik sudionika u postupku NIDAL-USLUGE jednostavno društvo s ograničenom odgovornošću za ugostiteljstvo i trgovinu</item>
    </derivirana_varijabla>
  </DomainObject.Predmet.OstaliListFormated>
  <DomainObject.Predmet.OstaliListFormatedOIB>
    <izvorni_sadrzaj>
      <item>Danijela Šoštarko, OIB 62178176613 punomoćnik sudionika u postupku NIDAL-USLUGE jednostavno društvo s ograničenom odgovornošću za ugostiteljstvo i trgovinu</item>
    </izvorni_sadrzaj>
    <derivirana_varijabla naziv="DomainObject.Predmet.OstaliListFormatedOIB_1">
      <item>Danijela Šoštarko, OIB 62178176613 punomoćnik sudionika u postupku NIDAL-USLUGE jednostavno društvo s ograničenom odgovornošću za ugostiteljstvo i trgovinu</item>
    </derivirana_varijabla>
  </DomainObject.Predmet.OstaliListFormatedOIB>
  <DomainObject.Predmet.OstaliListFormatedWithAdress>
    <izvorni_sadrzaj>
      <item>Danijela Šoštarko,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_1">
      <item>Danijela Šoštarko, Ulica Ante Kovačića 17, 10291 Prudnice punomoćnik sudionika u postupku NIDAL-USLUGE jednostavno društvo s ograničenom odgovornošću za ugostiteljstvo i trgovinu</item>
    </derivirana_varijabla>
  </DomainObject.Predmet.OstaliListFormatedWithAdress>
  <DomainObject.Predmet.OstaliListFormatedWithAdressOIB>
    <izvorni_sadrzaj>
      <item>Danijela Šoštarko, OIB 62178176613,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OIB_1">
      <item>Danijela Šoštarko, OIB 62178176613, Ulica Ante Kovačića 17, 10291 Prudnice punomoćnik sudionika u postupku NIDAL-USLUGE jednostavno društvo s ograničenom odgovornošću za ugostiteljstvo i trgovinu</item>
    </derivirana_varijabla>
  </DomainObject.Predmet.OstaliListFormatedWithAdressOIB>
  <DomainObject.Predmet.OstaliListNazivFormated>
    <izvorni_sadrzaj>
      <item>Danijela Šoštarko</item>
    </izvorni_sadrzaj>
    <derivirana_varijabla naziv="DomainObject.Predmet.OstaliListNazivFormated_1">
      <item>Danijela Šoštarko</item>
    </derivirana_varijabla>
  </DomainObject.Predmet.OstaliListNazivFormated>
  <DomainObject.Predmet.OstaliListNazivFormatedOIB>
    <izvorni_sadrzaj>
      <item>Danijela Šoštarko, OIB 62178176613</item>
    </izvorni_sadrzaj>
    <derivirana_varijabla naziv="DomainObject.Predmet.OstaliListNazivFormatedOIB_1">
      <item>Danijela Šoštarko, OIB 62178176613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St-453/2017-7</izvorni_sadrzaj>
    <derivirana_varijabla naziv="DomainObject.PoslovniBrojDokumenta_1">St-453/2017-7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NIDAL-USLUGE jednostavno društvo s ograničenom odgovornošću za ugostiteljstvo i trgovinu</izvorni_sadrzaj>
    <derivirana_varijabla naziv="DomainObject.Predmet.ProtustrankaIDrugi_1">NIDAL-USLUGE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NIDAL-USLUGE jednostavno društvo s ograničenom odgovornošću za ugostiteljstvo i trgovinu, OIB 76329796962, K.Š. Gjalskoga 66, 10290 Zaprešić</izvorni_sadrzaj>
    <derivirana_varijabla naziv="DomainObject.Predmet.ProtustrankaIDrugiAdressOIB_1">NIDAL-USLUGE jednostavno društvo s ograničenom odgovornošću za ugostiteljstvo i trgovinu, OIB 76329796962, K.Š. Gjalskoga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NIDAL-USLUGE jednostavno društvo s ograničenom odgovornošću za ugostiteljstvo i trgovinu</item>
      <item>Danijela Šoštarko</item>
    </izvorni_sadrzaj>
    <derivirana_varijabla naziv="DomainObject.Predmet.SudioniciListNaziv_1">
      <item>FINA Regionalni centar Zagreb</item>
      <item>NIDAL-USLUGE jednostavno društvo s ograničenom odgovornošću za ugostiteljstvo i trgovinu</item>
      <item>Danijela Šoštarko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izvorni_sadrzaj>
    <derivirana_varijabla naziv="DomainObject.Predmet.SudioniciListAdressOIB_1"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73FD7-3EC3-4176-B0CB-6ED6FD96C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3206</properties:Characters>
  <properties:Lines>84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St-453/2017-7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