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23ea" w14:paraId="14823ea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D941D9" w:rsidP="00D941D9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D941D9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AF3DE9" w:rsidR="00AF3DE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proofErr w:type="spellStart"/>
      <w:r w:rsidR="00464209" w:rsidRPr="00482933">
        <w:rPr>
          <w:sz w:val="24"/>
        </w:rPr>
        <w:t>40</w:t>
      </w:r>
      <w:proofErr w:type="spellEnd"/>
      <w:r w:rsidR="00464209" w:rsidRPr="00482933">
        <w:rPr>
          <w:sz w:val="24"/>
        </w:rPr>
        <w:t>.</w:t>
      </w:r>
      <w:r w:rsidR="00464209">
        <w:rPr>
          <w:b/>
          <w:sz w:val="24"/>
        </w:rPr>
        <w:t xml:space="preserve"> </w:t>
      </w:r>
      <w:r w:rsidR="00464209" w:rsidRPr="00482933">
        <w:rPr>
          <w:sz w:val="24"/>
        </w:rPr>
        <w:t>S</w:t>
      </w:r>
      <w:r w:rsidR="00464209">
        <w:rPr>
          <w:sz w:val="24"/>
        </w:rPr>
        <w:t>t-</w:t>
      </w:r>
      <w:proofErr w:type="spellStart"/>
      <w:r w:rsidR="00464209">
        <w:rPr>
          <w:sz w:val="24"/>
        </w:rPr>
        <w:t>3885</w:t>
      </w:r>
      <w:proofErr w:type="spellEnd"/>
      <w:r w:rsidR="00464209">
        <w:rPr>
          <w:sz w:val="24"/>
        </w:rPr>
        <w:t>/</w:t>
      </w:r>
      <w:proofErr w:type="spellStart"/>
      <w:r w:rsidR="00464209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proofErr w:type="spellStart"/>
      <w:r w:rsidR="00464209">
        <w:rPr>
          <w:sz w:val="24"/>
          <w:szCs w:val="24"/>
        </w:rPr>
        <w:t>CARRIOLA</w:t>
      </w:r>
      <w:proofErr w:type="spellEnd"/>
      <w:r w:rsidR="00464209">
        <w:rPr>
          <w:sz w:val="24"/>
          <w:szCs w:val="24"/>
        </w:rPr>
        <w:t xml:space="preserve"> j.d.o.o., Sisak, Lonjska </w:t>
      </w:r>
      <w:proofErr w:type="spellStart"/>
      <w:r w:rsidR="00464209">
        <w:rPr>
          <w:sz w:val="24"/>
          <w:szCs w:val="24"/>
        </w:rPr>
        <w:t>54</w:t>
      </w:r>
      <w:proofErr w:type="spellEnd"/>
      <w:r w:rsidR="00464209">
        <w:rPr>
          <w:sz w:val="24"/>
          <w:szCs w:val="24"/>
        </w:rPr>
        <w:t xml:space="preserve">., </w:t>
      </w:r>
      <w:proofErr w:type="spellStart"/>
      <w:r w:rsidR="00464209">
        <w:rPr>
          <w:sz w:val="24"/>
          <w:szCs w:val="24"/>
        </w:rPr>
        <w:t>OIB</w:t>
      </w:r>
      <w:proofErr w:type="spellEnd"/>
      <w:r w:rsidR="00464209">
        <w:rPr>
          <w:sz w:val="24"/>
          <w:szCs w:val="24"/>
        </w:rPr>
        <w:t xml:space="preserve"> </w:t>
      </w:r>
      <w:proofErr w:type="spellStart"/>
      <w:r w:rsidR="00464209">
        <w:rPr>
          <w:sz w:val="24"/>
          <w:szCs w:val="24"/>
        </w:rPr>
        <w:t>92828592767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D36177">
        <w:rPr>
          <w:sz w:val="24"/>
          <w:szCs w:val="24"/>
        </w:rPr>
        <w:t>2</w:t>
      </w:r>
      <w:r w:rsidR="00A2323C">
        <w:rPr>
          <w:sz w:val="24"/>
          <w:szCs w:val="24"/>
        </w:rPr>
        <w:t>5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D3617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4.lipnja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BD468A">
        <w:rPr>
          <w:b/>
          <w:sz w:val="24"/>
        </w:rPr>
        <w:t>1</w:t>
      </w:r>
      <w:r w:rsidR="00DC4C31">
        <w:rPr>
          <w:b/>
          <w:sz w:val="24"/>
        </w:rPr>
        <w:t>1</w:t>
      </w:r>
      <w:proofErr w:type="spellEnd"/>
      <w:r w:rsidR="00DC4C31">
        <w:rPr>
          <w:b/>
          <w:sz w:val="24"/>
        </w:rPr>
        <w:t>,</w:t>
      </w:r>
      <w:proofErr w:type="spellStart"/>
      <w:r w:rsidR="00DC4C31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F79BB">
        <w:rPr>
          <w:sz w:val="24"/>
        </w:rPr>
        <w:t>2</w:t>
      </w:r>
      <w:r w:rsidR="00A2323C">
        <w:rPr>
          <w:sz w:val="24"/>
        </w:rPr>
        <w:t>5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AE1F4A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AE1F4A" w:rsidP="00AE1F4A" w:rsidR="00E224A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AE1F4A" w:rsidP="00AE1F4A" w:rsidR="00AE1F4A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                 Valentina Delač </w:t>
      </w:r>
    </w:p>
    <w:sectPr w:rsidR="00AE1F4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4209"/>
    <w:rsid w:val="00474AEA"/>
    <w:rsid w:val="00485B2D"/>
    <w:rsid w:val="004933B1"/>
    <w:rsid w:val="004D3C28"/>
    <w:rsid w:val="004D6B96"/>
    <w:rsid w:val="004E6024"/>
    <w:rsid w:val="004F09B7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5EB"/>
    <w:rsid w:val="00824C05"/>
    <w:rsid w:val="00836284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1F4A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941D9"/>
    <w:rsid w:val="00DC4C31"/>
    <w:rsid w:val="00DC5A7F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F4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F4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St-3885/2016</izvorni_sadrzaj>
    <derivirana_varijabla naziv="DomainObject.Predmet.OznakaBroj_1">St-3885/2016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CARRIOLA j.d.o.o. za trgovinu, ugostiteljstvo i graditeljstvo</izvorni_sadrzaj>
    <derivirana_varijabla naziv="DomainObject.Predmet.ProtustrankaFormated_1">  CARRIOLA j.d.o.o. za trgovinu, ugostiteljstvo i graditeljstvo</derivirana_varijabla>
  </DomainObject.Predmet.ProtustrankaFormated>
  <DomainObject.Predmet.ProtustrankaFormatedOIB>
    <izvorni_sadrzaj>  CARRIOLA j.d.o.o. za trgovinu, ugostiteljstvo i graditeljstvo, OIB 92828592767</izvorni_sadrzaj>
    <derivirana_varijabla naziv="DomainObject.Predmet.ProtustrankaFormatedOIB_1">  CARRIOLA j.d.o.o. za trgovinu, ugostiteljstvo i graditeljstvo, OIB 92828592767</derivirana_varijabla>
  </DomainObject.Predmet.ProtustrankaFormatedOIB>
  <DomainObject.Predmet.ProtustrankaFormatedWithAdress>
    <izvorni_sadrzaj> CARRIOLA j.d.o.o. za trgovinu, ugostiteljstvo i graditeljstvo, Lonjska 54, 44000 Sisak</izvorni_sadrzaj>
    <derivirana_varijabla naziv="DomainObject.Predmet.ProtustrankaFormatedWithAdress_1"> CARRIOLA j.d.o.o. za trgovinu, ugostiteljstvo i graditeljstvo, Lonjska 54, 44000 Sisak</derivirana_varijabla>
  </DomainObject.Predmet.ProtustrankaFormatedWithAdress>
  <DomainObject.Predmet.ProtustrankaFormatedWithAdressOIB>
    <izvorni_sadrzaj> CARRIOLA j.d.o.o. za trgovinu, ugostiteljstvo i graditeljstvo, OIB 92828592767, Lonjska 54, 44000 Sisak</izvorni_sadrzaj>
    <derivirana_varijabla naziv="DomainObject.Predmet.ProtustrankaFormatedWithAdressOIB_1"> CARRIOLA j.d.o.o. za trgovinu, ugostiteljstvo i graditeljstvo, OIB 92828592767, Lonjska 54, 44000 Sisak</derivirana_varijabla>
  </DomainObject.Predmet.ProtustrankaFormatedWithAdressOIB>
  <DomainObject.Predmet.ProtustrankaWithAdress>
    <izvorni_sadrzaj>CARRIOLA j.d.o.o. za trgovinu, ugostiteljstvo i graditeljstvo Lonjska 54, 44000 Sisak</izvorni_sadrzaj>
    <derivirana_varijabla naziv="DomainObject.Predmet.ProtustrankaWithAdress_1">CARRIOLA j.d.o.o. za trgovinu, ugostiteljstvo i graditeljstvo Lonjska 54, 44000 Sisak</derivirana_varijabla>
  </DomainObject.Predmet.ProtustrankaWithAdress>
  <DomainObject.Predmet.ProtustrankaWithAdressOIB>
    <izvorni_sadrzaj>CARRIOLA j.d.o.o. za trgovinu, ugostiteljstvo i graditeljstvo, OIB 92828592767, Lonjska 54, 44000 Sisak</izvorni_sadrzaj>
    <derivirana_varijabla naziv="DomainObject.Predmet.ProtustrankaWithAdressOIB_1">CARRIOLA j.d.o.o. za trgovinu, ugostiteljstvo i graditeljstvo, OIB 92828592767, Lonjska 54, 44000 Sisak</derivirana_varijabla>
  </DomainObject.Predmet.ProtustrankaWithAdressOIB>
  <DomainObject.Predmet.ProtustrankaNazivFormated>
    <izvorni_sadrzaj>CARRIOLA j.d.o.o. za trgovinu, ugostiteljstvo i graditeljstvo</izvorni_sadrzaj>
    <derivirana_varijabla naziv="DomainObject.Predmet.ProtustrankaNazivFormated_1">CARRIOLA j.d.o.o. za trgovinu, ugostiteljstvo i graditeljstvo</derivirana_varijabla>
  </DomainObject.Predmet.ProtustrankaNazivFormated>
  <DomainObject.Predmet.ProtustrankaNazivFormatedOIB>
    <izvorni_sadrzaj>CARRIOLA j.d.o.o. za trgovinu, ugostiteljstvo i graditeljstvo, OIB 92828592767</izvorni_sadrzaj>
    <derivirana_varijabla naziv="DomainObject.Predmet.ProtustrankaNazivFormatedOIB_1">CARRIOLA j.d.o.o. za trgovinu, ugostiteljstvo i graditeljstvo, OIB 92828592767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CARRIOLA j.d.o.o. za trgovinu, ugostiteljstvo i graditeljstvo</item>
    </izvorni_sadrzaj>
    <derivirana_varijabla naziv="DomainObject.Predmet.ProtuStrankaListFormated_1">
      <item>CARRIOLA j.d.o.o. za trgovinu, ugostiteljstvo i graditeljstvo</item>
    </derivirana_varijabla>
  </DomainObject.Predmet.ProtuStrankaListFormated>
  <DomainObject.Predmet.ProtuStrankaListFormatedOIB>
    <izvorni_sadrzaj>
      <item>CARRIOLA j.d.o.o. za trgovinu, ugostiteljstvo i graditeljstvo, OIB 92828592767</item>
    </izvorni_sadrzaj>
    <derivirana_varijabla naziv="DomainObject.Predmet.ProtuStrankaListFormatedOIB_1">
      <item>CARRIOLA j.d.o.o. za trgovinu, ugostiteljstvo i graditeljstvo, OIB 92828592767</item>
    </derivirana_varijabla>
  </DomainObject.Predmet.ProtuStrankaListFormatedOIB>
  <DomainObject.Predmet.ProtuStrankaListFormatedWithAdress>
    <izvorni_sadrzaj>
      <item>CARRIOLA j.d.o.o. za trgovinu, ugostiteljstvo i graditeljstvo, Lonjska 54, 44000 Sisak</item>
    </izvorni_sadrzaj>
    <derivirana_varijabla naziv="DomainObject.Predmet.ProtuStrankaListFormatedWithAdress_1">
      <item>CARRIOLA j.d.o.o. za trgovinu, ugostiteljstvo i graditeljstvo, Lonjska 54, 44000 Sisak</item>
    </derivirana_varijabla>
  </DomainObject.Predmet.ProtuStrankaListFormatedWithAdress>
  <DomainObject.Predmet.ProtuStrankaListFormatedWithAdressOIB>
    <izvorni_sadrzaj>
      <item>CARRIOLA j.d.o.o. za trgovinu, ugostiteljstvo i graditeljstvo, OIB 92828592767, Lonjska 54, 44000 Sisak</item>
    </izvorni_sadrzaj>
    <derivirana_varijabla naziv="DomainObject.Predmet.ProtuStrankaListFormatedWithAdressOIB_1">
      <item>CARRIOLA j.d.o.o. za trgovinu, ugostiteljstvo i graditeljstvo, OIB 92828592767, Lonjska 54, 44000 Sisak</item>
    </derivirana_varijabla>
  </DomainObject.Predmet.ProtuStrankaListFormatedWithAdressOIB>
  <DomainObject.Predmet.ProtuStrankaListNazivFormated>
    <izvorni_sadrzaj>
      <item>CARRIOLA j.d.o.o. za trgovinu, ugostiteljstvo i graditeljstvo</item>
    </izvorni_sadrzaj>
    <derivirana_varijabla naziv="DomainObject.Predmet.ProtuStrankaListNazivFormated_1">
      <item>CARRIOLA j.d.o.o. za trgovinu, ugostiteljstvo i graditeljstvo</item>
    </derivirana_varijabla>
  </DomainObject.Predmet.ProtuStrankaListNazivFormated>
  <DomainObject.Predmet.ProtuStrankaListNazivFormatedOIB>
    <izvorni_sadrzaj>
      <item>CARRIOLA j.d.o.o. za trgovinu, ugostiteljstvo i graditeljstvo, OIB 92828592767</item>
    </izvorni_sadrzaj>
    <derivirana_varijabla naziv="DomainObject.Predmet.ProtuStrankaListNazivFormatedOIB_1">
      <item>CARRIOLA j.d.o.o. za trgovinu, ugostiteljstvo i graditeljstvo, OIB 92828592767</item>
    </derivirana_varijabla>
  </DomainObject.Predmet.ProtuStrankaListNazivFormatedOIB>
  <DomainObject.Predmet.OstaliListFormated>
    <izvorni_sadrzaj>
      <item>Tomislav Hrgetić</item>
    </izvorni_sadrzaj>
    <derivirana_varijabla naziv="DomainObject.Predmet.OstaliListFormated_1">
      <item>Tomislav Hrgetić</item>
    </derivirana_varijabla>
  </DomainObject.Predmet.OstaliListFormated>
  <DomainObject.Predmet.OstaliListFormatedOIB>
    <izvorni_sadrzaj>
      <item>Tomislav Hrgetić, OIB 72349863325</item>
    </izvorni_sadrzaj>
    <derivirana_varijabla naziv="DomainObject.Predmet.OstaliListFormatedOIB_1">
      <item>Tomislav Hrgetić, OIB 72349863325</item>
    </derivirana_varijabla>
  </DomainObject.Predmet.OstaliListFormatedOIB>
  <DomainObject.Predmet.OstaliListFormatedWithAdress>
    <izvorni_sadrzaj>
      <item>Tomislav Hrgetić, Andrije Hebranga 4, 35420 Staro Petrovo Selo</item>
    </izvorni_sadrzaj>
    <derivirana_varijabla naziv="DomainObject.Predmet.OstaliListFormatedWithAdress_1">
      <item>Tomislav Hrgetić, Andrije Hebranga 4, 35420 Staro Petrovo Selo</item>
    </derivirana_varijabla>
  </DomainObject.Predmet.OstaliListFormatedWithAdress>
  <DomainObject.Predmet.OstaliListFormatedWithAdressOIB>
    <izvorni_sadrzaj>
      <item>Tomislav Hrgetić, OIB 72349863325, Andrije Hebranga 4, 35420 Staro Petrovo Selo</item>
    </izvorni_sadrzaj>
    <derivirana_varijabla naziv="DomainObject.Predmet.OstaliListFormatedWithAdressOIB_1">
      <item>Tomislav Hrgetić, OIB 72349863325, Andrije Hebranga 4, 35420 Staro Petrovo Selo</item>
    </derivirana_varijabla>
  </DomainObject.Predmet.OstaliListFormatedWithAdressOIB>
  <DomainObject.Predmet.OstaliListNazivFormated>
    <izvorni_sadrzaj>
      <item>Tomislav Hrgetić</item>
    </izvorni_sadrzaj>
    <derivirana_varijabla naziv="DomainObject.Predmet.OstaliListNazivFormated_1">
      <item>Tomislav Hrgetić</item>
    </derivirana_varijabla>
  </DomainObject.Predmet.OstaliListNazivFormated>
  <DomainObject.Predmet.OstaliListNazivFormatedOIB>
    <izvorni_sadrzaj>
      <item>Tomislav Hrgetić, OIB 72349863325</item>
    </izvorni_sadrzaj>
    <derivirana_varijabla naziv="DomainObject.Predmet.OstaliListNazivFormatedOIB_1">
      <item>Tomislav Hrgetić, OIB 72349863325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CARRIOLA j.d.o.o. za trgovinu, ugostiteljstvo i graditeljstvo</izvorni_sadrzaj>
    <derivirana_varijabla naziv="DomainObject.Predmet.ProtustrankaIDrugi_1">CARRIOLA j.d.o.o. za trgovinu, ugostiteljstvo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CARRIOLA j.d.o.o. za trgovinu, ugostiteljstvo i graditeljstvo, OIB 92828592767, Lonjska 54, 44000 Sisak</izvorni_sadrzaj>
    <derivirana_varijabla naziv="DomainObject.Predmet.ProtustrankaIDrugiAdressOIB_1">CARRIOLA j.d.o.o. za trgovinu, ugostiteljstvo i graditeljstvo, OIB 92828592767, Lonjska 54,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CARRIOLA j.d.o.o. za trgovinu, ugostiteljstvo i graditeljstvo</item>
      <item>Tomislav Hrgetić</item>
    </izvorni_sadrzaj>
    <derivirana_varijabla naziv="DomainObject.Predmet.SudioniciListNaziv_1">
      <item>FINA Regionalni centar Zagreb</item>
      <item>CARRIOLA j.d.o.o. za trgovinu, ugostiteljstvo i graditeljstvo</item>
      <item>Tomislav Hrgetić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CARRIOLA j.d.o.o. za trgovinu, ugostiteljstvo i graditeljstvo, OIB 92828592767, Lonjska 54,44000 Sisak</item>
      <item>Tomislav Hrgetić, OIB 72349863325, Andrije Hebranga 4,35420 Staro Petrovo Selo</item>
    </izvorni_sadrzaj>
    <derivirana_varijabla naziv="DomainObject.Predmet.SudioniciListAdressOIB_1">
      <item>FINA Regionalni centar Zagreb, OIB 85821130368, Trg svibanjskih žrtava 1995. br. 1,10000 Zagreb</item>
      <item>CARRIOLA j.d.o.o. za trgovinu, ugostiteljstvo i graditeljstvo, OIB 92828592767, Lonjska 54,44000 Sisak</item>
      <item>Tomislav Hrgetić, OIB 72349863325, Andrije Hebranga 4,35420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92828592767</item>
      <item>, OIB 72349863325</item>
    </izvorni_sadrzaj>
    <derivirana_varijabla naziv="DomainObject.Predmet.SudioniciListNazivOIB_1">
      <item>, OIB 85821130368</item>
      <item>, OIB 92828592767</item>
      <item>, OIB 72349863325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St-3885/2016-2</izvorni_sadrzaj>
    <derivirana_varijabla naziv="DomainObject.PredzadnjaOdlukaIzPredmeta.Oznaka_1">St-3885/2016-2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597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2019-03-25T09:35:00Z</dcterms:created>
  <dc:creator>Unknown</dc:creator>
  <cp:lastModifiedBy>Valentina Delač</cp:lastModifiedBy>
  <cp:lastPrinted>2019-03-25T09:46:00Z</cp:lastPrinted>
  <dcterms:modified xmlns:xsi="http://www.w3.org/2001/XMLSchema-instance" xsi:type="dcterms:W3CDTF">2019-03-25T09:46:00Z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(carriola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