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8574" w14:paraId="a5a8574" w:rsidRDefault="00806E52" w:rsidP="00A247C1" w:rsidR="00124FD6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124FD6">
        <w:t xml:space="preserve"> St-</w:t>
      </w:r>
      <w:r w:rsidR="001515BE">
        <w:t>570</w:t>
      </w:r>
      <w:r w:rsidR="00124FD6">
        <w:t>/17-</w:t>
      </w:r>
      <w:r w:rsidR="00DD3678">
        <w:t>6</w:t>
      </w:r>
    </w:p>
    <w:p w:rsidRDefault="00334663" w:rsidP="00F56EE7" w:rsidR="00124FD6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FD6" w:rsidP="00F56EE7" w:rsidR="00124FD6" w:rsidRPr="00D21A2C"/>
    <w:p w:rsidRDefault="00124FD6" w:rsidP="00F56EE7" w:rsidR="00124F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102927" w:rsidR="00124FD6">
      <w:pPr>
        <w:pStyle w:val="Tijeloteksta"/>
        <w:jc w:val="center"/>
      </w:pPr>
      <w:r>
        <w:t>U   I M E   R E P U B L I K E   H R V A T S K E</w:t>
      </w:r>
    </w:p>
    <w:p w:rsidRDefault="00124FD6" w:rsidP="00102927" w:rsidR="00124FD6">
      <w:pPr>
        <w:pStyle w:val="Tijeloteksta"/>
        <w:jc w:val="center"/>
      </w:pPr>
    </w:p>
    <w:p w:rsidRDefault="00124FD6" w:rsidP="003924EA" w:rsidR="00124FD6" w:rsidRPr="00F56EE7">
      <w:pPr>
        <w:pStyle w:val="Tijeloteksta"/>
        <w:jc w:val="center"/>
        <w:rPr>
          <w:bCs/>
        </w:rPr>
      </w:pPr>
      <w:r>
        <w:t>R J E Š E N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D27F5C" w:rsidR="00124FD6">
      <w:pPr>
        <w:ind w:firstLine="708"/>
        <w:jc w:val="both"/>
      </w:pPr>
      <w:r>
        <w:t xml:space="preserve">Trgovački sud u Osijeku, po </w:t>
      </w:r>
      <w:r w:rsidR="004C1BF0">
        <w:t>sudskoj savjetnici Marini Ljubičić Knežević</w:t>
      </w:r>
      <w:r>
        <w:t xml:space="preserve">, u stečajnom predmetu povodom zahtjeva Financijske agencije Regionalni centar Osijek Podružnica Osijek, L. Jagera 3, za pokretanje skraćenog stečajnog postupka nad dužnikom </w:t>
      </w:r>
      <w:r w:rsidR="001515BE">
        <w:t>VALLEN j.d.o.o. za trgovinu, proizvodnju i usluge, OSIJEK, Krstova 31 A, MBS: 030155193, OIB: 91522401851,</w:t>
      </w:r>
      <w:r>
        <w:t xml:space="preserve"> dana </w:t>
      </w:r>
      <w:r w:rsidR="00BB2CF3">
        <w:t>26</w:t>
      </w:r>
      <w:r>
        <w:t xml:space="preserve">. srpnja 2017.,                       </w:t>
      </w:r>
    </w:p>
    <w:p w:rsidRDefault="00124FD6" w:rsidP="00A247C1" w:rsidR="00124FD6">
      <w:pPr>
        <w:pStyle w:val="Tijeloteksta"/>
      </w:pPr>
    </w:p>
    <w:p w:rsidRDefault="00124FD6" w:rsidP="00A247C1" w:rsidR="00124FD6">
      <w:pPr>
        <w:pStyle w:val="Tijeloteksta"/>
      </w:pPr>
    </w:p>
    <w:p w:rsidRDefault="00124FD6" w:rsidP="00A247C1" w:rsidR="00124FD6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1515BE">
        <w:t>VALLEN j.d.o.o. za trgovinu, proizvodnju i usluge, OSIJEK, Krstova 31 A, MBS: 030155193, OIB: 91522401851</w:t>
      </w:r>
      <w:r>
        <w:t>.</w:t>
      </w:r>
    </w:p>
    <w:p w:rsidRDefault="00124FD6" w:rsidP="003B3802" w:rsidR="00124FD6" w:rsidRPr="0057324F">
      <w:pPr>
        <w:pStyle w:val="Tijeloteksta"/>
        <w:ind w:left="705"/>
        <w:rPr>
          <w:bCs/>
        </w:rPr>
      </w:pPr>
    </w:p>
    <w:p w:rsidRDefault="00124FD6" w:rsidP="00BB2CF3" w:rsidR="00124FD6" w:rsidRPr="00DC74E0">
      <w:pPr>
        <w:pStyle w:val="Tijeloteksta"/>
        <w:numPr>
          <w:ilvl w:val="0"/>
          <w:numId w:val="6"/>
        </w:numPr>
        <w:rPr>
          <w:bCs/>
        </w:rPr>
      </w:pPr>
      <w:r>
        <w:t xml:space="preserve">Za stečajnog upravitelja imenuje se </w:t>
      </w:r>
      <w:r w:rsidR="001515BE">
        <w:t xml:space="preserve">Ana-Maria Bogović, Naselje Lutvinka ulaz 2/9, Slavonski Brod, </w:t>
      </w:r>
      <w:r w:rsidR="001515BE" w:rsidRPr="005A50B3">
        <w:t xml:space="preserve"> OIB </w:t>
      </w:r>
      <w:r w:rsidR="001515BE">
        <w:t>36495483478</w:t>
      </w:r>
      <w:r>
        <w:t>.</w:t>
      </w:r>
    </w:p>
    <w:p w:rsidRDefault="00124FD6" w:rsidP="0044720D" w:rsidR="00124FD6" w:rsidRPr="000F5A9A">
      <w:pPr>
        <w:pStyle w:val="Tijeloteksta"/>
        <w:ind w:left="1065"/>
        <w:rPr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skraćeni stečajni postupak nad dužnikom </w:t>
      </w:r>
      <w:r w:rsidR="001515BE">
        <w:t>VALLEN j.d.o.o. za trgovinu, proizvodnju i usluge, OSIJEK, Krstova 31 A, MBS: 030155193, OIB: 91522401851</w:t>
      </w:r>
      <w:r>
        <w:t>.</w:t>
      </w:r>
    </w:p>
    <w:p w:rsidRDefault="00124FD6" w:rsidP="003B3802" w:rsidR="00124FD6">
      <w:pPr>
        <w:pStyle w:val="Tijeloteksta"/>
        <w:rPr>
          <w:bCs/>
        </w:rPr>
      </w:pPr>
    </w:p>
    <w:p w:rsidRDefault="00124FD6" w:rsidP="0057324F" w:rsidR="00124FD6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rPr>
          <w:bCs/>
        </w:rPr>
        <w:t xml:space="preserve">FINA Regionalni centar Osijek, Podružnica Osijek dana </w:t>
      </w:r>
      <w:r w:rsidR="001515BE">
        <w:rPr>
          <w:bCs/>
        </w:rPr>
        <w:t>17</w:t>
      </w:r>
      <w:r>
        <w:rPr>
          <w:bCs/>
        </w:rPr>
        <w:t xml:space="preserve">. </w:t>
      </w:r>
      <w:r w:rsidR="00B70AC4">
        <w:rPr>
          <w:bCs/>
        </w:rPr>
        <w:t>svibnja</w:t>
      </w:r>
      <w:r>
        <w:rPr>
          <w:bCs/>
        </w:rPr>
        <w:t xml:space="preserve"> 2017. godine dostavila je Trgovačkom sudu u Osijeku zahtjev za provedbu skraćenog stečajnog postupka nad dužnikom </w:t>
      </w:r>
      <w:r w:rsidR="001515BE">
        <w:t>VALLEN j.d.o.o. za trgovinu, proizvodnju i usluge, OSIJEK, Krstova 31 A, MBS: 030155193, OIB: 91522401851</w:t>
      </w:r>
      <w:r>
        <w:t xml:space="preserve">. </w:t>
      </w:r>
    </w:p>
    <w:p w:rsidRDefault="00124FD6" w:rsidP="00172559" w:rsidR="00124FD6">
      <w:pPr>
        <w:pStyle w:val="Tijeloteksta"/>
        <w:ind w:firstLine="360"/>
      </w:pPr>
    </w:p>
    <w:p w:rsidRDefault="00124FD6" w:rsidP="0044720D" w:rsidR="00124FD6">
      <w:pPr>
        <w:pStyle w:val="Tijeloteksta"/>
      </w:pPr>
    </w:p>
    <w:p w:rsidRDefault="00124FD6" w:rsidP="00102927" w:rsidR="00124FD6">
      <w:pPr>
        <w:pStyle w:val="Tijeloteksta"/>
      </w:pPr>
    </w:p>
    <w:p w:rsidRDefault="00DD3678" w:rsidP="00102927" w:rsidR="00DD3678">
      <w:pPr>
        <w:pStyle w:val="Tijeloteksta"/>
      </w:pPr>
    </w:p>
    <w:p w:rsidRDefault="00DD3678" w:rsidP="00102927" w:rsidR="00DD3678">
      <w:pPr>
        <w:pStyle w:val="Tijeloteksta"/>
      </w:pPr>
    </w:p>
    <w:p w:rsidRDefault="00DD3678" w:rsidP="00102927" w:rsidR="00DD3678">
      <w:pPr>
        <w:pStyle w:val="Tijeloteksta"/>
      </w:pPr>
    </w:p>
    <w:p w:rsidRDefault="00124FD6" w:rsidP="00102927" w:rsidR="00124FD6">
      <w:pPr>
        <w:pStyle w:val="Tijeloteksta"/>
        <w:jc w:val="center"/>
      </w:pPr>
      <w:r>
        <w:t>2</w:t>
      </w:r>
    </w:p>
    <w:p w:rsidRDefault="00806E52" w:rsidP="00102927" w:rsidR="00124FD6">
      <w:pPr>
        <w:pStyle w:val="Tijeloteksta"/>
        <w:ind w:left="708"/>
        <w:jc w:val="right"/>
      </w:pPr>
      <w:r>
        <w:t>19</w:t>
      </w:r>
      <w:r w:rsidR="00124FD6">
        <w:t xml:space="preserve"> St-</w:t>
      </w:r>
      <w:r w:rsidR="001515BE">
        <w:t>570</w:t>
      </w:r>
      <w:r w:rsidR="00124FD6">
        <w:t>/17-</w:t>
      </w:r>
      <w:r w:rsidR="00DD3678">
        <w:t>6</w:t>
      </w:r>
    </w:p>
    <w:p w:rsidRDefault="00124FD6" w:rsidP="00102927" w:rsidR="00124FD6">
      <w:pPr>
        <w:pStyle w:val="Tijeloteksta"/>
        <w:jc w:val="center"/>
      </w:pPr>
    </w:p>
    <w:p w:rsidRDefault="00334663" w:rsidP="0023489A" w:rsidR="00334663">
      <w:pPr>
        <w:pStyle w:val="Tijeloteksta"/>
        <w:ind w:firstLine="708"/>
      </w:pPr>
    </w:p>
    <w:p w:rsidRDefault="00124FD6" w:rsidP="0023489A" w:rsidR="00124FD6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124FD6" w:rsidP="00102927" w:rsidR="00124FD6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124FD6" w:rsidP="00C85BE9" w:rsidR="00124FD6">
      <w:pPr>
        <w:pStyle w:val="Tijeloteksta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1515BE">
        <w:t>22</w:t>
      </w:r>
      <w:r>
        <w:t xml:space="preserve">. </w:t>
      </w:r>
      <w:r w:rsidR="00B70AC4">
        <w:t>svibnja</w:t>
      </w:r>
      <w:r>
        <w:t xml:space="preserve"> 2017., objavio oglas na mrežnoj stranici e-oglasna ploča sudova pod poslovnim brojem  St-</w:t>
      </w:r>
      <w:r w:rsidR="001515BE">
        <w:t>570</w:t>
      </w:r>
      <w:r>
        <w:t>/17-3 sukladno članku 430. SZ-a, kojim su pozvane osobe za zastupanje dužnika po zakonu da sudu u roku od 15 dana  od dana objave oglasa dostave javnobilježnički ovjerovljeni prokazni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124FD6" w:rsidP="00C85BE9" w:rsidR="00124FD6">
      <w:pPr>
        <w:pStyle w:val="Tijeloteksta"/>
        <w:ind w:firstLine="360"/>
      </w:pPr>
    </w:p>
    <w:p w:rsidRDefault="00124FD6" w:rsidP="00C85BE9" w:rsidR="00124FD6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124FD6" w:rsidP="007A31D3" w:rsidR="00124FD6" w:rsidRPr="007A31D3">
      <w:pPr>
        <w:pStyle w:val="Tijeloteksta"/>
        <w:ind w:left="360"/>
        <w:rPr>
          <w:bCs/>
        </w:rPr>
      </w:pPr>
    </w:p>
    <w:p w:rsidRDefault="00124FD6" w:rsidP="000412A0" w:rsidR="00124FD6">
      <w:pPr>
        <w:pStyle w:val="Tijeloteksta"/>
        <w:ind w:left="360"/>
        <w:jc w:val="center"/>
      </w:pPr>
      <w:r>
        <w:t xml:space="preserve">U Osijeku, </w:t>
      </w:r>
      <w:r w:rsidR="00BB2CF3">
        <w:t>26</w:t>
      </w:r>
      <w:r>
        <w:t>. srpnja 2017.</w:t>
      </w:r>
    </w:p>
    <w:p w:rsidRDefault="00124FD6" w:rsidP="000412A0" w:rsidR="00124FD6">
      <w:pPr>
        <w:pStyle w:val="Tijeloteksta"/>
        <w:ind w:left="360"/>
        <w:jc w:val="center"/>
      </w:pPr>
    </w:p>
    <w:p w:rsidRDefault="004C1BF0" w:rsidP="000412A0" w:rsidR="004C1BF0">
      <w:pPr>
        <w:pStyle w:val="Tijeloteksta"/>
        <w:ind w:left="360"/>
        <w:jc w:val="center"/>
      </w:pPr>
    </w:p>
    <w:p w:rsidRDefault="00124FD6" w:rsidP="000412A0" w:rsidR="00124FD6">
      <w:pPr>
        <w:pStyle w:val="Tijeloteksta"/>
        <w:jc w:val="left"/>
      </w:pPr>
      <w:r>
        <w:t>Zapisničar</w:t>
      </w:r>
      <w:r w:rsidR="004C1BF0" w:rsidRPr="004C1BF0">
        <w:rPr>
          <w:bCs/>
        </w:rPr>
        <w:t xml:space="preserve"> </w:t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  <w:t>Sudska savjetnica</w:t>
      </w:r>
    </w:p>
    <w:p w:rsidRDefault="00124FD6" w:rsidP="004C1BF0" w:rsidR="004C1BF0" w:rsidRPr="00F2165F">
      <w:pPr>
        <w:jc w:val="both"/>
        <w:rPr>
          <w:bCs/>
        </w:rPr>
      </w:pPr>
      <w:r>
        <w:t>Snježana Markotić Jurić</w:t>
      </w:r>
      <w:r w:rsidR="004C1BF0" w:rsidRPr="004C1BF0">
        <w:t xml:space="preserve"> </w:t>
      </w:r>
      <w:r w:rsidR="004C1BF0">
        <w:tab/>
      </w:r>
      <w:r w:rsidR="004C1BF0">
        <w:tab/>
      </w:r>
      <w:r w:rsidR="004C1BF0">
        <w:tab/>
      </w:r>
      <w:r w:rsidR="004C1BF0">
        <w:tab/>
      </w:r>
      <w:r w:rsidR="004C1BF0">
        <w:tab/>
        <w:t xml:space="preserve">      Marina Ljubičić Knežević</w:t>
      </w:r>
    </w:p>
    <w:p w:rsidRDefault="00124FD6" w:rsidP="000412A0" w:rsidR="00124FD6">
      <w:pPr>
        <w:pStyle w:val="Tijeloteksta"/>
        <w:jc w:val="left"/>
      </w:pPr>
    </w:p>
    <w:p w:rsidRDefault="00124FD6" w:rsidP="004C1BF0" w:rsidR="004C1BF0">
      <w:pPr>
        <w:tabs>
          <w:tab w:pos="5812" w:val="left"/>
        </w:tabs>
        <w:ind w:firstLine="560" w:left="5812"/>
        <w:jc w:val="both"/>
        <w:rPr>
          <w:bCs/>
        </w:rPr>
      </w:pPr>
      <w:r>
        <w:tab/>
      </w:r>
      <w:r>
        <w:tab/>
      </w:r>
      <w:r w:rsidR="004C1BF0">
        <w:rPr>
          <w:bCs/>
        </w:rPr>
        <w:t xml:space="preserve">      </w:t>
      </w:r>
    </w:p>
    <w:p w:rsidRDefault="00124FD6" w:rsidP="004C1BF0" w:rsidR="00124FD6">
      <w:pPr>
        <w:pStyle w:val="Tijeloteksta"/>
        <w:ind w:left="360"/>
        <w:jc w:val="left"/>
      </w:pPr>
    </w:p>
    <w:p w:rsidRDefault="00124FD6" w:rsidP="007A31D3" w:rsidR="00124FD6">
      <w:pPr>
        <w:pStyle w:val="Tijeloteksta"/>
        <w:jc w:val="left"/>
      </w:pPr>
      <w:r>
        <w:t>POUKA O PRAVNOM LIJEKU:</w:t>
      </w:r>
    </w:p>
    <w:p w:rsidRDefault="00124FD6" w:rsidP="00656FF9" w:rsidR="00124FD6">
      <w:pPr>
        <w:pStyle w:val="Tijeloteksta"/>
      </w:pPr>
      <w:r>
        <w:t>Protiv ovog  rješenja može nezadovoljna stanka uložiti žalbu Visokom trgovačkom sudu Republike Hrvatske u Zagrebu  u roku od 8 dana pismeno u 3 primjerka putem ovog suda (članak 19. stav 1. Stečajnog zakona).</w:t>
      </w:r>
    </w:p>
    <w:p w:rsidRDefault="00124FD6" w:rsidP="00967AAD" w:rsidR="00124FD6">
      <w:pPr>
        <w:pStyle w:val="Tijeloteksta"/>
        <w:jc w:val="left"/>
      </w:pPr>
    </w:p>
    <w:p w:rsidRDefault="00124FD6" w:rsidP="0015367E" w:rsidR="00124FD6">
      <w:pPr>
        <w:pStyle w:val="Tijeloteksta"/>
        <w:jc w:val="left"/>
      </w:pPr>
      <w:r>
        <w:t>DNA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predlagatelj - FINA Regionalni centar Osijek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124FD6" w:rsidP="000412A0" w:rsidR="00124FD6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B70AC4">
        <w:t>4</w:t>
      </w:r>
      <w:r>
        <w:t>/</w:t>
      </w:r>
      <w:r w:rsidR="00B70AC4">
        <w:t>9</w:t>
      </w:r>
    </w:p>
    <w:sectPr w:rsidSect="00102927" w:rsidR="00124FD6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24FD6"/>
    <w:rsid w:val="001437B2"/>
    <w:rsid w:val="001515BE"/>
    <w:rsid w:val="00153099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06541"/>
    <w:rsid w:val="0023216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34663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B3802"/>
    <w:rsid w:val="003C01DF"/>
    <w:rsid w:val="003D02B1"/>
    <w:rsid w:val="003E7C98"/>
    <w:rsid w:val="0041638D"/>
    <w:rsid w:val="0042198A"/>
    <w:rsid w:val="00421D71"/>
    <w:rsid w:val="00423F56"/>
    <w:rsid w:val="00433896"/>
    <w:rsid w:val="00436570"/>
    <w:rsid w:val="00440504"/>
    <w:rsid w:val="0044720D"/>
    <w:rsid w:val="00455B1F"/>
    <w:rsid w:val="004638F5"/>
    <w:rsid w:val="0046632E"/>
    <w:rsid w:val="00476EB4"/>
    <w:rsid w:val="00482F57"/>
    <w:rsid w:val="0048747B"/>
    <w:rsid w:val="004A6F2C"/>
    <w:rsid w:val="004B490A"/>
    <w:rsid w:val="004C1BF0"/>
    <w:rsid w:val="004C3969"/>
    <w:rsid w:val="004D4CC0"/>
    <w:rsid w:val="004D5A26"/>
    <w:rsid w:val="004E0DD5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32F9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06E52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A78D0"/>
    <w:rsid w:val="009B0848"/>
    <w:rsid w:val="009B40D7"/>
    <w:rsid w:val="009B46D8"/>
    <w:rsid w:val="009C670C"/>
    <w:rsid w:val="009D2F35"/>
    <w:rsid w:val="009E5D6D"/>
    <w:rsid w:val="00A061C6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AF2676"/>
    <w:rsid w:val="00B24B41"/>
    <w:rsid w:val="00B3448E"/>
    <w:rsid w:val="00B706CB"/>
    <w:rsid w:val="00B70AC4"/>
    <w:rsid w:val="00B82540"/>
    <w:rsid w:val="00B82754"/>
    <w:rsid w:val="00B95B20"/>
    <w:rsid w:val="00BB2CF3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1A2C"/>
    <w:rsid w:val="00D23251"/>
    <w:rsid w:val="00D24D2F"/>
    <w:rsid w:val="00D27F5C"/>
    <w:rsid w:val="00D92194"/>
    <w:rsid w:val="00D925DB"/>
    <w:rsid w:val="00D97782"/>
    <w:rsid w:val="00DA4636"/>
    <w:rsid w:val="00DB278F"/>
    <w:rsid w:val="00DC74E0"/>
    <w:rsid w:val="00DD3678"/>
    <w:rsid w:val="00DE5F69"/>
    <w:rsid w:val="00E06819"/>
    <w:rsid w:val="00E23AF8"/>
    <w:rsid w:val="00E60C19"/>
    <w:rsid w:val="00E96356"/>
    <w:rsid w:val="00E97878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56D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cs="Times New Roman" w:hAnsi="Tahoma" w:asci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78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78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8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8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8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ascii="Tahoma" w:cs="Times New Roman" w:hAns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78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78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8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8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8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302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026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St-570/2017</izvorni_sadrzaj>
    <derivirana_varijabla naziv="DomainObject.Predmet.OznakaBroj_1">St-570/2017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VALLEN jednostavno društvo s ograničenom odgovornošću za trgovinu, proizvodnju i usluge</izvorni_sadrzaj>
    <derivirana_varijabla naziv="DomainObject.Predmet.ProtustrankaFormated_1">  VALLEN jednostavno društvo s ograničenom odgovornošću za trgovinu, proizvodnju i usluge</derivirana_varijabla>
  </DomainObject.Predmet.ProtustrankaFormated>
  <DomainObject.Predmet.ProtustrankaFormatedOIB>
    <izvorni_sadrzaj>  VALLEN jednostavno društvo s ograničenom odgovornošću za trgovinu, proizvodnju i usluge, OIB 91522401851</izvorni_sadrzaj>
    <derivirana_varijabla naziv="DomainObject.Predmet.ProtustrankaFormatedOIB_1">  VALLEN jednostavno društvo s ograničenom odgovornošću za trgovinu, proizvodnju i usluge, OIB 91522401851</derivirana_varijabla>
  </DomainObject.Predmet.ProtustrankaFormatedOIB>
  <DomainObject.Predmet.ProtustrankaFormatedWithAdress>
    <izvorni_sadrzaj> VALLEN jednostavno društvo s ograničenom odgovornošću za trgovinu, proizvodnju i usluge, Krstova 31 A , 31000 Osijek</izvorni_sadrzaj>
    <derivirana_varijabla naziv="DomainObject.Predmet.ProtustrankaFormatedWithAdress_1"> VALLEN jednostavno društvo s ograničenom odgovornošću za trgovinu, proizvodnju i usluge, Krstova 31 A , 31000 Osijek</derivirana_varijabla>
  </DomainObject.Predmet.ProtustrankaFormatedWithAdress>
  <DomainObject.Predmet.ProtustrankaFormatedWithAdressOIB>
    <izvorni_sadrzaj> VALLEN jednostavno društvo s ograničenom odgovornošću za trgovinu, proizvodnju i usluge, OIB 91522401851, Krstova 31 A , 31000 Osijek</izvorni_sadrzaj>
    <derivirana_varijabla naziv="DomainObject.Predmet.ProtustrankaFormatedWithAdressOIB_1"> VALLEN jednostavno društvo s ograničenom odgovornošću za trgovinu, proizvodnju i usluge, OIB 91522401851, Krstova 31 A , 31000 Osijek</derivirana_varijabla>
  </DomainObject.Predmet.ProtustrankaFormatedWithAdressOIB>
  <DomainObject.Predmet.ProtustrankaWithAdress>
    <izvorni_sadrzaj>VALLEN jednostavno društvo s ograničenom odgovornošću za trgovinu, proizvodnju i usluge Krstova 31 A , 31000 Osijek</izvorni_sadrzaj>
    <derivirana_varijabla naziv="DomainObject.Predmet.ProtustrankaWithAdress_1">VALLEN jednostavno društvo s ograničenom odgovornošću za trgovinu, proizvodnju i usluge Krstova 31 A , 31000 Osijek</derivirana_varijabla>
  </DomainObject.Predmet.ProtustrankaWithAdress>
  <DomainObject.Predmet.ProtustrankaWithAdressOIB>
    <izvorni_sadrzaj>VALLEN jednostavno društvo s ograničenom odgovornošću za trgovinu, proizvodnju i usluge, OIB 91522401851, Krstova 31 A , 31000 Osijek</izvorni_sadrzaj>
    <derivirana_varijabla naziv="DomainObject.Predmet.ProtustrankaWithAdressOIB_1">VALLEN jednostavno društvo s ograničenom odgovornošću za trgovinu, proizvodnju i usluge, OIB 91522401851, Krstova 31 A , 31000 Osijek</derivirana_varijabla>
  </DomainObject.Predmet.ProtustrankaWithAdressOIB>
  <DomainObject.Predmet.ProtustrankaNazivFormated>
    <izvorni_sadrzaj>VALLEN jednostavno društvo s ograničenom odgovornošću za trgovinu, proizvodnju i usluge</izvorni_sadrzaj>
    <derivirana_varijabla naziv="DomainObject.Predmet.ProtustrankaNazivFormated_1">VALLEN jednostavno društvo s ograničenom odgovornošću za trgovinu, proizvodnju i usluge</derivirana_varijabla>
  </DomainObject.Predmet.ProtustrankaNazivFormated>
  <DomainObject.Predmet.ProtustrankaNazivFormatedOIB>
    <izvorni_sadrzaj>VALLEN jednostavno društvo s ograničenom odgovornošću za trgovinu, proizvodnju i usluge, OIB 91522401851</izvorni_sadrzaj>
    <derivirana_varijabla naziv="DomainObject.Predmet.ProtustrankaNazivFormatedOIB_1">VALLEN jednostavno društvo s ograničenom odgovornošću za trgovinu, proizvodnju i usluge, OIB 91522401851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VALLEN jednostavno društvo s ograničenom odgovornošću za trgovinu, proizvodnju i usluge</item>
    </izvorni_sadrzaj>
    <derivirana_varijabla naziv="DomainObject.Predmet.ProtuStrankaListFormated_1">
      <item>VALLEN jednostavno društvo s ograničenom odgovornošću za trgovinu, proizvodnju i usluge</item>
    </derivirana_varijabla>
  </DomainObject.Predmet.ProtuStrankaListFormated>
  <DomainObject.Predmet.ProtuStrankaListFormatedOIB>
    <izvorni_sadrzaj>
      <item>VALLEN jednostavno društvo s ograničenom odgovornošću za trgovinu, proizvodnju i usluge, OIB 91522401851</item>
    </izvorni_sadrzaj>
    <derivirana_varijabla naziv="DomainObject.Predmet.ProtuStrankaListFormatedOIB_1">
      <item>VALLEN jednostavno društvo s ograničenom odgovornošću za trgovinu, proizvodnju i usluge, OIB 91522401851</item>
    </derivirana_varijabla>
  </DomainObject.Predmet.ProtuStrankaListFormatedOIB>
  <DomainObject.Predmet.ProtuStrankaListFormatedWithAdress>
    <izvorni_sadrzaj>
      <item>VALLEN jednostavno društvo s ograničenom odgovornošću za trgovinu, proizvodnju i usluge, Krstova 31 A , 31000 Osijek</item>
    </izvorni_sadrzaj>
    <derivirana_varijabla naziv="DomainObject.Predmet.ProtuStrankaListFormatedWithAdress_1">
      <item>VALLEN jednostavno društvo s ograničenom odgovornošću za trgovinu, proizvodnju i usluge, Krstova 31 A , 31000 Osijek</item>
    </derivirana_varijabla>
  </DomainObject.Predmet.ProtuStrankaListFormatedWithAdress>
  <DomainObject.Predmet.ProtuStrankaListFormatedWithAdressOIB>
    <izvorni_sadrzaj>
      <item>VALLEN jednostavno društvo s ograničenom odgovornošću za trgovinu, proizvodnju i usluge, OIB 91522401851, Krstova 31 A , 31000 Osijek</item>
    </izvorni_sadrzaj>
    <derivirana_varijabla naziv="DomainObject.Predmet.ProtuStrankaListFormatedWithAdressOIB_1">
      <item>VALLEN jednostavno društvo s ograničenom odgovornošću za trgovinu, proizvodnju i usluge, OIB 91522401851, Krstova 31 A , 31000 Osijek</item>
    </derivirana_varijabla>
  </DomainObject.Predmet.ProtuStrankaListFormatedWithAdressOIB>
  <DomainObject.Predmet.ProtuStrankaListNazivFormated>
    <izvorni_sadrzaj>
      <item>VALLEN jednostavno društvo s ograničenom odgovornošću za trgovinu, proizvodnju i usluge</item>
    </izvorni_sadrzaj>
    <derivirana_varijabla naziv="DomainObject.Predmet.ProtuStrankaListNazivFormated_1">
      <item>VALLEN jednostavno društvo s ograničenom odgovornošću za trgovinu, proizvodnju i usluge</item>
    </derivirana_varijabla>
  </DomainObject.Predmet.ProtuStrankaListNazivFormated>
  <DomainObject.Predmet.ProtuStrankaListNazivFormatedOIB>
    <izvorni_sadrzaj>
      <item>VALLEN jednostavno društvo s ograničenom odgovornošću za trgovinu, proizvodnju i usluge, OIB 91522401851</item>
    </izvorni_sadrzaj>
    <derivirana_varijabla naziv="DomainObject.Predmet.ProtuStrankaListNazivFormatedOIB_1">
      <item>VALLEN jednostavno društvo s ograničenom odgovornošću za trgovinu, proizvodnju i usluge, OIB 91522401851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VALLEN jednostavno društvo s ograničenom odgovornošću za trgovinu, proizvodnju i usluge</izvorni_sadrzaj>
    <derivirana_varijabla naziv="DomainObject.Predmet.ProtustrankaIDrugi_1">VALLEN jednostavno društvo s ograničenom odgovornošću za trgovinu,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VALLEN jednostavno društvo s ograničenom odgovornošću za trgovinu, proizvodnju i usluge, OIB 91522401851, Krstova 31 A , 31000 Osijek</izvorni_sadrzaj>
    <derivirana_varijabla naziv="DomainObject.Predmet.ProtustrankaIDrugiAdressOIB_1">VALLEN jednostavno društvo s ograničenom odgovornošću za trgovinu, proizvodnju i usluge, OIB 91522401851, Krstova 31 A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VALLEN jednostavno društvo s ograničenom odgovornošću za trgovinu, proizvodnju i usluge</item>
    </izvorni_sadrzaj>
    <derivirana_varijabla naziv="DomainObject.Predmet.SudioniciListNaziv_1">
      <item>FINA RC OSIJEK</item>
      <item>VALLEN jednostavno društvo s ograničenom odgovornošću za trgovinu, proizvodnju i usluge</item>
    </derivirana_varijabla>
  </DomainObject.Predmet.SudioniciListNaziv>
  <DomainObject.Predmet.SudioniciListAdressOIB>
    <izvorni_sadrzaj>
      <item>FINA RC OSIJEK, OIB 85821130368</item>
      <item>VALLEN jednostavno društvo s ograničenom odgovornošću za trgovinu, proizvodnju i usluge, OIB 91522401851, Krstova 31 A ,31000 Osijek</item>
    </izvorni_sadrzaj>
    <derivirana_varijabla naziv="DomainObject.Predmet.SudioniciListAdressOIB_1">
      <item>FINA RC OSIJEK, OIB 85821130368</item>
      <item>VALLEN jednostavno društvo s ograničenom odgovornošću za trgovinu, proizvodnju i usluge, OIB 91522401851, Krstova 31 A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91522401851</item>
    </izvorni_sadrzaj>
    <derivirana_varijabla naziv="DomainObject.Predmet.SudioniciListNazivOIB_1">
      <item>, OIB 85821130368</item>
      <item>, OIB 91522401851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2804</properties:Characters>
  <properties:Lines>97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2017-07-26T06:41:00Z</dcterms:created>
  <dc:creator>Korisnik</dc:creator>
  <cp:lastModifiedBy>Snježana Markotić Jurić</cp:lastModifiedBy>
  <cp:lastPrinted>2017-07-26T06:41:00Z</cp:lastPrinted>
  <dcterms:modified xmlns:xsi="http://www.w3.org/2001/XMLSchema-instance" xsi:type="dcterms:W3CDTF">2017-07-26T06:42:00Z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