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47f0" w14:paraId="caa47f0" w:rsidRDefault="008C5376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REPUBLIKA HRVATSKA                                                               </w:t>
      </w:r>
      <w:r w:rsidR="00CB2D4E">
        <w:rPr>
          <w:color w:val="222222"/>
        </w:rPr>
        <w:tab/>
      </w:r>
      <w:r w:rsidRPr="008C5376">
        <w:rPr>
          <w:color w:val="222222"/>
        </w:rPr>
        <w:t>3/St-</w:t>
      </w:r>
      <w:r>
        <w:rPr>
          <w:color w:val="222222"/>
        </w:rPr>
        <w:t>687/2016-</w:t>
      </w:r>
      <w:r w:rsidR="000D09B6">
        <w:rPr>
          <w:color w:val="222222"/>
        </w:rPr>
        <w:t>11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TRGOVAČKI SUD U OSIJEKU 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STALNA SLUŽBA U SLAVONSKOM BRODU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Trg pobjede 13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35000 Slavonski Brod</w:t>
      </w:r>
    </w:p>
    <w:p w:rsidRDefault="008C5376" w:rsidP="008C5376" w:rsidR="008C5376" w:rsidRPr="008C5376">
      <w:pPr>
        <w:spacing w:beforeAutospacing="true" w:before="100"/>
        <w:jc w:val="center"/>
        <w:rPr>
          <w:b/>
        </w:rPr>
      </w:pPr>
      <w:r w:rsidRPr="008C5376">
        <w:rPr>
          <w:b/>
        </w:rPr>
        <w:t>R E P U B L I K A   H R V A T S K A</w:t>
      </w:r>
    </w:p>
    <w:p w:rsidRDefault="008C5376" w:rsidP="008C5376" w:rsidR="008C5376" w:rsidRPr="008C5376">
      <w:pPr>
        <w:spacing w:beforeAutospacing="true" w:before="100"/>
        <w:jc w:val="center"/>
        <w:rPr>
          <w:b/>
        </w:rPr>
      </w:pPr>
      <w:r w:rsidRPr="008C5376">
        <w:rPr>
          <w:b/>
        </w:rPr>
        <w:t>R J E Š E NJ E</w:t>
      </w:r>
    </w:p>
    <w:p w:rsidRDefault="008C5376" w:rsidP="008C5376" w:rsidR="008C5376" w:rsidRPr="008C5376">
      <w:pPr>
        <w:spacing w:beforeAutospacing="true" w:before="100"/>
        <w:ind w:firstLine="708"/>
        <w:jc w:val="both"/>
        <w:rPr>
          <w:color w:val="222222"/>
        </w:rPr>
      </w:pPr>
      <w:r w:rsidRPr="008C5376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CB2D4E">
        <w:rPr>
          <w:b/>
          <w:color w:val="222222"/>
        </w:rPr>
        <w:t>SLAVONIJA-PLASTIKA d.o.o., Svilaj, Svilaj 44, OIB: 62992348261</w:t>
      </w:r>
      <w:r w:rsidRPr="008C5376">
        <w:rPr>
          <w:color w:val="222222"/>
        </w:rPr>
        <w:t xml:space="preserve">, </w:t>
      </w:r>
      <w:r w:rsidR="00CB2D4E">
        <w:rPr>
          <w:color w:val="222222"/>
        </w:rPr>
        <w:t>10</w:t>
      </w:r>
      <w:r>
        <w:rPr>
          <w:color w:val="222222"/>
        </w:rPr>
        <w:t>. lipnja</w:t>
      </w:r>
      <w:r w:rsidRPr="008C5376">
        <w:rPr>
          <w:color w:val="222222"/>
        </w:rPr>
        <w:t xml:space="preserve"> 2016.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                                                          r i j e š i o   j e</w:t>
      </w:r>
    </w:p>
    <w:p w:rsidRDefault="000D09B6" w:rsidP="000D09B6" w:rsidR="000D09B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Briše se točka II. rješenja ovog Suda, poslovni broj: St-687/2016-10 od 10.6.2016., a koja glasi: </w:t>
      </w:r>
    </w:p>
    <w:p w:rsidRDefault="000D09B6" w:rsidP="000D09B6" w:rsidR="00CB2D4E" w:rsidRPr="008C537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"</w:t>
      </w:r>
      <w:r w:rsidR="008C5376" w:rsidRPr="008C5376">
        <w:rPr>
          <w:color w:val="222222"/>
        </w:rPr>
        <w:t xml:space="preserve">Troškove stečajnog postupka </w:t>
      </w:r>
      <w:r w:rsidR="00CB2D4E">
        <w:rPr>
          <w:color w:val="222222"/>
        </w:rPr>
        <w:t xml:space="preserve">u iznosu od 175,00 kn </w:t>
      </w:r>
      <w:r w:rsidR="008C5376" w:rsidRPr="008C5376">
        <w:rPr>
          <w:color w:val="222222"/>
        </w:rPr>
        <w:t>dužan je platiti dužnik na račun FINE-IBAN: HR42 2390 00</w:t>
      </w:r>
      <w:r w:rsidR="00CB2D4E">
        <w:rPr>
          <w:color w:val="222222"/>
        </w:rPr>
        <w:t>11 1000 1704 2, SWIFT: HPBZHR2X u roku od osam dana.</w:t>
      </w:r>
      <w:r>
        <w:rPr>
          <w:color w:val="222222"/>
        </w:rPr>
        <w:t>"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                                                         O b r a z l o ž e nj e     </w:t>
      </w:r>
    </w:p>
    <w:p w:rsidRDefault="000D09B6" w:rsidP="000D09B6" w:rsidR="000D09B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Zbog greške u pisanju – korištenja obrazaca omaškom je u izreku rješenja o obustavi stečajnog postupka ubačen i odjeljak koji se odnosi na troškove stečajnog postupka koji se ne odnosi na ovaj predmet. Kako se greška u pisanju može ispraviti u svako doba odlučeno je kao u izreci rješenja. Da se radi o greški u pisanju vidljivo je iz teksta obrazloženja rješenja u kojem se ne navodi pravni osnov za određivanje naknade troškova stečajnog postupka. </w:t>
      </w:r>
    </w:p>
    <w:p w:rsidRDefault="008C5376" w:rsidP="00CB2D4E" w:rsidR="008C5376" w:rsidRPr="008C5376">
      <w:pPr>
        <w:spacing w:beforeAutospacing="true" w:before="100"/>
        <w:ind w:firstLine="708"/>
        <w:rPr>
          <w:color w:val="222222"/>
        </w:rPr>
      </w:pPr>
      <w:r w:rsidRPr="008C5376">
        <w:rPr>
          <w:color w:val="222222"/>
        </w:rPr>
        <w:t xml:space="preserve">U Slavonskom Brodu </w:t>
      </w:r>
      <w:r w:rsidR="00CB2D4E">
        <w:rPr>
          <w:color w:val="222222"/>
        </w:rPr>
        <w:t>10. lipnja</w:t>
      </w:r>
      <w:r w:rsidRPr="008C5376">
        <w:rPr>
          <w:color w:val="222222"/>
        </w:rPr>
        <w:t xml:space="preserve"> 2016.</w:t>
      </w:r>
    </w:p>
    <w:p w:rsidRDefault="008C5376" w:rsidP="00CB2D4E" w:rsidR="008C5376" w:rsidRPr="008C5376">
      <w:pPr>
        <w:spacing w:beforeAutospacing="true" w:before="100"/>
        <w:ind w:firstLine="708" w:left="5664"/>
        <w:rPr>
          <w:color w:val="222222"/>
        </w:rPr>
      </w:pPr>
      <w:r w:rsidRPr="008C5376">
        <w:rPr>
          <w:color w:val="222222"/>
        </w:rPr>
        <w:t>Stečajna sutkinja:</w:t>
      </w:r>
    </w:p>
    <w:p w:rsidRDefault="008C5376" w:rsidP="000D09B6" w:rsidR="000D09B6">
      <w:pPr>
        <w:spacing w:beforeAutospacing="true" w:before="100"/>
        <w:ind w:left="5664"/>
        <w:rPr>
          <w:color w:val="222222"/>
        </w:rPr>
      </w:pPr>
      <w:r w:rsidRPr="008C5376">
        <w:rPr>
          <w:color w:val="222222"/>
        </w:rPr>
        <w:t xml:space="preserve">    </w:t>
      </w:r>
      <w:r w:rsidR="00CB2D4E">
        <w:rPr>
          <w:color w:val="222222"/>
        </w:rPr>
        <w:t xml:space="preserve">  </w:t>
      </w:r>
      <w:r w:rsidRPr="008C5376">
        <w:rPr>
          <w:color w:val="222222"/>
        </w:rPr>
        <w:t xml:space="preserve"> Daniela Martini Maoduš</w:t>
      </w:r>
    </w:p>
    <w:p w:rsidRDefault="008C5376" w:rsidP="000A239C" w:rsidR="008C5376" w:rsidRPr="000D09B6">
      <w:pPr>
        <w:spacing w:beforeAutospacing="true" w:before="100"/>
        <w:rPr>
          <w:color w:val="222222"/>
        </w:rPr>
      </w:pPr>
      <w:r w:rsidRPr="000D09B6">
        <w:rPr>
          <w:color w:val="222222"/>
          <w:sz w:val="16"/>
          <w:szCs w:val="16"/>
        </w:rPr>
        <w:t>NAPUTAK O PRAVNOM LIJEKU</w:t>
      </w:r>
    </w:p>
    <w:p w:rsidRDefault="008C5376" w:rsidP="008C5376" w:rsidR="008C5376" w:rsidRPr="000D09B6">
      <w:pPr>
        <w:spacing w:beforeAutospacing="true" w:before="100"/>
        <w:rPr>
          <w:color w:val="222222"/>
          <w:sz w:val="16"/>
          <w:szCs w:val="16"/>
        </w:rPr>
      </w:pPr>
      <w:r w:rsidRPr="000D09B6">
        <w:rPr>
          <w:color w:val="222222"/>
          <w:sz w:val="16"/>
          <w:szCs w:val="16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Dostaviti: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-eOglasna ploča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DB1B04" w:rsidP="008C5376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7E657F"/>
    <w:multiLevelType w:val="hybridMultilevel"/>
    <w:tmpl w:val="6C102358"/>
    <w:lvl w:tplc="F53C9472" w:ilvl="0">
      <w:start w:val="1"/>
      <w:numFmt w:val="upperRoman"/>
      <w:lvlText w:val="%1."/>
      <w:lvlJc w:val="left"/>
      <w:pPr>
        <w:ind w:hanging="108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A239C"/>
    <w:rsid w:val="000D09B6"/>
    <w:rsid w:val="001252B0"/>
    <w:rsid w:val="001A6D3B"/>
    <w:rsid w:val="00265A16"/>
    <w:rsid w:val="00323158"/>
    <w:rsid w:val="003560A3"/>
    <w:rsid w:val="003B002D"/>
    <w:rsid w:val="00480C95"/>
    <w:rsid w:val="00554082"/>
    <w:rsid w:val="006C0965"/>
    <w:rsid w:val="0089514C"/>
    <w:rsid w:val="008C5376"/>
    <w:rsid w:val="008D0DC6"/>
    <w:rsid w:val="009130E7"/>
    <w:rsid w:val="009D2E8B"/>
    <w:rsid w:val="00AD74EB"/>
    <w:rsid w:val="00AE1B76"/>
    <w:rsid w:val="00C95E10"/>
    <w:rsid w:val="00CB2D4E"/>
    <w:rsid w:val="00DB1B04"/>
    <w:rsid w:val="00E73F26"/>
    <w:rsid w:val="00E769E1"/>
    <w:rsid w:val="00EA36A8"/>
    <w:rsid w:val="00F151E9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 SZ</izvorni_sadrzaj>
    <derivirana_varijabla naziv="DomainObject.Predmet.Opis_1">ČL. 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SLAVONIJA-PLASTIKA d. o. o. za proizvodnju proizvoda od plastike, trgovinu, usluge, export-import</izvorni_sadrzaj>
    <derivirana_varijabla naziv="DomainObject.Predmet.ProtustrankaFormated_1">  SLAVONIJA-PLASTIKA d. o. o. za proizvodnju proizvoda od plastike, trgovinu, usluge, export-import</derivirana_varijabla>
  </DomainObject.Predmet.ProtustrankaFormated>
  <DomainObject.Predmet.ProtustrankaFormatedOIB>
    <izvorni_sadrzaj>  SLAVONIJA-PLASTIKA d. o. o. za proizvodnju proizvoda od plastike, trgovinu, usluge, export-import, OIB 62992348261</izvorni_sadrzaj>
    <derivirana_varijabla naziv="DomainObject.Predmet.ProtustrankaFormatedOIB_1">  SLAVONIJA-PLASTIKA d. o. o. za proizvodnju proizvoda od plastike, trgovinu, usluge, export-import, OIB 62992348261</derivirana_varijabla>
  </DomainObject.Predmet.ProtustrankaFormatedOIB>
  <DomainObject.Predmet.ProtustrankaFormatedWithAdress>
    <izvorni_sadrzaj> SLAVONIJA-PLASTIKA d. o. o. za proizvodnju proizvoda od plastike, trgovinu, usluge, export-import, Svilaj 44, 35214 Svilaj</izvorni_sadrzaj>
    <derivirana_varijabla naziv="DomainObject.Predmet.ProtustrankaFormatedWithAdress_1"> SLAVONIJA-PLASTIKA d. o. o. za proizvodnju proizvoda od plastike, trgovinu, usluge, export-import, Svilaj 44, 35214 Svilaj</derivirana_varijabla>
  </DomainObject.Predmet.ProtustrankaFormatedWithAdress>
  <DomainObject.Predmet.ProtustrankaFormatedWithAdressOIB>
    <izvorni_sadrzaj> SLAVONIJA-PLASTIKA d. o. o. za proizvodnju proizvoda od plastike, trgovinu, usluge, export-import, OIB 62992348261, Svilaj 44, 35214 Svilaj</izvorni_sadrzaj>
    <derivirana_varijabla naziv="DomainObject.Predmet.ProtustrankaFormatedWithAdressOIB_1"> SLAVONIJA-PLASTIKA d. o. o. za proizvodnju proizvoda od plastike, trgovinu, usluge, export-import, OIB 62992348261, Svilaj 44, 35214 Svilaj</derivirana_varijabla>
  </DomainObject.Predmet.ProtustrankaFormatedWithAdressOIB>
  <DomainObject.Predmet.ProtustrankaWithAdress>
    <izvorni_sadrzaj>SLAVONIJA-PLASTIKA d. o. o. za proizvodnju proizvoda od plastike, trgovinu, usluge, export-import Svilaj 44, 35214 Svilaj</izvorni_sadrzaj>
    <derivirana_varijabla naziv="DomainObject.Predmet.ProtustrankaWithAdress_1">SLAVONIJA-PLASTIKA d. o. o. za proizvodnju proizvoda od plastike, trgovinu, usluge, export-import Svilaj 44, 35214 Svilaj</derivirana_varijabla>
  </DomainObject.Predmet.ProtustrankaWithAdress>
  <DomainObject.Predmet.ProtustrankaWithAdressOIB>
    <izvorni_sadrzaj>SLAVONIJA-PLASTIKA d. o. o. za proizvodnju proizvoda od plastike, trgovinu, usluge, export-import, OIB 62992348261, Svilaj 44, 35214 Svilaj</izvorni_sadrzaj>
    <derivirana_varijabla naziv="DomainObject.Predmet.ProtustrankaWithAdressOIB_1">SLAVONIJA-PLASTIKA d. o. o. za proizvodnju proizvoda od plastike, trgovinu, usluge, export-import, OIB 62992348261, Svilaj 44, 35214 Svilaj</derivirana_varijabla>
  </DomainObject.Predmet.ProtustrankaWithAdressOIB>
  <DomainObject.Predmet.ProtustrankaNazivFormated>
    <izvorni_sadrzaj>SLAVONIJA-PLASTIKA d. o. o. za proizvodnju proizvoda od plastike, trgovinu, usluge, export-import</izvorni_sadrzaj>
    <derivirana_varijabla naziv="DomainObject.Predmet.ProtustrankaNazivFormated_1">SLAVONIJA-PLASTIKA d. o. o. za proizvodnju proizvoda od plastike, trgovinu, usluge, export-import</derivirana_varijabla>
  </DomainObject.Predmet.ProtustrankaNazivFormated>
  <DomainObject.Predmet.ProtustrankaNazivFormatedOIB>
    <izvorni_sadrzaj>SLAVONIJA-PLASTIKA d. o. o. za proizvodnju proizvoda od plastike, trgovinu, usluge, export-import, OIB 62992348261</izvorni_sadrzaj>
    <derivirana_varijabla naziv="DomainObject.Predmet.ProtustrankaNazivFormatedOIB_1">SLAVONIJA-PLASTIKA d. o. o. za proizvodnju proizvoda od plastike, trgovinu, usluge, export-import, OIB 62992348261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60998.34</izvorni_sadrzaj>
    <derivirana_varijabla naziv="DomainObject.Predmet.TrenutnaVrijednost_1">60998.34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SLAVONIJA-PLASTIKA d. o. o. za proizvodnju proizvoda od plastike, trgovinu, usluge, export-import</item>
    </izvorni_sadrzaj>
    <derivirana_varijabla naziv="DomainObject.Predmet.ProtuStrankaListFormated_1">
      <item>SLAVONIJA-PLASTIKA d. o. o. za proizvodnju proizvoda od plastike, trgovinu, usluge, export-import</item>
    </derivirana_varijabla>
  </DomainObject.Predmet.ProtuStrankaListFormated>
  <DomainObject.Predmet.ProtuStrankaListFormatedOIB>
    <izvorni_sadrzaj>
      <item>SLAVONIJA-PLASTIKA d. o. o. za proizvodnju proizvoda od plastike, trgovinu, usluge, export-import, OIB 62992348261</item>
    </izvorni_sadrzaj>
    <derivirana_varijabla naziv="DomainObject.Predmet.ProtuStrankaListFormatedOIB_1">
      <item>SLAVONIJA-PLASTIKA d. o. o. za proizvodnju proizvoda od plastike, trgovinu, usluge, export-import, OIB 62992348261</item>
    </derivirana_varijabla>
  </DomainObject.Predmet.ProtuStrankaListFormatedOIB>
  <DomainObject.Predmet.ProtuStrankaListFormatedWithAdress>
    <izvorni_sadrzaj>
      <item>SLAVONIJA-PLASTIKA d. o. o. za proizvodnju proizvoda od plastike, trgovinu, usluge, export-import, Svilaj 44, 35214 Svilaj</item>
    </izvorni_sadrzaj>
    <derivirana_varijabla naziv="DomainObject.Predmet.ProtuStrankaListFormatedWithAdress_1">
      <item>SLAVONIJA-PLASTIKA d. o. o. za proizvodnju proizvoda od plastike, trgovinu, usluge, export-import, Svilaj 44, 35214 Svilaj</item>
    </derivirana_varijabla>
  </DomainObject.Predmet.ProtuStrankaListFormatedWithAdress>
  <DomainObject.Predmet.ProtuStrankaListFormatedWithAdressOIB>
    <izvorni_sadrzaj>
      <item>SLAVONIJA-PLASTIKA d. o. o. za proizvodnju proizvoda od plastike, trgovinu, usluge, export-import, OIB 62992348261, Svilaj 44, 35214 Svilaj</item>
    </izvorni_sadrzaj>
    <derivirana_varijabla naziv="DomainObject.Predmet.ProtuStrankaListFormatedWithAdressOIB_1">
      <item>SLAVONIJA-PLASTIKA d. o. o. za proizvodnju proizvoda od plastike, trgovinu, usluge, export-import, OIB 62992348261, Svilaj 44, 35214 Svilaj</item>
    </derivirana_varijabla>
  </DomainObject.Predmet.ProtuStrankaListFormatedWithAdressOIB>
  <DomainObject.Predmet.ProtuStrankaListNazivFormated>
    <izvorni_sadrzaj>
      <item>SLAVONIJA-PLASTIKA d. o. o. za proizvodnju proizvoda od plastike, trgovinu, usluge, export-import</item>
    </izvorni_sadrzaj>
    <derivirana_varijabla naziv="DomainObject.Predmet.ProtuStrankaListNazivFormated_1">
      <item>SLAVONIJA-PLASTIKA d. o. o. za proizvodnju proizvoda od plastike, trgovinu, usluge, export-import</item>
    </derivirana_varijabla>
  </DomainObject.Predmet.ProtuStrankaListNazivFormated>
  <DomainObject.Predmet.ProtuStrankaListNazivFormatedOIB>
    <izvorni_sadrzaj>
      <item>SLAVONIJA-PLASTIKA d. o. o. za proizvodnju proizvoda od plastike, trgovinu, usluge, export-import, OIB 62992348261</item>
    </izvorni_sadrzaj>
    <derivirana_varijabla naziv="DomainObject.Predmet.ProtuStrankaListNazivFormatedOIB_1">
      <item>SLAVONIJA-PLASTIKA d. o. o. za proizvodnju proizvoda od plastike, trgovinu, usluge, export-import, OIB 62992348261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SLAVONIJA-PLASTIKA d. o. o. za proizvodnju proizvoda od plastike, trgovinu, usluge, export-import</izvorni_sadrzaj>
    <derivirana_varijabla naziv="DomainObject.Predmet.ProtustrankaIDrugi_1">SLAVONIJA-PLASTIKA d. o. o. za proizvodnju proizvoda od plastike, trgovinu, usluge, export-import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SLAVONIJA-PLASTIKA d. o. o. za proizvodnju proizvoda od plastike, trgovinu, usluge, export-import, OIB 62992348261, Svilaj 44, 35214 Svilaj</izvorni_sadrzaj>
    <derivirana_varijabla naziv="DomainObject.Predmet.ProtustrankaIDrugiAdressOIB_1">SLAVONIJA-PLASTIKA d. o. o. za proizvodnju proizvoda od plastike, trgovinu, usluge, export-import, OIB 62992348261, Svilaj 44, 35214 Svilaj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SLAVONIJA-PLASTIKA d. o. o. za proizvodnju proizvoda od plastike, trgovinu, usluge, export-import</item>
    </izvorni_sadrzaj>
    <derivirana_varijabla naziv="DomainObject.Predmet.SudioniciListNaziv_1">
      <item>Financijska agencija</item>
      <item>SLAVONIJA-PLASTIKA d. o. o. za proizvodnju proizvoda od plastike, trgovinu, usluge, export-import</item>
    </derivirana_varijabla>
  </DomainObject.Predmet.SudioniciListNaziv>
  <DomainObject.Predmet.SudioniciListAdressOIB>
    <izvorni_sadrzaj>
      <item>Financijska agencija, OIB 85821130368, Ulica grada Vukovara 70,10000 Zagreb</item>
      <item>SLAVONIJA-PLASTIKA d. o. o. za proizvodnju proizvoda od plastike, trgovinu, usluge, export-import, OIB 62992348261, Svilaj 44,35214 Svilaj</item>
    </izvorni_sadrzaj>
    <derivirana_varijabla naziv="DomainObject.Predmet.SudioniciListAdressOIB_1">
      <item>Financijska agencija, OIB 85821130368, Ulica grada Vukovara 70,10000 Zagreb</item>
      <item>SLAVONIJA-PLASTIKA d. o. o. za proizvodnju proizvoda od plastike, trgovinu, usluge, export-import, OIB 62992348261, Svilaj 44,35214 Svilaj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62992348261</item>
    </izvorni_sadrzaj>
    <derivirana_varijabla naziv="DomainObject.Predmet.SudioniciListNazivOIB_1">
      <item>, OIB 85821130368</item>
      <item>, OIB 62992348261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1365</properties:Characters>
  <properties:Lines>36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2016-06-07T09:49:00Z</dcterms:created>
  <dc:creator>mjankovic3</dc:creator>
  <cp:lastModifiedBy>wsadmin</cp:lastModifiedBy>
  <cp:lastPrinted>2016-06-10T12:15:00Z</cp:lastPrinted>
  <dcterms:modified xmlns:xsi="http://www.w3.org/2001/XMLSchema-instance" xsi:type="dcterms:W3CDTF">2016-06-10T12:16:00Z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