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63a7" w14:paraId="37263a7" w:rsidRDefault="00C764B8" w:rsidP="00C764B8" w:rsidR="00C764B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B9" w:rsidP="00C764B8" w:rsidR="009B28B9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C764B8" w:rsidR="00C764B8" w:rsidRPr="008B4D80">
      <w:pPr>
        <w:jc w:val="both"/>
      </w:pPr>
      <w:r w:rsidRPr="008B4D80">
        <w:t>Sukoišanska 6, Split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 w:rsidRPr="006947F3"/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C764B8" w:rsidR="00C764B8" w:rsidRPr="00937015">
      <w:pPr>
        <w:spacing w:before="220"/>
        <w:ind w:firstLine="709"/>
        <w:jc w:val="both"/>
        <w:rPr>
          <w:b/>
        </w:rPr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</w:t>
      </w:r>
      <w:r w:rsidR="00380056">
        <w:t>zahtjeva</w:t>
      </w:r>
      <w:r w:rsidRPr="00D77E52">
        <w:t xml:space="preserve"> predlagatelja </w:t>
      </w:r>
      <w:r>
        <w:t>Financijske agencije, Regionalni centar Split, Podružnica Split, Mažuranićevo šetalište 24b</w:t>
      </w:r>
      <w:r w:rsidRPr="00FA3128">
        <w:t xml:space="preserve">, </w:t>
      </w:r>
      <w:r w:rsidR="00380056">
        <w:t xml:space="preserve">OIB: 85821130368 </w:t>
      </w:r>
      <w:r w:rsidRPr="00FA3128">
        <w:t xml:space="preserve">za </w:t>
      </w:r>
      <w:r w:rsidR="00380056">
        <w:t>provedbu skraćenog</w:t>
      </w:r>
      <w:r>
        <w:t xml:space="preserve"> stečajnog postupka nad dužnikom</w:t>
      </w:r>
      <w:r w:rsidRPr="004B303C">
        <w:t xml:space="preserve"> </w:t>
      </w:r>
      <w:r w:rsidR="00380056">
        <w:t>FLAGELLO</w:t>
      </w:r>
      <w:r w:rsidR="00060EF9">
        <w:t xml:space="preserve"> d.o.o., </w:t>
      </w:r>
      <w:r w:rsidR="00380056">
        <w:t>Smiljanićeva 2</w:t>
      </w:r>
      <w:r w:rsidR="00060EF9">
        <w:t xml:space="preserve">, Split, OIB: </w:t>
      </w:r>
      <w:r w:rsidR="00380056">
        <w:t>87981604406</w:t>
      </w:r>
      <w:r>
        <w:t xml:space="preserve">, </w:t>
      </w:r>
      <w:r w:rsidR="00380056">
        <w:t>06. prosinca</w:t>
      </w:r>
      <w:r>
        <w:t xml:space="preserve"> 2016. godine </w:t>
      </w:r>
    </w:p>
    <w:p w:rsidRDefault="00C764B8" w:rsidP="008234FA" w:rsidR="00C764B8">
      <w:pPr>
        <w:rPr>
          <w:b/>
        </w:rPr>
      </w:pP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141CA4" w:rsidP="00D01344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</w:t>
      </w:r>
      <w:r w:rsidR="00380056">
        <w:t xml:space="preserve">zahtjev za provedbu skraćenog </w:t>
      </w:r>
      <w:r w:rsidR="00F102CF">
        <w:t xml:space="preserve">stečajnog postupka nad dužnikom </w:t>
      </w:r>
      <w:r w:rsidR="00380056">
        <w:t>FLAGELLO d.o.o., Smiljanićeva 2, Split, OIB: 87981604406</w:t>
      </w:r>
      <w:r w:rsidR="00FE1636">
        <w:t>.</w:t>
      </w:r>
    </w:p>
    <w:p w:rsidRDefault="008234FA" w:rsidP="008234FA" w:rsidR="008234FA">
      <w:pPr>
        <w:jc w:val="both"/>
      </w:pP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Financijska agencija, Regionalni centar Split podnijela je ovom sudu </w:t>
      </w:r>
      <w:r w:rsidR="00380056">
        <w:t>14. studenog</w:t>
      </w:r>
      <w:r>
        <w:t xml:space="preserve"> 2016. godine zahtjev za </w:t>
      </w:r>
      <w:r w:rsidR="00380056">
        <w:t>provedbu skraćenog</w:t>
      </w:r>
      <w:r>
        <w:t xml:space="preserve"> stečajnog postupka nad </w:t>
      </w:r>
      <w:r w:rsidR="00380056">
        <w:t>FLAGELLO d.o.o., Smiljanićeva 2, Split, OIB: 87981604406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D01344" w:rsidP="00D01344" w:rsidR="00D01344">
      <w:pPr>
        <w:ind w:firstLine="708"/>
        <w:jc w:val="both"/>
      </w:pPr>
      <w:r>
        <w:t xml:space="preserve">U podnesenom zahtjevu navedeno je da dužnik na dan </w:t>
      </w:r>
      <w:r w:rsidR="00380056">
        <w:t>10. studenog 2016</w:t>
      </w:r>
      <w:r>
        <w:t xml:space="preserve">. godine, u Očevidniku redoslijeda osnova za plaćanje, ima evidentirane neizvršene osnove za plaćanje u neprekinutom razdoblju od </w:t>
      </w:r>
      <w:r w:rsidR="00380056">
        <w:t>120</w:t>
      </w:r>
      <w:r>
        <w:t xml:space="preserve"> dana, u ukupnom iznosu od </w:t>
      </w:r>
      <w:r w:rsidR="00380056">
        <w:t>8.734,32</w:t>
      </w:r>
      <w:r>
        <w:t xml:space="preserve"> kuna, kao i da prema podacima koji su dostavljeni od Hrvatskog zavoda za mirovinsko osiguranje dužnik </w:t>
      </w:r>
      <w:r w:rsidR="00380056">
        <w:t>nema zaposlenih</w:t>
      </w:r>
      <w:r>
        <w:t>.</w:t>
      </w:r>
    </w:p>
    <w:p w:rsidRDefault="00380056" w:rsidP="00380056" w:rsidR="00380056">
      <w:pPr>
        <w:jc w:val="both"/>
      </w:pPr>
    </w:p>
    <w:p w:rsidRDefault="00380056" w:rsidP="00380056" w:rsidR="00380056" w:rsidRPr="00353743">
      <w:pPr>
        <w:ind w:firstLine="708"/>
        <w:jc w:val="both"/>
      </w:pPr>
      <w:r w:rsidRPr="00546E93">
        <w:t xml:space="preserve">Odredbom članka 428. </w:t>
      </w:r>
      <w:r>
        <w:t>SZ-a</w:t>
      </w:r>
      <w:r w:rsidRPr="00546E93">
        <w:t xml:space="preserve"> propisano je da će sud provesti skraćeni stečajni postupak nad pravnom osobom ako su ispunjenje sljedeće pretpostavke:</w:t>
      </w:r>
      <w:r>
        <w:t xml:space="preserve"> </w:t>
      </w:r>
      <w:r w:rsidRPr="00546E93">
        <w:t>ako nema zaposlenih</w:t>
      </w:r>
      <w:r>
        <w:t>, ako u O</w:t>
      </w:r>
      <w:r w:rsidRPr="00546E93">
        <w:t>čevidniku redoslijeda osnova za plaćanje ima evidentirane neizvršene osnove za plaćanje u neprekinutom razdoblju od 120 dana</w:t>
      </w:r>
      <w:r>
        <w:t xml:space="preserve">, te </w:t>
      </w:r>
      <w:r w:rsidRPr="00546E93">
        <w:t>ako nisu ispunjene pretpostavke za pokretanje drugog postupka radi brisanja iz sudskog registra</w:t>
      </w:r>
      <w:r>
        <w:t>.</w:t>
      </w:r>
    </w:p>
    <w:p w:rsidRDefault="00380056" w:rsidP="00380056" w:rsidR="00380056" w:rsidRPr="002407C8">
      <w:pPr>
        <w:ind w:left="720"/>
        <w:jc w:val="both"/>
      </w:pPr>
    </w:p>
    <w:p w:rsidRDefault="00380056" w:rsidP="00380056" w:rsidR="00380056" w:rsidRPr="00373A8A">
      <w:pPr>
        <w:ind w:firstLine="720"/>
        <w:jc w:val="both"/>
      </w:pPr>
      <w:r w:rsidRPr="00373A8A">
        <w:t xml:space="preserve">Uvidom u potvrdu Financijske agencije, Sektor poslovne mreže Split, od </w:t>
      </w:r>
      <w:r>
        <w:t>02</w:t>
      </w:r>
      <w:r w:rsidRPr="00373A8A">
        <w:t xml:space="preserve"> 2016. god. (list </w:t>
      </w:r>
      <w:r>
        <w:t>6</w:t>
      </w:r>
      <w:r w:rsidRPr="00373A8A">
        <w:t xml:space="preserve"> spisa), koju je </w:t>
      </w:r>
      <w:r>
        <w:t>punomoćnik dužnika dostavio u sudski spis dana 06. prosinca 2016. godine,</w:t>
      </w:r>
      <w:r w:rsidRPr="006947F3">
        <w:t xml:space="preserve"> </w:t>
      </w:r>
      <w:r w:rsidRPr="00373A8A">
        <w:t xml:space="preserve">utvrđeno je da dužnik na dan </w:t>
      </w:r>
      <w:r>
        <w:t xml:space="preserve">02. prosinca 2016. godine </w:t>
      </w:r>
      <w:r w:rsidRPr="00373A8A">
        <w:t xml:space="preserve"> nema blokiranih računa kao ni neizvršenih osnova za plaćanje.</w:t>
      </w:r>
    </w:p>
    <w:p w:rsidRDefault="00380056" w:rsidP="00380056" w:rsidR="00380056" w:rsidRPr="00347865">
      <w:pPr>
        <w:jc w:val="both"/>
      </w:pPr>
    </w:p>
    <w:p w:rsidRDefault="00380056" w:rsidP="00380056" w:rsidR="00380056">
      <w:pPr>
        <w:ind w:firstLine="720"/>
        <w:jc w:val="both"/>
      </w:pPr>
      <w:r w:rsidRPr="007B6F10">
        <w:t>Obzirom da</w:t>
      </w:r>
      <w:r>
        <w:t xml:space="preserve"> </w:t>
      </w:r>
      <w:r w:rsidRPr="007B6F10">
        <w:t>račun društva nije blokiran</w:t>
      </w:r>
      <w:r>
        <w:t>,</w:t>
      </w:r>
      <w:r w:rsidRPr="007B6F10">
        <w:t xml:space="preserve"> odnosno u Očevidniku redoslijeda osnova za plaćanje</w:t>
      </w:r>
      <w:r>
        <w:t xml:space="preserve"> </w:t>
      </w:r>
      <w:r w:rsidRPr="007B6F10">
        <w:t>nema evidentiranih nepodmirenih obveza, to je evidentno da nisu ispu</w:t>
      </w:r>
      <w:r>
        <w:t>njene pretpostavke za provedbu skraćenog stečajnog postupka kako je to propisano čl. 428. SZ-a.</w:t>
      </w:r>
    </w:p>
    <w:p w:rsidRDefault="00380056" w:rsidP="00380056" w:rsidR="00380056" w:rsidRPr="007B6F10">
      <w:pPr>
        <w:jc w:val="both"/>
      </w:pPr>
    </w:p>
    <w:p w:rsidRDefault="00380056" w:rsidP="00380056" w:rsidR="00380056" w:rsidRPr="007B6F10">
      <w:pPr>
        <w:ind w:firstLine="720"/>
        <w:jc w:val="both"/>
      </w:pPr>
      <w:r w:rsidRPr="00353743">
        <w:t>Slijedom navedenog, a kako nije utvrđeno postojanje bilo kojeg stečajnog razloga, valjalo je zahtjev predlagatelja odbaciti i riješiti kao u izreci</w:t>
      </w:r>
      <w:r w:rsidRPr="007B6F10">
        <w:t>.</w:t>
      </w:r>
    </w:p>
    <w:p w:rsidRDefault="005213FD" w:rsidP="00380056" w:rsidR="005213FD">
      <w:pPr>
        <w:spacing w:lineRule="auto" w:line="276" w:after="200"/>
      </w:pP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380056">
        <w:t>06. prosinca</w:t>
      </w:r>
      <w:r w:rsidR="00D01344">
        <w:t xml:space="preserve"> 2016. godine </w:t>
      </w:r>
    </w:p>
    <w:p w:rsidRDefault="00D01344" w:rsidP="00250B27" w:rsidR="00D01344">
      <w:pPr>
        <w:jc w:val="center"/>
      </w:pPr>
    </w:p>
    <w:p w:rsidRDefault="00D01344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380056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380056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380056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380056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380056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736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2C67C0">
      <w:t>2000/2016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2C67C0">
      <w:t>2000</w:t>
    </w:r>
    <w:r>
      <w:t>/20</w:t>
    </w:r>
    <w:r w:rsidR="002C67C0">
      <w:t>1</w:t>
    </w:r>
    <w: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9087E"/>
    <w:rsid w:val="000C4A28"/>
    <w:rsid w:val="00134617"/>
    <w:rsid w:val="00141CA4"/>
    <w:rsid w:val="001664C9"/>
    <w:rsid w:val="001C1D31"/>
    <w:rsid w:val="00250B27"/>
    <w:rsid w:val="0028063D"/>
    <w:rsid w:val="002C67C0"/>
    <w:rsid w:val="003257D9"/>
    <w:rsid w:val="00380056"/>
    <w:rsid w:val="004430FE"/>
    <w:rsid w:val="004A7E15"/>
    <w:rsid w:val="004E0990"/>
    <w:rsid w:val="005213FD"/>
    <w:rsid w:val="0054023E"/>
    <w:rsid w:val="00561D9F"/>
    <w:rsid w:val="005F2535"/>
    <w:rsid w:val="00614A2D"/>
    <w:rsid w:val="006F2BCC"/>
    <w:rsid w:val="008234FA"/>
    <w:rsid w:val="009B28B9"/>
    <w:rsid w:val="009E5FE6"/>
    <w:rsid w:val="00AB0036"/>
    <w:rsid w:val="00C764B8"/>
    <w:rsid w:val="00CC5294"/>
    <w:rsid w:val="00D01344"/>
    <w:rsid w:val="00D36A8B"/>
    <w:rsid w:val="00D56736"/>
    <w:rsid w:val="00DC33BD"/>
    <w:rsid w:val="00DD66CC"/>
    <w:rsid w:val="00DE4E97"/>
    <w:rsid w:val="00E06B8F"/>
    <w:rsid w:val="00E42767"/>
    <w:rsid w:val="00EB27BE"/>
    <w:rsid w:val="00F102CF"/>
    <w:rsid w:val="00F12605"/>
    <w:rsid w:val="00F12BFB"/>
    <w:rsid w:val="00F4063D"/>
    <w:rsid w:val="00F421AB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7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7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7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7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7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7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FLAGELLO za trgovinu i usluge, društvo s ograničenom odgovornošću zastupanog po punomoćniku Adella Radić</izvorni_sadrzaj>
    <derivirana_varijabla naziv="DomainObject.Predmet.ProtustrankaFormated_1">  FLAGELLO za trgovinu i usluge, društvo s ograničenom odgovornošću zastupanog po punomoćniku Adella Radić</derivirana_varijabla>
  </DomainObject.Predmet.ProtustrankaFormated>
  <DomainObject.Predmet.ProtustrankaFormatedOIB>
    <izvorni_sadrzaj>  FLAGELLO za trgovinu i usluge, društvo s ograničenom odgovornošću, OIB 87981604406 zastupanog po punomoćniku Adella Radić</izvorni_sadrzaj>
    <derivirana_varijabla naziv="DomainObject.Predmet.ProtustrankaFormatedOIB_1">  FLAGELLO za trgovinu i usluge, društvo s ograničenom odgovornošću, OIB 87981604406 zastupanog po punomoćniku Adella Radić</derivirana_varijabla>
  </DomainObject.Predmet.ProtustrankaFormatedOIB>
  <DomainObject.Predmet.ProtustrankaFormatedWithAdress>
    <izvorni_sadrzaj> FLAGELLO za trgovinu i usluge, društvo s ograničenom odgovornošću, Smiljanićeva 2, 21000 Split zastupanog po punomoćniku Adella Radić</izvorni_sadrzaj>
    <derivirana_varijabla naziv="DomainObject.Predmet.ProtustrankaFormatedWithAdress_1"> FLAGELLO za trgovinu i usluge, društvo s ograničenom odgovornošću, Smiljanićeva 2, 21000 Split zastupanog po punomoćniku Adella Radić</derivirana_varijabla>
  </DomainObject.Predmet.ProtustrankaFormatedWithAdress>
  <DomainObject.Predmet.ProtustrankaFormatedWithAdressOIB>
    <izvorni_sadrzaj> FLAGELLO za trgovinu i usluge, društvo s ograničenom odgovornošću, OIB 87981604406, Smiljanićeva 2, 21000 Split zastupanog po punomoćniku Adella Radić</izvorni_sadrzaj>
    <derivirana_varijabla naziv="DomainObject.Predmet.ProtustrankaFormatedWithAdressOIB_1"> FLAGELLO za trgovinu i usluge, društvo s ograničenom odgovornošću, OIB 87981604406, Smiljanićeva 2, 21000 Split zastupanog po punomoćniku Adella Radić</derivirana_varijabla>
  </DomainObject.Predmet.ProtustrankaFormatedWithAdressOIB>
  <DomainObject.Predmet.ProtustrankaWithAdress>
    <izvorni_sadrzaj>FLAGELLO za trgovinu i usluge, društvo s ograničenom odgovornošću Smiljanićeva 2, 21000 Split</izvorni_sadrzaj>
    <derivirana_varijabla naziv="DomainObject.Predmet.ProtustrankaWithAdress_1">FLAGELLO za trgovinu i usluge, društvo s ograničenom odgovornošću Smiljanićeva 2, 21000 Split</derivirana_varijabla>
  </DomainObject.Predmet.ProtustrankaWithAdress>
  <DomainObject.Predmet.ProtustrankaWithAdressOIB>
    <izvorni_sadrzaj>FLAGELLO za trgovinu i usluge, društvo s ograničenom odgovornošću, OIB 87981604406, Smiljanićeva 2, 21000 Split</izvorni_sadrzaj>
    <derivirana_varijabla naziv="DomainObject.Predmet.ProtustrankaWithAdressOIB_1">FLAGELLO za trgovinu i usluge, društvo s ograničenom odgovornošću, OIB 87981604406, Smiljanićeva 2, 21000 Split</derivirana_varijabla>
  </DomainObject.Predmet.ProtustrankaWithAdressOIB>
  <DomainObject.Predmet.ProtustrankaNazivFormated>
    <izvorni_sadrzaj>FLAGELLO za trgovinu i usluge, društvo s ograničenom odgovornošću</izvorni_sadrzaj>
    <derivirana_varijabla naziv="DomainObject.Predmet.ProtustrankaNazivFormated_1">FLAGELLO za trgovinu i usluge, društvo s ograničenom odgovornošću</derivirana_varijabla>
  </DomainObject.Predmet.ProtustrankaNazivFormated>
  <DomainObject.Predmet.ProtustrankaNazivFormatedOIB>
    <izvorni_sadrzaj>FLAGELLO za trgovinu i usluge, društvo s ograničenom odgovornošću, OIB 87981604406</izvorni_sadrzaj>
    <derivirana_varijabla naziv="DomainObject.Predmet.ProtustrankaNazivFormatedOIB_1">FLAGELLO za trgovinu i usluge, društvo s ograničenom odgovornošću, OIB 87981604406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8734.32</izvorni_sadrzaj>
    <derivirana_varijabla naziv="DomainObject.Predmet.TrenutnaVrijednost_1">8734.32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FLAGELLO za trgovinu i usluge, društvo s ograničenom odgovornošću zastupanog po punomoćniku Adella Radić</item>
    </izvorni_sadrzaj>
    <derivirana_varijabla naziv="DomainObject.Predmet.ProtuStrankaListFormated_1">
      <item>FLAGELLO za trgovinu i usluge, društvo s ograničenom odgovornošću zastupanog po punomoćniku Adella Radić</item>
    </derivirana_varijabla>
  </DomainObject.Predmet.ProtuStrankaListFormated>
  <DomainObject.Predmet.ProtuStrankaListFormatedOIB>
    <izvorni_sadrzaj>
      <item>FLAGELLO za trgovinu i usluge, društvo s ograničenom odgovornošću, OIB 87981604406 zastupanog po punomoćniku Adella Radić</item>
    </izvorni_sadrzaj>
    <derivirana_varijabla naziv="DomainObject.Predmet.ProtuStrankaListFormatedOIB_1">
      <item>FLAGELLO za trgovinu i usluge, društvo s ograničenom odgovornošću, OIB 87981604406 zastupanog po punomoćniku Adella Radić</item>
    </derivirana_varijabla>
  </DomainObject.Predmet.ProtuStrankaListFormatedOIB>
  <DomainObject.Predmet.ProtuStrankaListFormatedWithAdress>
    <izvorni_sadrzaj>
      <item>FLAGELLO za trgovinu i usluge, društvo s ograničenom odgovornošću, Smiljanićeva 2, 21000 Split zastupanog po punomoćniku Adella Radić</item>
    </izvorni_sadrzaj>
    <derivirana_varijabla naziv="DomainObject.Predmet.ProtuStrankaListFormatedWithAdress_1">
      <item>FLAGELLO za trgovinu i usluge, društvo s ograničenom odgovornošću, Smiljanićeva 2, 21000 Split zastupanog po punomoćniku Adella Radić</item>
    </derivirana_varijabla>
  </DomainObject.Predmet.ProtuStrankaListFormatedWithAdress>
  <DomainObject.Predmet.ProtuStrankaListFormatedWithAdressOIB>
    <izvorni_sadrzaj>
      <item>FLAGELLO za trgovinu i usluge, društvo s ograničenom odgovornošću, OIB 87981604406, Smiljanićeva 2, 21000 Split zastupanog po punomoćniku Adella Radić</item>
    </izvorni_sadrzaj>
    <derivirana_varijabla naziv="DomainObject.Predmet.ProtuStrankaListFormatedWithAdressOIB_1">
      <item>FLAGELLO za trgovinu i usluge, društvo s ograničenom odgovornošću, OIB 87981604406, Smiljanićeva 2, 21000 Split zastupanog po punomoćniku Adella Radić</item>
    </derivirana_varijabla>
  </DomainObject.Predmet.ProtuStrankaListFormatedWithAdressOIB>
  <DomainObject.Predmet.ProtuStrankaListNazivFormated>
    <izvorni_sadrzaj>
      <item>FLAGELLO za trgovinu i usluge, društvo s ograničenom odgovornošću</item>
    </izvorni_sadrzaj>
    <derivirana_varijabla naziv="DomainObject.Predmet.ProtuStrankaListNazivFormated_1">
      <item>FLAGELLO za trgovinu i usluge, društvo s ograničenom odgovornošću</item>
    </derivirana_varijabla>
  </DomainObject.Predmet.ProtuStrankaListNazivFormated>
  <DomainObject.Predmet.ProtuStrankaListNazivFormatedOIB>
    <izvorni_sadrzaj>
      <item>FLAGELLO za trgovinu i usluge, društvo s ograničenom odgovornošću, OIB 87981604406</item>
    </izvorni_sadrzaj>
    <derivirana_varijabla naziv="DomainObject.Predmet.ProtuStrankaListNazivFormatedOIB_1">
      <item>FLAGELLO za trgovinu i usluge, društvo s ograničenom odgovornošću, OIB 87981604406</item>
    </derivirana_varijabla>
  </DomainObject.Predmet.ProtuStrankaListNazivFormatedOIB>
  <DomainObject.Predmet.OstaliListFormated>
    <izvorni_sadrzaj>
      <item>Adella Radić punomoćnik sudionika u postupku FLAGELLO za trgovinu i usluge, društvo s ograničenom odgovornošću</item>
    </izvorni_sadrzaj>
    <derivirana_varijabla naziv="DomainObject.Predmet.OstaliListFormated_1">
      <item>Adella Radić punomoćnik sudionika u postupku FLAGELLO za trgovinu i usluge, društvo s ograničenom odgovornošću</item>
    </derivirana_varijabla>
  </DomainObject.Predmet.OstaliListFormated>
  <DomainObject.Predmet.OstaliListFormatedOIB>
    <izvorni_sadrzaj>
      <item>Adella Radić punomoćnik sudionika u postupku FLAGELLO za trgovinu i usluge, društvo s ograničenom odgovornošću</item>
    </izvorni_sadrzaj>
    <derivirana_varijabla naziv="DomainObject.Predmet.OstaliListFormatedOIB_1">
      <item>Adella Radić punomoćnik sudionika u postupku FLAGELLO za trgovinu i usluge, društvo s ograničenom odgovornošću</item>
    </derivirana_varijabla>
  </DomainObject.Predmet.OstaliListFormatedOIB>
  <DomainObject.Predmet.OstaliListFormatedWithAdress>
    <izvorni_sadrzaj>
      <item>Adella Radić, Smiljanićeva 2, 21000 Split punomoćnik sudionika u postupku FLAGELLO za trgovinu i usluge, društvo s ograničenom odgovornošću</item>
    </izvorni_sadrzaj>
    <derivirana_varijabla naziv="DomainObject.Predmet.OstaliListFormatedWithAdress_1">
      <item>Adella Radić, Smiljanićeva 2, 21000 Split punomoćnik sudionika u postupku FLAGELLO za trgovinu i usluge, društvo s ograničenom odgovornošću</item>
    </derivirana_varijabla>
  </DomainObject.Predmet.OstaliListFormatedWithAdress>
  <DomainObject.Predmet.OstaliListFormatedWithAdressOIB>
    <izvorni_sadrzaj>
      <item>Adella Radić, Smiljanićeva 2, 21000 Split punomoćnik sudionika u postupku FLAGELLO za trgovinu i usluge, društvo s ograničenom odgovornošću</item>
    </izvorni_sadrzaj>
    <derivirana_varijabla naziv="DomainObject.Predmet.OstaliListFormatedWithAdressOIB_1">
      <item>Adella Radić, Smiljanićeva 2, 21000 Split punomoćnik sudionika u postupku FLAGELLO za trgovinu i usluge, društvo s ograničenom odgovornošću</item>
    </derivirana_varijabla>
  </DomainObject.Predmet.OstaliListFormatedWithAdressOIB>
  <DomainObject.Predmet.OstaliListNazivFormated>
    <izvorni_sadrzaj>
      <item>Adella Radić</item>
    </izvorni_sadrzaj>
    <derivirana_varijabla naziv="DomainObject.Predmet.OstaliListNazivFormated_1">
      <item>Adella Radić</item>
    </derivirana_varijabla>
  </DomainObject.Predmet.OstaliListNazivFormated>
  <DomainObject.Predmet.OstaliListNazivFormatedOIB>
    <izvorni_sadrzaj>
      <item>Adella Radić</item>
    </izvorni_sadrzaj>
    <derivirana_varijabla naziv="DomainObject.Predmet.OstaliListNazivFormatedOIB_1">
      <item>Adella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FLAGELLO za trgovinu i usluge, društvo s ograničenom odgovornošću</izvorni_sadrzaj>
    <derivirana_varijabla naziv="DomainObject.Predmet.ProtustrankaIDrugi_1">FLAGELLO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FLAGELLO za trgovinu i usluge, društvo s ograničenom odgovornošću, OIB 87981604406, Smiljanićeva 2, 21000 Split</izvorni_sadrzaj>
    <derivirana_varijabla naziv="DomainObject.Predmet.ProtustrankaIDrugiAdressOIB_1">FLAGELLO za trgovinu i usluge, društvo s ograničenom odgovornošću, OIB 87981604406,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FLAGELLO za trgovinu i usluge, društvo s ograničenom odgovornošću</item>
      <item>FINANCIJSKA AGENCIJA, RC SPLIT</item>
      <item>Adella Radić</item>
    </izvorni_sadrzaj>
    <derivirana_varijabla naziv="DomainObject.Predmet.SudioniciListNaziv_1">
      <item>FLAGELLO za trgovinu i usluge, društvo s ograničenom odgovornošću</item>
      <item>FINANCIJSKA AGENCIJA, RC SPLIT</item>
      <item>Adella Radić</item>
    </derivirana_varijabla>
  </DomainObject.Predmet.SudioniciListNaziv>
  <DomainObject.Predmet.SudioniciListAdressOIB>
    <izvorni_sadrzaj>
      <item>FLAGELLO za trgovinu i usluge, društvo s ograničenom odgovornošću, OIB 87981604406, Smiljanićeva 2,21000 Split</item>
      <item>FINANCIJSKA AGENCIJA, RC SPLIT, OIB 85821130368, Mažuranićevo šetalište 24 b,21000 Split</item>
      <item>Adella Radić, Smiljanićeva 2,21000 Split</item>
    </izvorni_sadrzaj>
    <derivirana_varijabla naziv="DomainObject.Predmet.SudioniciListAdressOIB_1">
      <item>FLAGELLO za trgovinu i usluge, društvo s ograničenom odgovornošću, OIB 87981604406, Smiljanićeva 2,21000 Split</item>
      <item>FINANCIJSKA AGENCIJA, RC SPLIT, OIB 85821130368, Mažuranićevo šetalište 24 b,21000 Split</item>
      <item>Adella Radić,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87981604406</item>
      <item>, OIB 85821130368</item>
      <item>, OIB null</item>
    </izvorni_sadrzaj>
    <derivirana_varijabla naziv="DomainObject.Predmet.SudioniciListNazivOIB_1">
      <item>, OIB 87981604406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2378</properties:Characters>
  <properties:Lines>74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2016-12-06T11:52:00Z</cp:lastPrinted>
  <dcterms:modified xmlns:xsi="http://www.w3.org/2001/XMLSchema-instance" xsi:type="dcterms:W3CDTF">2016-12-06T12:28:00Z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