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10f1" w14:paraId="b4810f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20734">
        <w:t>8229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B1BCF">
        <w:t>0</w:t>
      </w:r>
      <w:r w:rsidR="00713DD4">
        <w:t>5</w:t>
      </w:r>
      <w:r w:rsidR="004B1BCF">
        <w:t>. siječnja 2016.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B564D" w:rsidR="00BB564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20734">
        <w:t>FIDELIS USLUGE d.o.o. putnička agencija i usluge, Zagreb, Ogrizovićeva 40/B, OIB 70041732923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320734">
        <w:t>je 192.814,93</w:t>
      </w:r>
      <w:r w:rsidR="004B1BCF">
        <w:t xml:space="preserve"> </w:t>
      </w:r>
      <w:r w:rsidR="00045C96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B1BCF">
        <w:t>0</w:t>
      </w:r>
      <w:r w:rsidR="00713DD4">
        <w:t>5</w:t>
      </w:r>
      <w:r w:rsidR="004B1BCF">
        <w:t>. siječnja 2016.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C96"/>
    <w:rsid w:val="000B7BCA"/>
    <w:rsid w:val="000C4458"/>
    <w:rsid w:val="000D20D1"/>
    <w:rsid w:val="000E3B58"/>
    <w:rsid w:val="00114EAD"/>
    <w:rsid w:val="001226CA"/>
    <w:rsid w:val="001406CB"/>
    <w:rsid w:val="001450ED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0734"/>
    <w:rsid w:val="00325398"/>
    <w:rsid w:val="0034257D"/>
    <w:rsid w:val="0038246E"/>
    <w:rsid w:val="003D35F9"/>
    <w:rsid w:val="003E3A15"/>
    <w:rsid w:val="003F5CA3"/>
    <w:rsid w:val="00413F4C"/>
    <w:rsid w:val="004B1BCF"/>
    <w:rsid w:val="004B337A"/>
    <w:rsid w:val="004E6695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13DD4"/>
    <w:rsid w:val="007A7301"/>
    <w:rsid w:val="007B5AFD"/>
    <w:rsid w:val="007D5A5D"/>
    <w:rsid w:val="008155EE"/>
    <w:rsid w:val="008613BD"/>
    <w:rsid w:val="00863025"/>
    <w:rsid w:val="00871F01"/>
    <w:rsid w:val="00920CA0"/>
    <w:rsid w:val="00925046"/>
    <w:rsid w:val="00934DB8"/>
    <w:rsid w:val="009419D8"/>
    <w:rsid w:val="00953317"/>
    <w:rsid w:val="00A255E5"/>
    <w:rsid w:val="00A71431"/>
    <w:rsid w:val="00AC4528"/>
    <w:rsid w:val="00AD027A"/>
    <w:rsid w:val="00AE426C"/>
    <w:rsid w:val="00B234A2"/>
    <w:rsid w:val="00B3747B"/>
    <w:rsid w:val="00B522A9"/>
    <w:rsid w:val="00B711DC"/>
    <w:rsid w:val="00B82F18"/>
    <w:rsid w:val="00BA3FAA"/>
    <w:rsid w:val="00BB564D"/>
    <w:rsid w:val="00BE6E65"/>
    <w:rsid w:val="00C836B9"/>
    <w:rsid w:val="00C958E9"/>
    <w:rsid w:val="00CE7362"/>
    <w:rsid w:val="00D01B78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A125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7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3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7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3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8229</izvorni_sadrzaj>
    <derivirana_varijabla naziv="DomainObject.Predmet.Broj_1">8229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St-8229/2015</izvorni_sadrzaj>
    <derivirana_varijabla naziv="DomainObject.Predmet.OznakaBroj_1">St-8229/2015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FIDELIS USLUGE d.o.o. zastupanog po punomoćniku MILE MACAN</izvorni_sadrzaj>
    <derivirana_varijabla naziv="DomainObject.Predmet.ProtustrankaFormated_1">  FIDELIS USLUGE d.o.o. zastupanog po punomoćniku MILE MACAN</derivirana_varijabla>
  </DomainObject.Predmet.ProtustrankaFormated>
  <DomainObject.Predmet.ProtustrankaFormatedOIB>
    <izvorni_sadrzaj>  FIDELIS USLUGE d.o.o., OIB 70041732923 zastupanog po punomoćniku MILE MACAN</izvorni_sadrzaj>
    <derivirana_varijabla naziv="DomainObject.Predmet.ProtustrankaFormatedOIB_1">  FIDELIS USLUGE d.o.o., OIB 70041732923 zastupanog po punomoćniku MILE MACAN</derivirana_varijabla>
  </DomainObject.Predmet.ProtustrankaFormatedOIB>
  <DomainObject.Predmet.ProtustrankaFormatedWithAdress>
    <izvorni_sadrzaj> FIDELIS USLUGE d.o.o., Ogrizovićeva 40/B, 10000 Zagreb zastupanog po punomoćniku MILE MACAN</izvorni_sadrzaj>
    <derivirana_varijabla naziv="DomainObject.Predmet.ProtustrankaFormatedWithAdress_1"> FIDELIS USLUGE d.o.o., Ogrizovićeva 40/B, 10000 Zagreb zastupanog po punomoćniku MILE MACAN</derivirana_varijabla>
  </DomainObject.Predmet.ProtustrankaFormatedWithAdress>
  <DomainObject.Predmet.ProtustrankaFormatedWithAdressOIB>
    <izvorni_sadrzaj> FIDELIS USLUGE d.o.o., OIB 70041732923, Ogrizovićeva 40/B, 10000 Zagreb zastupanog po punomoćniku MILE MACAN</izvorni_sadrzaj>
    <derivirana_varijabla naziv="DomainObject.Predmet.ProtustrankaFormatedWithAdressOIB_1"> FIDELIS USLUGE d.o.o., OIB 70041732923, Ogrizovićeva 40/B, 10000 Zagreb zastupanog po punomoćniku MILE MACAN</derivirana_varijabla>
  </DomainObject.Predmet.ProtustrankaFormatedWithAdressOIB>
  <DomainObject.Predmet.ProtustrankaWithAdress>
    <izvorni_sadrzaj>FIDELIS USLUGE d.o.o. Ogrizovićeva 40/B, 10000 Zagreb</izvorni_sadrzaj>
    <derivirana_varijabla naziv="DomainObject.Predmet.ProtustrankaWithAdress_1">FIDELIS USLUGE d.o.o. Ogrizovićeva 40/B, 10000 Zagreb</derivirana_varijabla>
  </DomainObject.Predmet.ProtustrankaWithAdress>
  <DomainObject.Predmet.ProtustrankaWithAdressOIB>
    <izvorni_sadrzaj>FIDELIS USLUGE d.o.o., OIB 70041732923, Ogrizovićeva 40/B, 10000 Zagreb</izvorni_sadrzaj>
    <derivirana_varijabla naziv="DomainObject.Predmet.ProtustrankaWithAdressOIB_1">FIDELIS USLUGE d.o.o., OIB 70041732923, Ogrizovićeva 40/B, 10000 Zagreb</derivirana_varijabla>
  </DomainObject.Predmet.ProtustrankaWithAdressOIB>
  <DomainObject.Predmet.ProtustrankaNazivFormated>
    <izvorni_sadrzaj>FIDELIS USLUGE d.o.o.</izvorni_sadrzaj>
    <derivirana_varijabla naziv="DomainObject.Predmet.ProtustrankaNazivFormated_1">FIDELIS USLUGE d.o.o.</derivirana_varijabla>
  </DomainObject.Predmet.ProtustrankaNazivFormated>
  <DomainObject.Predmet.ProtustrankaNazivFormatedOIB>
    <izvorni_sadrzaj>FIDELIS USLUGE d.o.o., OIB 70041732923</izvorni_sadrzaj>
    <derivirana_varijabla naziv="DomainObject.Predmet.ProtustrankaNazivFormatedOIB_1">FIDELIS USLUGE d.o.o., OIB 70041732923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FIDELIS USLUGE d.o.o. zastupanog po punomoćniku MILE MACAN</item>
    </izvorni_sadrzaj>
    <derivirana_varijabla naziv="DomainObject.Predmet.ProtuStrankaListFormated_1">
      <item>FIDELIS USLUGE d.o.o. zastupanog po punomoćniku MILE MACAN</item>
    </derivirana_varijabla>
  </DomainObject.Predmet.ProtuStrankaListFormated>
  <DomainObject.Predmet.ProtuStrankaListFormatedOIB>
    <izvorni_sadrzaj>
      <item>FIDELIS USLUGE d.o.o., OIB 70041732923 zastupanog po punomoćniku MILE MACAN</item>
    </izvorni_sadrzaj>
    <derivirana_varijabla naziv="DomainObject.Predmet.ProtuStrankaListFormatedOIB_1">
      <item>FIDELIS USLUGE d.o.o., OIB 70041732923 zastupanog po punomoćniku MILE MACAN</item>
    </derivirana_varijabla>
  </DomainObject.Predmet.ProtuStrankaListFormatedOIB>
  <DomainObject.Predmet.ProtuStrankaListFormatedWithAdress>
    <izvorni_sadrzaj>
      <item>FIDELIS USLUGE d.o.o., Ogrizovićeva 40/B, 10000 Zagreb zastupanog po punomoćniku MILE MACAN</item>
    </izvorni_sadrzaj>
    <derivirana_varijabla naziv="DomainObject.Predmet.ProtuStrankaListFormatedWithAdress_1">
      <item>FIDELIS USLUGE d.o.o., Ogrizovićeva 40/B, 10000 Zagreb zastupanog po punomoćniku MILE MACAN</item>
    </derivirana_varijabla>
  </DomainObject.Predmet.ProtuStrankaListFormatedWithAdress>
  <DomainObject.Predmet.ProtuStrankaListFormatedWithAdressOIB>
    <izvorni_sadrzaj>
      <item>FIDELIS USLUGE d.o.o., OIB 70041732923, Ogrizovićeva 40/B, 10000 Zagreb zastupanog po punomoćniku MILE MACAN</item>
    </izvorni_sadrzaj>
    <derivirana_varijabla naziv="DomainObject.Predmet.ProtuStrankaListFormatedWithAdressOIB_1">
      <item>FIDELIS USLUGE d.o.o., OIB 70041732923, Ogrizovićeva 40/B, 10000 Zagreb zastupanog po punomoćniku MILE MACAN</item>
    </derivirana_varijabla>
  </DomainObject.Predmet.ProtuStrankaListFormatedWithAdressOIB>
  <DomainObject.Predmet.ProtuStrankaListNazivFormated>
    <izvorni_sadrzaj>
      <item>FIDELIS USLUGE d.o.o.</item>
    </izvorni_sadrzaj>
    <derivirana_varijabla naziv="DomainObject.Predmet.ProtuStrankaListNazivFormated_1">
      <item>FIDELIS USLUGE d.o.o.</item>
    </derivirana_varijabla>
  </DomainObject.Predmet.ProtuStrankaListNazivFormated>
  <DomainObject.Predmet.ProtuStrankaListNazivFormatedOIB>
    <izvorni_sadrzaj>
      <item>FIDELIS USLUGE d.o.o., OIB 70041732923</item>
    </izvorni_sadrzaj>
    <derivirana_varijabla naziv="DomainObject.Predmet.ProtuStrankaListNazivFormatedOIB_1">
      <item>FIDELIS USLUGE d.o.o., OIB 70041732923</item>
    </derivirana_varijabla>
  </DomainObject.Predmet.ProtuStrankaListNazivFormatedOIB>
  <DomainObject.Predmet.OstaliListFormated>
    <izvorni_sadrzaj>
      <item>MILE MACAN punomoćnik sudionika u postupku FIDELIS USLUGE d.o.o.</item>
    </izvorni_sadrzaj>
    <derivirana_varijabla naziv="DomainObject.Predmet.OstaliListFormated_1">
      <item>MILE MACAN punomoćnik sudionika u postupku FIDELIS USLUGE d.o.o.</item>
    </derivirana_varijabla>
  </DomainObject.Predmet.OstaliListFormated>
  <DomainObject.Predmet.OstaliListFormatedOIB>
    <izvorni_sadrzaj>
      <item>MILE MACAN, OIB 03311510952 punomoćnik sudionika u postupku FIDELIS USLUGE d.o.o.</item>
    </izvorni_sadrzaj>
    <derivirana_varijabla naziv="DomainObject.Predmet.OstaliListFormatedOIB_1">
      <item>MILE MACAN, OIB 03311510952 punomoćnik sudionika u postupku FIDELIS USLUGE d.o.o.</item>
    </derivirana_varijabla>
  </DomainObject.Predmet.OstaliListFormatedOIB>
  <DomainObject.Predmet.OstaliListFormatedWithAdress>
    <izvorni_sadrzaj>
      <item>MILE MACAN, MIRKA VIRIUSA 6, 10000 Zagreb punomoćnik sudionika u postupku FIDELIS USLUGE d.o.o.</item>
    </izvorni_sadrzaj>
    <derivirana_varijabla naziv="DomainObject.Predmet.OstaliListFormatedWithAdress_1">
      <item>MILE MACAN, MIRKA VIRIUSA 6, 10000 Zagreb punomoćnik sudionika u postupku FIDELIS USLUGE d.o.o.</item>
    </derivirana_varijabla>
  </DomainObject.Predmet.OstaliListFormatedWithAdress>
  <DomainObject.Predmet.OstaliListFormatedWithAdressOIB>
    <izvorni_sadrzaj>
      <item>MILE MACAN, OIB 03311510952, MIRKA VIRIUSA 6, 10000 Zagreb punomoćnik sudionika u postupku FIDELIS USLUGE d.o.o.</item>
    </izvorni_sadrzaj>
    <derivirana_varijabla naziv="DomainObject.Predmet.OstaliListFormatedWithAdressOIB_1">
      <item>MILE MACAN, OIB 03311510952, MIRKA VIRIUSA 6, 10000 Zagreb punomoćnik sudionika u postupku FIDELIS USLUGE d.o.o.</item>
    </derivirana_varijabla>
  </DomainObject.Predmet.OstaliListFormatedWithAdressOIB>
  <DomainObject.Predmet.OstaliListNazivFormated>
    <izvorni_sadrzaj>
      <item>MILE MACAN</item>
    </izvorni_sadrzaj>
    <derivirana_varijabla naziv="DomainObject.Predmet.OstaliListNazivFormated_1">
      <item>MILE MACAN</item>
    </derivirana_varijabla>
  </DomainObject.Predmet.OstaliListNazivFormated>
  <DomainObject.Predmet.OstaliListNazivFormatedOIB>
    <izvorni_sadrzaj>
      <item>MILE MACAN, OIB 03311510952</item>
    </izvorni_sadrzaj>
    <derivirana_varijabla naziv="DomainObject.Predmet.OstaliListNazivFormatedOIB_1">
      <item>MILE MACAN, OIB 03311510952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FIDELIS USLUGE d.o.o.</izvorni_sadrzaj>
    <derivirana_varijabla naziv="DomainObject.Predmet.ProtustrankaIDrugi_1">FIDELIS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FIDELIS USLUGE d.o.o., OIB 70041732923, Ogrizovićeva 40/B, 10000 Zagreb</izvorni_sadrzaj>
    <derivirana_varijabla naziv="DomainObject.Predmet.ProtustrankaIDrugiAdressOIB_1">FIDELIS USLUGE d.o.o., OIB 70041732923, Ogrizovićeva 40/B,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FIDELIS USLUGE d.o.o.</item>
      <item>FINA Regionalni centar Zagreb</item>
      <item>MILE MACAN</item>
    </izvorni_sadrzaj>
    <derivirana_varijabla naziv="DomainObject.Predmet.SudioniciListNaziv_1">
      <item>FIDELIS USLUGE d.o.o.</item>
      <item>FINA Regionalni centar Zagreb</item>
      <item>MILE MACAN</item>
    </derivirana_varijabla>
  </DomainObject.Predmet.SudioniciListNaziv>
  <DomainObject.Predmet.SudioniciListAdressOIB>
    <izvorni_sadrzaj>
      <item>FIDELIS USLUGE d.o.o., OIB 70041732923, Ogrizovićeva 40/B,10000 Zagreb</item>
      <item>FINA Regionalni centar Zagreb, OIB 85821130368, Trg svibanjskih žrtava 1995. 1,10000 Zagreb</item>
      <item>MILE MACAN, OIB 03311510952, MIRKA VIRIUSA 6,10000 Zagreb</item>
    </izvorni_sadrzaj>
    <derivirana_varijabla naziv="DomainObject.Predmet.SudioniciListAdressOIB_1">
      <item>FIDELIS USLUGE d.o.o., OIB 70041732923, Ogrizovićeva 40/B,10000 Zagreb</item>
      <item>FINA Regionalni centar Zagreb, OIB 85821130368, Trg svibanjskih žrtava 1995. 1,10000 Zagreb</item>
      <item>MILE MACAN, OIB 03311510952, MIRKA VIRIUSA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70041732923</item>
      <item>, OIB 85821130368</item>
      <item>, OIB 03311510952</item>
    </izvorni_sadrzaj>
    <derivirana_varijabla naziv="DomainObject.Predmet.SudioniciListNazivOIB_1">
      <item>, OIB 70041732923</item>
      <item>, OIB 85821130368</item>
      <item>, OIB 03311510952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1350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2016-01-05T08:44:00Z</dcterms:created>
  <dc:creator>ilukac</dc:creator>
  <cp:lastModifiedBy>Višnja Svečak</cp:lastModifiedBy>
  <cp:lastPrinted>2016-01-05T08:43:00Z</cp:lastPrinted>
  <dcterms:modified xmlns:xsi="http://www.w3.org/2001/XMLSchema-instance" xsi:type="dcterms:W3CDTF">2016-01-05T08:47:00Z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