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4924" w14:paraId="6164924" w:rsidRDefault="00DE4F4D" w:rsidP="00DE4F4D" w:rsidR="00DE4F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F4D" w:rsidP="00DE4F4D" w:rsidR="00DE4F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4F4D" w:rsidP="00DE4F4D" w:rsidR="00DE4F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4F4D" w:rsidP="00DE4F4D" w:rsidR="00DE4F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4F4D" w:rsidP="00DE4F4D" w:rsidR="00DE4F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4F4D" w:rsidP="00DE4F4D" w:rsidR="00DE4F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4F4D" w:rsidP="00DE4F4D" w:rsidR="00DE4F4D" w:rsidRPr="005D578C">
      <w:pPr>
        <w:jc w:val="center"/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FORUM DIZAJN d. o. o. Pula, Forum 2, OIB </w:t>
      </w:r>
      <w:r w:rsidRPr="00DE4F4D">
        <w:rPr>
          <w:rFonts w:cs="Times New Roman" w:eastAsia="Times New Roman"/>
        </w:rPr>
        <w:t>88388669892</w:t>
      </w:r>
      <w:r>
        <w:rPr>
          <w:rFonts w:cs="Times New Roman" w:eastAsia="Times New Roman"/>
        </w:rPr>
        <w:t xml:space="preserve">, MBS </w:t>
      </w:r>
      <w:r w:rsidRPr="00DE4F4D">
        <w:rPr>
          <w:rFonts w:cs="Times New Roman" w:eastAsia="Times New Roman"/>
        </w:rPr>
        <w:t>130014618</w:t>
      </w:r>
      <w:r>
        <w:rPr>
          <w:rFonts w:cs="Times New Roman" w:eastAsia="Times New Roman"/>
          <w:szCs w:val="24"/>
        </w:rPr>
        <w:t>, 5. lipnja 2017.</w:t>
      </w: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FORUM DIZAJN d. o. o. Pula, Forum 2, OIB </w:t>
      </w:r>
      <w:r w:rsidRPr="00DE4F4D">
        <w:rPr>
          <w:rFonts w:cs="Times New Roman" w:eastAsia="Times New Roman"/>
        </w:rPr>
        <w:t>88388669892</w:t>
      </w:r>
      <w:r>
        <w:rPr>
          <w:rFonts w:cs="Times New Roman" w:eastAsia="Times New Roman"/>
        </w:rPr>
        <w:t xml:space="preserve">, MBS </w:t>
      </w:r>
      <w:r w:rsidRPr="00DE4F4D">
        <w:rPr>
          <w:rFonts w:cs="Times New Roman" w:eastAsia="Times New Roman"/>
        </w:rPr>
        <w:t>130014618</w:t>
      </w:r>
      <w:r>
        <w:rPr>
          <w:rFonts w:cs="Times New Roman" w:eastAsia="Times New Roman"/>
          <w:szCs w:val="24"/>
        </w:rPr>
        <w:t>.</w:t>
      </w: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DE4F4D" w:rsidP="00DE4F4D" w:rsidR="00DE4F4D">
      <w:pPr>
        <w:rPr>
          <w:rFonts w:cs="Times New Roman" w:eastAsia="Times New Roman"/>
          <w:szCs w:val="20"/>
        </w:rPr>
      </w:pPr>
    </w:p>
    <w:p w:rsidRDefault="00DE4F4D" w:rsidP="00DE4F4D" w:rsidR="00DE4F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FORUM DIZAJN d. o. o. Pula, Forum 2, OIB </w:t>
      </w:r>
      <w:r w:rsidRPr="00DE4F4D">
        <w:rPr>
          <w:rFonts w:cs="Times New Roman" w:eastAsia="Times New Roman"/>
        </w:rPr>
        <w:t>88388669892</w:t>
      </w:r>
      <w:r>
        <w:rPr>
          <w:rFonts w:cs="Times New Roman" w:eastAsia="Times New Roman"/>
        </w:rPr>
        <w:t xml:space="preserve">, MBS </w:t>
      </w:r>
      <w:r w:rsidRPr="00DE4F4D">
        <w:rPr>
          <w:rFonts w:cs="Times New Roman" w:eastAsia="Times New Roman"/>
        </w:rPr>
        <w:t>130014618</w:t>
      </w:r>
      <w:r>
        <w:rPr>
          <w:rFonts w:cs="Times New Roman" w:eastAsia="Times New Roman"/>
          <w:szCs w:val="24"/>
        </w:rPr>
        <w:t>.</w:t>
      </w:r>
    </w:p>
    <w:p w:rsidRDefault="00DE4F4D" w:rsidP="00DE4F4D" w:rsidR="00DE4F4D">
      <w:pPr>
        <w:ind w:firstLine="709"/>
        <w:rPr>
          <w:rFonts w:cs="Times New Roman" w:eastAsia="Times New Roman"/>
          <w:szCs w:val="24"/>
        </w:rPr>
      </w:pPr>
    </w:p>
    <w:p w:rsidRDefault="00DE4F4D" w:rsidP="00DE4F4D" w:rsidR="00DE4F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FORUM DIZAJN d. o. o. Pula, Forum 2, OIB </w:t>
      </w:r>
      <w:r w:rsidRPr="00DE4F4D">
        <w:rPr>
          <w:rFonts w:cs="Times New Roman" w:eastAsia="Times New Roman"/>
        </w:rPr>
        <w:t>88388669892</w:t>
      </w:r>
      <w:r>
        <w:rPr>
          <w:rFonts w:cs="Times New Roman" w:eastAsia="Times New Roman"/>
        </w:rPr>
        <w:t xml:space="preserve">, MBS </w:t>
      </w:r>
      <w:r w:rsidRPr="00DE4F4D">
        <w:rPr>
          <w:rFonts w:cs="Times New Roman" w:eastAsia="Times New Roman"/>
        </w:rPr>
        <w:t>130014618</w:t>
      </w:r>
      <w:r>
        <w:rPr>
          <w:rFonts w:cs="Times New Roman" w:eastAsia="Times New Roman"/>
          <w:szCs w:val="24"/>
        </w:rPr>
        <w:t>.</w:t>
      </w:r>
    </w:p>
    <w:p w:rsidRDefault="00DE4F4D" w:rsidP="00DE4F4D" w:rsidR="00DE4F4D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4F4D" w:rsidP="00DE4F4D" w:rsidR="00DE4F4D">
      <w:pPr>
        <w:ind w:firstLine="708"/>
        <w:rPr>
          <w:rFonts w:cs="Times New Roman" w:eastAsia="Times New Roman"/>
          <w:szCs w:val="24"/>
        </w:rPr>
      </w:pPr>
    </w:p>
    <w:p w:rsidRDefault="00DE4F4D" w:rsidP="00DE4F4D" w:rsidR="00DE4F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FORUM DIZAJN d. o. o. Pula</w:t>
      </w:r>
      <w:r>
        <w:rPr>
          <w:rFonts w:cs="Times New Roman" w:eastAsia="Times New Roman"/>
          <w:szCs w:val="24"/>
        </w:rPr>
        <w:t>.</w:t>
      </w:r>
    </w:p>
    <w:p w:rsidRDefault="00DE4F4D" w:rsidP="00DE4F4D" w:rsidR="00DE4F4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ožujka 2017. imao neizvršene osnove za plaćanje u neprekinutom razdoblju od 120 dana u ukupnom iznosu 105.024,51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E4F4D" w:rsidP="00DE4F4D" w:rsidR="00DE4F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E4F4D" w:rsidP="00DE4F4D" w:rsidR="00DE4F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E4F4D" w:rsidP="00DE4F4D" w:rsidR="00DE4F4D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E4F4D" w:rsidP="00DE4F4D" w:rsidR="00DE4F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DE4F4D" w:rsidP="00DE4F4D" w:rsidR="00DE4F4D">
      <w:pPr>
        <w:jc w:val="left"/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left"/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4F4D" w:rsidP="00DE4F4D" w:rsidR="00DE4F4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E4F4D" w:rsidP="00DE4F4D" w:rsidR="00DE4F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E4F4D" w:rsidP="00DE4F4D" w:rsidR="00DE4F4D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rPr>
          <w:rFonts w:cs="Times New Roman" w:eastAsia="Times New Roman"/>
          <w:szCs w:val="24"/>
        </w:rPr>
      </w:pPr>
    </w:p>
    <w:p w:rsidRDefault="00DE4F4D" w:rsidP="00DE4F4D" w:rsidR="00DE4F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E4F4D" w:rsidP="00DE4F4D" w:rsidR="00DE4F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E4F4D" w:rsidP="00DE4F4D" w:rsidR="00DE4F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FORUM DIZAJN d. o. o. Pula, Forum 2, </w:t>
      </w:r>
    </w:p>
    <w:p w:rsidRDefault="00DE4F4D" w:rsidP="00DE4F4D" w:rsidR="00DE4F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E4F4D" w:rsidP="00DE4F4D" w:rsidR="00DE4F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E4F4D" w:rsidP="00DE4F4D" w:rsidR="00DE4F4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DE4F4D" w:rsidP="00DE4F4D" w:rsidR="00DE4F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E4F4D" w:rsidP="00DE4F4D" w:rsidR="00DE4F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E4F4D" w:rsidP="00DE4F4D" w:rsidR="00DE4F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E4F4D" w:rsidP="00DE4F4D" w:rsidR="00DE4F4D"/>
    <w:p w:rsidRDefault="00DE4F4D" w:rsidP="00DE4F4D" w:rsidR="00DE4F4D"/>
    <w:p w:rsidRDefault="001B04D0" w:rsidR="001B04D0"/>
    <w:sectPr w:rsidSect="0049005B" w:rsidR="001B04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F4D" w:rsidP="00DE4F4D" w:rsidR="00DE4F4D">
      <w:r>
        <w:separator/>
      </w:r>
    </w:p>
  </w:endnote>
  <w:endnote w:id="0" w:type="continuationSeparator">
    <w:p w:rsidRDefault="00DE4F4D" w:rsidP="00DE4F4D" w:rsidR="00DE4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F4D" w:rsidP="00DE4F4D" w:rsidR="00DE4F4D">
      <w:r>
        <w:separator/>
      </w:r>
    </w:p>
  </w:footnote>
  <w:footnote w:id="0" w:type="continuationSeparator">
    <w:p w:rsidRDefault="00DE4F4D" w:rsidP="00DE4F4D" w:rsidR="00DE4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F4D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294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St-178/2017-4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F4D" w:rsidP="0049005B" w:rsidR="0049005B" w:rsidRPr="00970AE0">
    <w:pPr>
      <w:pStyle w:val="Zaglavlje"/>
      <w:jc w:val="right"/>
    </w:pPr>
    <w:r>
      <w:rPr>
        <w:szCs w:val="24"/>
      </w:rPr>
      <w:t>8 St-178/2017-4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2C1"/>
    <w:rsid w:val="001B04D0"/>
    <w:rsid w:val="005302C1"/>
    <w:rsid w:val="0056294C"/>
    <w:rsid w:val="00DE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4F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4F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4F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F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F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4F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4F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9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29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29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29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4F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4F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4F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F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F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4F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4F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9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29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29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29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DIZAJN d.o.o. PULA</izvorni_sadrzaj>
    <derivirana_varijabla naziv="DomainObject.Predmet.ProtustrankaFormated_1">  FORUM DIZAJN d.o.o. PULA</derivirana_varijabla>
  </DomainObject.Predmet.ProtustrankaFormated>
  <DomainObject.Predmet.ProtustrankaFormatedOIB>
    <izvorni_sadrzaj>  FORUM DIZAJN d.o.o. PULA, OIB 88388669892</izvorni_sadrzaj>
    <derivirana_varijabla naziv="DomainObject.Predmet.ProtustrankaFormatedOIB_1">  FORUM DIZAJN d.o.o. PULA, OIB 88388669892</derivirana_varijabla>
  </DomainObject.Predmet.ProtustrankaFormatedOIB>
  <DomainObject.Predmet.ProtustrankaFormatedWithAdress>
    <izvorni_sadrzaj> FORUM DIZAJN d.o.o. PULA, Forum 2, 52100 Pula</izvorni_sadrzaj>
    <derivirana_varijabla naziv="DomainObject.Predmet.ProtustrankaFormatedWithAdress_1"> FORUM DIZAJN d.o.o. PULA, Forum 2, 52100 Pula</derivirana_varijabla>
  </DomainObject.Predmet.ProtustrankaFormatedWithAdress>
  <DomainObject.Predmet.ProtustrankaFormatedWithAdressOIB>
    <izvorni_sadrzaj> FORUM DIZAJN d.o.o. PULA, OIB 88388669892, Forum 2, 52100 Pula</izvorni_sadrzaj>
    <derivirana_varijabla naziv="DomainObject.Predmet.ProtustrankaFormatedWithAdressOIB_1"> FORUM DIZAJN d.o.o. PULA, OIB 88388669892, Forum 2, 52100 Pula</derivirana_varijabla>
  </DomainObject.Predmet.ProtustrankaFormatedWithAdressOIB>
  <DomainObject.Predmet.ProtustrankaWithAdress>
    <izvorni_sadrzaj>FORUM DIZAJN d.o.o. PULA Forum 2, 52100 Pula</izvorni_sadrzaj>
    <derivirana_varijabla naziv="DomainObject.Predmet.ProtustrankaWithAdress_1">FORUM DIZAJN d.o.o. PULA Forum 2, 52100 Pula</derivirana_varijabla>
  </DomainObject.Predmet.ProtustrankaWithAdress>
  <DomainObject.Predmet.ProtustrankaWithAdressOIB>
    <izvorni_sadrzaj>FORUM DIZAJN d.o.o. PULA, OIB 88388669892, Forum 2, 52100 Pula</izvorni_sadrzaj>
    <derivirana_varijabla naziv="DomainObject.Predmet.ProtustrankaWithAdressOIB_1">FORUM DIZAJN d.o.o. PULA, OIB 88388669892, Forum 2, 52100 Pula</derivirana_varijabla>
  </DomainObject.Predmet.ProtustrankaWithAdressOIB>
  <DomainObject.Predmet.ProtustrankaNazivFormated>
    <izvorni_sadrzaj>FORUM DIZAJN d.o.o. PULA</izvorni_sadrzaj>
    <derivirana_varijabla naziv="DomainObject.Predmet.ProtustrankaNazivFormated_1">FORUM DIZAJN d.o.o. PULA</derivirana_varijabla>
  </DomainObject.Predmet.ProtustrankaNazivFormated>
  <DomainObject.Predmet.ProtustrankaNazivFormatedOIB>
    <izvorni_sadrzaj>FORUM DIZAJN d.o.o. PULA, OIB 88388669892</izvorni_sadrzaj>
    <derivirana_varijabla naziv="DomainObject.Predmet.ProtustrankaNazivFormatedOIB_1">FORUM DIZAJN d.o.o. PULA, OIB 88388669892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105024.51</izvorni_sadrzaj>
    <derivirana_varijabla naziv="DomainObject.Predmet.TrenutnaVrijednost_1">105024.51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DIZAJN d.o.o. PULA</item>
    </izvorni_sadrzaj>
    <derivirana_varijabla naziv="DomainObject.Predmet.ProtuStrankaListFormated_1">
      <item>FORUM DIZAJN d.o.o. PULA</item>
    </derivirana_varijabla>
  </DomainObject.Predmet.ProtuStrankaListFormated>
  <DomainObject.Predmet.ProtuStrankaListFormatedOIB>
    <izvorni_sadrzaj>
      <item>FORUM DIZAJN d.o.o. PULA, OIB 88388669892</item>
    </izvorni_sadrzaj>
    <derivirana_varijabla naziv="DomainObject.Predmet.ProtuStrankaListFormatedOIB_1">
      <item>FORUM DIZAJN d.o.o. PULA, OIB 88388669892</item>
    </derivirana_varijabla>
  </DomainObject.Predmet.ProtuStrankaListFormatedOIB>
  <DomainObject.Predmet.ProtuStrankaListFormatedWithAdress>
    <izvorni_sadrzaj>
      <item>FORUM DIZAJN d.o.o. PULA, Forum 2, 52100 Pula</item>
    </izvorni_sadrzaj>
    <derivirana_varijabla naziv="DomainObject.Predmet.ProtuStrankaListFormatedWithAdress_1">
      <item>FORUM DIZAJN d.o.o. PULA, Forum 2, 52100 Pula</item>
    </derivirana_varijabla>
  </DomainObject.Predmet.ProtuStrankaListFormatedWithAdress>
  <DomainObject.Predmet.ProtuStrankaListFormatedWithAdressOIB>
    <izvorni_sadrzaj>
      <item>FORUM DIZAJN d.o.o. PULA, OIB 88388669892, Forum 2, 52100 Pula</item>
    </izvorni_sadrzaj>
    <derivirana_varijabla naziv="DomainObject.Predmet.ProtuStrankaListFormatedWithAdressOIB_1">
      <item>FORUM DIZAJN d.o.o. PULA, OIB 88388669892, Forum 2, 52100 Pula</item>
    </derivirana_varijabla>
  </DomainObject.Predmet.ProtuStrankaListFormatedWithAdressOIB>
  <DomainObject.Predmet.ProtuStrankaListNazivFormated>
    <izvorni_sadrzaj>
      <item>FORUM DIZAJN d.o.o. PULA</item>
    </izvorni_sadrzaj>
    <derivirana_varijabla naziv="DomainObject.Predmet.ProtuStrankaListNazivFormated_1">
      <item>FORUM DIZAJN d.o.o. PULA</item>
    </derivirana_varijabla>
  </DomainObject.Predmet.ProtuStrankaListNazivFormated>
  <DomainObject.Predmet.ProtuStrankaListNazivFormatedOIB>
    <izvorni_sadrzaj>
      <item>FORUM DIZAJN d.o.o. PULA, OIB 88388669892</item>
    </izvorni_sadrzaj>
    <derivirana_varijabla naziv="DomainObject.Predmet.ProtuStrankaListNazivFormatedOIB_1">
      <item>FORUM DIZAJN d.o.o. PULA, OIB 88388669892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DIZAJN d.o.o. PULA</izvorni_sadrzaj>
    <derivirana_varijabla naziv="DomainObject.Predmet.ProtustrankaIDrugi_1">FORUM DIZAJN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DIZAJN d.o.o. PULA, OIB 88388669892, Forum 2, 52100 Pula</izvorni_sadrzaj>
    <derivirana_varijabla naziv="DomainObject.Predmet.ProtustrankaIDrugiAdressOIB_1">FORUM DIZAJN d.o.o. PULA, OIB 88388669892,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DIZAJN d.o.o. PULA</item>
    </izvorni_sadrzaj>
    <derivirana_varijabla naziv="DomainObject.Predmet.SudioniciListNaziv_1">
      <item>FINANCIJSKA AGENCIJA, RC RIJEKA, PODRUŽNICA PULA, PULA</item>
      <item>FORUM DIZAJN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DIZAJN d.o.o. PULA, OIB 88388669892, Forum 2,52100 Pula</item>
    </izvorni_sadrzaj>
    <derivirana_varijabla naziv="DomainObject.Predmet.SudioniciListAdressOIB_1">
      <item>FINANCIJSKA AGENCIJA, RC RIJEKA, PODRUŽNICA PULA, PULA, OIB 85821130368, Giardini 5,52100 Pula</item>
      <item>FORUM DIZAJN d.o.o. PULA, OIB 88388669892, Forum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88388669892</item>
    </izvorni_sadrzaj>
    <derivirana_varijabla naziv="DomainObject.Predmet.SudioniciListNazivOIB_1">
      <item>, OIB 85821130368</item>
      <item>, OIB 88388669892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3560</properties:Characters>
  <properties:Lines>87</properties:Lines>
  <properties:Paragraphs>31</properties:Paragraphs>
  <properties:TotalTime>14</properties:TotalTime>
  <properties:ScaleCrop>false</properties:ScaleCrop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2017-06-01T07:42:00Z</dcterms:created>
  <dc:creator>Morena Brajuha</dc:creator>
  <dc:description/>
  <cp:keywords/>
  <cp:lastModifiedBy>Hani Udovičić</cp:lastModifiedBy>
  <cp:lastPrinted>2017-06-05T08:19:00Z</cp:lastPrinted>
  <dcterms:modified xmlns:xsi="http://www.w3.org/2001/XMLSchema-instance" xsi:type="dcterms:W3CDTF">2017-06-05T08:19:00Z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